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647d" w14:paraId="120647d" w:rsidRDefault="000C4F1A" w:rsidP="000C4F1A" w:rsidR="000C4F1A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F1A" w:rsidP="000C4F1A" w:rsidR="000C4F1A">
      <w:r>
        <w:t xml:space="preserve">  Republika Hrvatska</w:t>
      </w:r>
    </w:p>
    <w:p w:rsidRDefault="000C4F1A" w:rsidP="000C4F1A" w:rsidR="000C4F1A">
      <w:r>
        <w:t>Trgovački sud u Osijeku</w:t>
      </w:r>
    </w:p>
    <w:p w:rsidRDefault="000C4F1A" w:rsidP="000C4F1A" w:rsidR="00DA0162">
      <w:r>
        <w:t xml:space="preserve">  Osijek, Zagrebačka 2</w:t>
      </w:r>
    </w:p>
    <w:p w:rsidRDefault="0090199F" w:rsidP="000C4F1A" w:rsidR="0090199F"/>
    <w:p w:rsidRDefault="002768F6" w:rsidP="000C4F1A" w:rsidR="002768F6"/>
    <w:p w:rsidRDefault="00E95BDC" w:rsidP="000C4F1A" w:rsidR="00E95BDC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9F1ADD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90199F">
        <w:t xml:space="preserve">BOVAS TRADE j.d.o.o., Zagreb, </w:t>
      </w:r>
      <w:proofErr w:type="spellStart"/>
      <w:r w:rsidR="0090199F">
        <w:t>Šamačka</w:t>
      </w:r>
      <w:proofErr w:type="spellEnd"/>
      <w:r w:rsidR="0090199F">
        <w:t xml:space="preserve"> ulica 20, MBS: 080983746, OIB: 64797397606</w:t>
      </w:r>
      <w:r w:rsidR="00A16C5A">
        <w:rPr>
          <w:color w:val="000000"/>
        </w:rPr>
        <w:t xml:space="preserve">, dana </w:t>
      </w:r>
      <w:r w:rsidR="0090199F">
        <w:rPr>
          <w:color w:val="000000"/>
        </w:rPr>
        <w:t>3</w:t>
      </w:r>
      <w:r w:rsidR="00535C48">
        <w:rPr>
          <w:color w:val="000000"/>
        </w:rPr>
        <w:t>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2768F6" w:rsidR="0053090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F1ADD">
        <w:t xml:space="preserve">BOVAS TRADE j.d.o.o., Zagreb, </w:t>
      </w:r>
      <w:proofErr w:type="spellStart"/>
      <w:r w:rsidR="009F1ADD">
        <w:t>Šamačka</w:t>
      </w:r>
      <w:proofErr w:type="spellEnd"/>
      <w:r w:rsidR="009F1ADD">
        <w:t xml:space="preserve"> ulica 20, MBS: 080983746, OIB: 64797397606</w:t>
      </w:r>
      <w:r w:rsidR="00A34ADA">
        <w:t xml:space="preserve">, </w:t>
      </w:r>
      <w:r>
        <w:t>za dan</w:t>
      </w: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9F1ADD"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530907" w:rsidP="00F46C41" w:rsidR="00530907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007539" w:rsidRPr="00007539">
        <w:rPr>
          <w:b/>
        </w:rPr>
        <w:t>Matko Radović, OIB: 98620058564</w:t>
      </w:r>
      <w:r w:rsidR="005368E5">
        <w:t xml:space="preserve">, </w:t>
      </w:r>
      <w:r w:rsidR="00007539" w:rsidRPr="00007539">
        <w:t xml:space="preserve">Zagreb, </w:t>
      </w:r>
      <w:proofErr w:type="spellStart"/>
      <w:r w:rsidR="00007539" w:rsidRPr="00007539">
        <w:t>Šamačka</w:t>
      </w:r>
      <w:proofErr w:type="spellEnd"/>
      <w:r w:rsidR="00007539" w:rsidRPr="00007539">
        <w:t xml:space="preserve"> ulica 20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07539">
        <w:t>3</w:t>
      </w:r>
      <w:r w:rsidR="00507E1B">
        <w:t>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7B46A8" w:rsidR="007B46A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8D1022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8D1022" w:rsidRPr="008D1022">
        <w:t>Matko Radović</w:t>
      </w:r>
      <w:r w:rsidR="00530907" w:rsidRPr="00530907">
        <w:t xml:space="preserve">, </w:t>
      </w:r>
      <w:r w:rsidR="008D1022" w:rsidRPr="008D1022">
        <w:t xml:space="preserve">Zagreb, </w:t>
      </w:r>
      <w:proofErr w:type="spellStart"/>
      <w:r w:rsidR="008D1022" w:rsidRPr="008D1022">
        <w:t>Šamačka</w:t>
      </w:r>
      <w:proofErr w:type="spellEnd"/>
      <w:r w:rsidR="008D1022" w:rsidRPr="008D1022">
        <w:t xml:space="preserve"> ulica 20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21</w:t>
      </w:r>
      <w:r w:rsidR="00FA31D2">
        <w:rPr>
          <w:color w:val="000000"/>
        </w:rPr>
        <w:t>.02.2019. u 9,</w:t>
      </w:r>
      <w:r w:rsidR="007B46A8">
        <w:rPr>
          <w:color w:val="000000"/>
        </w:rPr>
        <w:t>30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082" w:rsidR="00143082">
      <w:r>
        <w:separator/>
      </w:r>
    </w:p>
  </w:endnote>
  <w:endnote w:id="0" w:type="continuationSeparator">
    <w:p w:rsidRDefault="00143082" w:rsidR="00143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082" w:rsidR="00143082">
      <w:r>
        <w:separator/>
      </w:r>
    </w:p>
  </w:footnote>
  <w:footnote w:id="0" w:type="continuationSeparator">
    <w:p w:rsidRDefault="00143082" w:rsidR="00143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6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A96" w:rsidP="002D3A96" w:rsidR="002D3A96">
    <w:pPr>
      <w:jc w:val="right"/>
    </w:pPr>
    <w:r>
      <w:t>Poslovni broj: 7 St-1460/2018-11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53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308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68F6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3A96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9AD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46A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02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199F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1ADD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5979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5979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8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St-1460/2018</izvorni_sadrzaj>
    <derivirana_varijabla naziv="DomainObject.Predmet.OznakaBroj_1">St-1460/2018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BOVAS TRADE j.d.o.o. za usluge</izvorni_sadrzaj>
    <derivirana_varijabla naziv="DomainObject.Predmet.ProtustrankaFormated_1">  BOVAS TRADE j.d.o.o. za usluge</derivirana_varijabla>
  </DomainObject.Predmet.ProtustrankaFormated>
  <DomainObject.Predmet.ProtustrankaFormatedOIB>
    <izvorni_sadrzaj>  BOVAS TRADE j.d.o.o. za usluge, OIB 64797397606</izvorni_sadrzaj>
    <derivirana_varijabla naziv="DomainObject.Predmet.ProtustrankaFormatedOIB_1">  BOVAS TRADE j.d.o.o. za usluge, OIB 64797397606</derivirana_varijabla>
  </DomainObject.Predmet.ProtustrankaFormatedOIB>
  <DomainObject.Predmet.ProtustrankaFormatedWithAdress>
    <izvorni_sadrzaj> BOVAS TRADE j.d.o.o. za usluge, Šamačka ulica 20, 10000 Zagreb</izvorni_sadrzaj>
    <derivirana_varijabla naziv="DomainObject.Predmet.ProtustrankaFormatedWithAdress_1"> BOVAS TRADE j.d.o.o. za usluge, Šamačka ulica 20, 10000 Zagreb</derivirana_varijabla>
  </DomainObject.Predmet.ProtustrankaFormatedWithAdress>
  <DomainObject.Predmet.ProtustrankaFormatedWithAdressOIB>
    <izvorni_sadrzaj> BOVAS TRADE j.d.o.o. za usluge, OIB 64797397606, Šamačka ulica 20, 10000 Zagreb</izvorni_sadrzaj>
    <derivirana_varijabla naziv="DomainObject.Predmet.ProtustrankaFormatedWithAdressOIB_1"> BOVAS TRADE j.d.o.o. za usluge, OIB 64797397606, Šamačka ulica 20, 10000 Zagreb</derivirana_varijabla>
  </DomainObject.Predmet.ProtustrankaFormatedWithAdressOIB>
  <DomainObject.Predmet.ProtustrankaWithAdress>
    <izvorni_sadrzaj>BOVAS TRADE j.d.o.o. za usluge Šamačka ulica 20, 10000 Zagreb</izvorni_sadrzaj>
    <derivirana_varijabla naziv="DomainObject.Predmet.ProtustrankaWithAdress_1">BOVAS TRADE j.d.o.o. za usluge Šamačka ulica 20, 10000 Zagreb</derivirana_varijabla>
  </DomainObject.Predmet.ProtustrankaWithAdress>
  <DomainObject.Predmet.ProtustrankaWithAdressOIB>
    <izvorni_sadrzaj>BOVAS TRADE j.d.o.o. za usluge, OIB 64797397606, Šamačka ulica 20, 10000 Zagreb</izvorni_sadrzaj>
    <derivirana_varijabla naziv="DomainObject.Predmet.ProtustrankaWithAdressOIB_1">BOVAS TRADE j.d.o.o. za usluge, OIB 64797397606, Šamačka ulica 20, 10000 Zagreb</derivirana_varijabla>
  </DomainObject.Predmet.ProtustrankaWithAdressOIB>
  <DomainObject.Predmet.ProtustrankaNazivFormated>
    <izvorni_sadrzaj>BOVAS TRADE j.d.o.o. za usluge</izvorni_sadrzaj>
    <derivirana_varijabla naziv="DomainObject.Predmet.ProtustrankaNazivFormated_1">BOVAS TRADE j.d.o.o. za usluge</derivirana_varijabla>
  </DomainObject.Predmet.ProtustrankaNazivFormated>
  <DomainObject.Predmet.ProtustrankaNazivFormatedOIB>
    <izvorni_sadrzaj>BOVAS TRADE j.d.o.o. za usluge, OIB 64797397606</izvorni_sadrzaj>
    <derivirana_varijabla naziv="DomainObject.Predmet.ProtustrankaNazivFormatedOIB_1">BOVAS TRADE j.d.o.o. za usluge, OIB 64797397606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BOVAS TRADE j.d.o.o. za usluge</item>
    </izvorni_sadrzaj>
    <derivirana_varijabla naziv="DomainObject.Predmet.ProtuStrankaListFormated_1">
      <item>BOVAS TRADE j.d.o.o. za usluge</item>
    </derivirana_varijabla>
  </DomainObject.Predmet.ProtuStrankaListFormated>
  <DomainObject.Predmet.ProtuStrankaListFormatedOIB>
    <izvorni_sadrzaj>
      <item>BOVAS TRADE j.d.o.o. za usluge, OIB 64797397606</item>
    </izvorni_sadrzaj>
    <derivirana_varijabla naziv="DomainObject.Predmet.ProtuStrankaListFormatedOIB_1">
      <item>BOVAS TRADE j.d.o.o. za usluge, OIB 64797397606</item>
    </derivirana_varijabla>
  </DomainObject.Predmet.ProtuStrankaListFormatedOIB>
  <DomainObject.Predmet.ProtuStrankaListFormatedWithAdress>
    <izvorni_sadrzaj>
      <item>BOVAS TRADE j.d.o.o. za usluge, Šamačka ulica 20, 10000 Zagreb</item>
    </izvorni_sadrzaj>
    <derivirana_varijabla naziv="DomainObject.Predmet.ProtuStrankaListFormatedWithAdress_1">
      <item>BOVAS TRADE j.d.o.o. za usluge, Šamačka ulica 20, 10000 Zagreb</item>
    </derivirana_varijabla>
  </DomainObject.Predmet.ProtuStrankaListFormatedWithAdress>
  <DomainObject.Predmet.ProtuStrankaListFormatedWithAdressOIB>
    <izvorni_sadrzaj>
      <item>BOVAS TRADE j.d.o.o. za usluge, OIB 64797397606, Šamačka ulica 20, 10000 Zagreb</item>
    </izvorni_sadrzaj>
    <derivirana_varijabla naziv="DomainObject.Predmet.ProtuStrankaListFormatedWithAdressOIB_1">
      <item>BOVAS TRADE j.d.o.o. za usluge, OIB 64797397606, Šamačka ulica 20, 10000 Zagreb</item>
    </derivirana_varijabla>
  </DomainObject.Predmet.ProtuStrankaListFormatedWithAdressOIB>
  <DomainObject.Predmet.ProtuStrankaListNazivFormated>
    <izvorni_sadrzaj>
      <item>BOVAS TRADE j.d.o.o. za usluge</item>
    </izvorni_sadrzaj>
    <derivirana_varijabla naziv="DomainObject.Predmet.ProtuStrankaListNazivFormated_1">
      <item>BOVAS TRADE j.d.o.o. za usluge</item>
    </derivirana_varijabla>
  </DomainObject.Predmet.ProtuStrankaListNazivFormated>
  <DomainObject.Predmet.ProtuStrankaListNazivFormatedOIB>
    <izvorni_sadrzaj>
      <item>BOVAS TRADE j.d.o.o. za usluge, OIB 64797397606</item>
    </izvorni_sadrzaj>
    <derivirana_varijabla naziv="DomainObject.Predmet.ProtuStrankaListNazivFormatedOIB_1">
      <item>BOVAS TRADE j.d.o.o. za usluge, OIB 64797397606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BOVAS TRADE j.d.o.o. za usluge</izvorni_sadrzaj>
    <derivirana_varijabla naziv="DomainObject.Predmet.ProtustrankaIDrugi_1">BOVAS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BOVAS TRADE j.d.o.o. za usluge, OIB 64797397606, Šamačka ulica 20, 10000 Zagreb</izvorni_sadrzaj>
    <derivirana_varijabla naziv="DomainObject.Predmet.ProtustrankaIDrugiAdressOIB_1">BOVAS TRADE j.d.o.o. za usluge, OIB 64797397606, Šamačka ulica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BOVAS TRADE j.d.o.o. za usluge</item>
      <item>FINA Regionalni centar Zagreb</item>
    </izvorni_sadrzaj>
    <derivirana_varijabla naziv="DomainObject.Predmet.SudioniciListNaziv_1">
      <item>BOVAS TRADE j.d.o.o. za usluge</item>
      <item>FINA Regionalni centar Zagreb</item>
    </derivirana_varijabla>
  </DomainObject.Predmet.SudioniciListNaziv>
  <DomainObject.Predmet.SudioniciListAdressOIB>
    <izvorni_sadrzaj>
      <item>BOVAS TRADE j.d.o.o. za usluge, OIB 64797397606, Šamačka ulica 20,10000 Zagreb</item>
      <item>FINA Regionalni centar Zagreb, OIB 85821130368, Trg svibanjskih žrtava 1995. 1,10000 Zagreb</item>
    </izvorni_sadrzaj>
    <derivirana_varijabla naziv="DomainObject.Predmet.SudioniciListAdressOIB_1">
      <item>BOVAS TRADE j.d.o.o. za usluge, OIB 64797397606, Šamačka ulica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64797397606</item>
      <item>, OIB 85821130368</item>
    </izvorni_sadrzaj>
    <derivirana_varijabla naziv="DomainObject.Predmet.SudioniciListNazivOIB_1">
      <item>, OIB 64797397606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St-1460/2018-9</izvorni_sadrzaj>
    <derivirana_varijabla naziv="DomainObject.PredzadnjaOdlukaIzPredmeta.Oznaka_1">St-1460/2018-9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196</properties:Words>
  <properties:Characters>1062</properties:Characters>
  <properties:Lines>47</properties:Lines>
  <properties:Paragraphs>24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2019-01-03T11:29:00Z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