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b2f71" w14:paraId="45b2f71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6840C8">
        <w:t>2534/17</w:t>
      </w:r>
      <w:r w:rsidR="00AF7ECF">
        <w:t>-30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6840C8">
        <w:t xml:space="preserve">stečajnim dužnikom </w:t>
      </w:r>
      <w:r w:rsidR="006840C8" w:rsidRPr="00007168">
        <w:t>AGRO MILIĆ d.o.o. za poljoprivredu, proizvodnju, trgovinu, ugostiteljstvo i turizam</w:t>
      </w:r>
      <w:r w:rsidR="006840C8">
        <w:t xml:space="preserve"> u stečaju</w:t>
      </w:r>
      <w:r w:rsidR="006840C8" w:rsidRPr="00007168">
        <w:t>, Sveti Ivan Zelina (Grad Sveti Ivan Zelina) Majkovec bb, OIB 04970247727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6840C8">
        <w:t>11</w:t>
      </w:r>
      <w:r w:rsidRPr="000F548C">
        <w:t xml:space="preserve">. </w:t>
      </w:r>
      <w:r w:rsidR="00BC2BC3">
        <w:t>srpnja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305E7B" w:rsidP="003F4949" w:rsidR="00305E7B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305E7B">
        <w:rPr>
          <w:rFonts w:cs="Times New Roman" w:hAnsi="Times New Roman" w:ascii="Times New Roman"/>
          <w:b w:val="false"/>
          <w:sz w:val="24"/>
          <w:u w:val="single"/>
        </w:rPr>
        <w:t>2. viši isplatni red</w:t>
      </w:r>
    </w:p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B460EA" w:rsidR="006840C8" w:rsidRPr="004A6E21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B460EA" w:rsidR="006840C8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REPUBLIKA HRVATSKA, </w:t>
            </w:r>
            <w:r w:rsidRPr="00B67D7E">
              <w:rPr>
                <w:color w:themeColor="text1" w:val="000000"/>
              </w:rPr>
              <w:t>Ministarstvo Financija, Porezna uprava,</w:t>
            </w:r>
            <w:r>
              <w:rPr>
                <w:color w:themeColor="text1" w:val="000000"/>
              </w:rPr>
              <w:t xml:space="preserve"> OIB </w:t>
            </w:r>
            <w:r w:rsidRPr="00B67D7E">
              <w:rPr>
                <w:color w:themeColor="text1" w:val="000000"/>
              </w:rPr>
              <w:t xml:space="preserve">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65139B">
            <w:pPr>
              <w:jc w:val="center"/>
              <w:rPr>
                <w:color w:themeColor="text1" w:val="000000"/>
              </w:rPr>
            </w:pPr>
            <w:r w:rsidRPr="0065139B">
              <w:rPr>
                <w:color w:themeColor="text1" w:val="000000"/>
              </w:rPr>
              <w:t>22.862,32</w:t>
            </w:r>
          </w:p>
        </w:tc>
      </w:tr>
      <w:tr w:rsidTr="00B460EA" w:rsidR="006840C8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rPr>
                <w:color w:themeColor="text1" w:val="000000"/>
              </w:rPr>
            </w:pPr>
            <w:r w:rsidRPr="00DA0E34">
              <w:rPr>
                <w:color w:themeColor="text1" w:val="000000"/>
              </w:rPr>
              <w:t xml:space="preserve">HEP-Operator </w:t>
            </w:r>
            <w:r>
              <w:rPr>
                <w:color w:themeColor="text1" w:val="000000"/>
              </w:rPr>
              <w:t>distribucijskog sustava d.o.o.</w:t>
            </w:r>
            <w:r>
              <w:rPr>
                <w:color w:themeColor="text1" w:val="000000"/>
              </w:rPr>
              <w:tab/>
              <w:t xml:space="preserve">, OIB 46830600751, Zagreb, </w:t>
            </w:r>
            <w:r w:rsidRPr="00DA0E34">
              <w:rPr>
                <w:color w:themeColor="text1" w:val="000000"/>
              </w:rPr>
              <w:t>Ulica grada Vukovara 37</w:t>
            </w:r>
            <w:r w:rsidRPr="00DA0E34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65139B">
            <w:pPr>
              <w:jc w:val="center"/>
              <w:rPr>
                <w:color w:themeColor="text1" w:val="000000"/>
              </w:rPr>
            </w:pPr>
            <w:r w:rsidRPr="0065139B">
              <w:rPr>
                <w:color w:themeColor="text1" w:val="000000"/>
              </w:rPr>
              <w:t xml:space="preserve">3.262,20 </w:t>
            </w:r>
          </w:p>
        </w:tc>
      </w:tr>
      <w:tr w:rsidTr="00B460EA" w:rsidR="006840C8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VODE, OIB 28921383001, Zagreb,</w:t>
            </w:r>
            <w:r w:rsidRPr="00DA0E34">
              <w:rPr>
                <w:color w:themeColor="text1" w:val="000000"/>
              </w:rPr>
              <w:t>Ulica grada Vukovara 220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65139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5139B">
              <w:rPr>
                <w:rFonts w:hAnsi="Times New Roman" w:ascii="Times New Roman"/>
                <w:color w:themeColor="text1" w:val="000000"/>
                <w:sz w:val="24"/>
                <w:szCs w:val="24"/>
              </w:rPr>
              <w:t xml:space="preserve">22.354,76 </w:t>
            </w:r>
          </w:p>
        </w:tc>
      </w:tr>
      <w:tr w:rsidTr="00B460EA" w:rsidR="006840C8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GRAD ZAGREB, OIB 61817894937, Zagreb,</w:t>
            </w:r>
            <w:r w:rsidRPr="00DA0E34">
              <w:rPr>
                <w:color w:themeColor="text1" w:val="000000"/>
              </w:rPr>
              <w:t>Trg Stjepana Radića 1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65139B">
            <w:pPr>
              <w:jc w:val="center"/>
              <w:rPr>
                <w:color w:themeColor="text1" w:val="000000"/>
              </w:rPr>
            </w:pPr>
            <w:r w:rsidRPr="0065139B">
              <w:rPr>
                <w:color w:themeColor="text1" w:val="000000"/>
              </w:rPr>
              <w:t xml:space="preserve">59.288,15 </w:t>
            </w:r>
          </w:p>
        </w:tc>
      </w:tr>
      <w:tr w:rsidTr="00B460EA" w:rsidR="006840C8" w:rsidRPr="004A6E21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4A6E21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4A6E21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6840C8" w:rsidP="00B460EA" w:rsidR="006840C8" w:rsidRPr="004A6E21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HYPO-LEASING STEIERMARK d.o.o., OIB 64646464586, Zagreb, </w:t>
            </w:r>
            <w:r w:rsidRPr="00DA0E34">
              <w:rPr>
                <w:color w:themeColor="text1" w:val="000000"/>
              </w:rPr>
              <w:t>Garićgradska 18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6840C8" w:rsidP="00B460EA" w:rsidR="006840C8" w:rsidRPr="0065139B">
            <w:pPr>
              <w:jc w:val="center"/>
              <w:rPr>
                <w:color w:themeColor="text1" w:val="000000"/>
              </w:rPr>
            </w:pPr>
            <w:r w:rsidRPr="0065139B">
              <w:rPr>
                <w:color w:themeColor="text1" w:val="000000"/>
              </w:rPr>
              <w:t xml:space="preserve">1.021.466,58 </w:t>
            </w:r>
          </w:p>
        </w:tc>
      </w:tr>
    </w:tbl>
    <w:p w:rsidRDefault="00305E7B" w:rsidP="003F4949" w:rsidR="00305E7B">
      <w:pPr>
        <w:pStyle w:val="Naslov1"/>
        <w:rPr>
          <w:rFonts w:cs="Times New Roman" w:hAnsi="Times New Roman" w:ascii="Times New Roman"/>
          <w:b w:val="false"/>
          <w:sz w:val="24"/>
        </w:rPr>
      </w:pPr>
    </w:p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6840C8">
        <w:t>spitnom ročištu održanom dana 11</w:t>
      </w:r>
      <w:r>
        <w:t xml:space="preserve">. </w:t>
      </w:r>
      <w:r w:rsidR="00BC2BC3">
        <w:t>srpnja</w:t>
      </w:r>
      <w:r>
        <w:t xml:space="preserve"> 2018.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6840C8" w:rsidP="003F4949" w:rsidR="003F4949">
      <w:pPr>
        <w:jc w:val="center"/>
      </w:pPr>
      <w:r>
        <w:t>U Zagrebu,11</w:t>
      </w:r>
      <w:r w:rsidR="003F4949">
        <w:t xml:space="preserve">. </w:t>
      </w:r>
      <w:r w:rsidR="00BC2BC3">
        <w:t>srpnja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AF7ECF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AF7ECF" w:rsidP="00AF7ECF" w:rsidR="00AF7ECF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AF7ECF" w:rsidP="00AF7ECF" w:rsidR="00AF7ECF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7ECF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6840C8">
          <w:t>2534/17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AF7ECF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C53C4"/>
    <w:rsid w:val="00502F71"/>
    <w:rsid w:val="00586EC6"/>
    <w:rsid w:val="005D3B6F"/>
    <w:rsid w:val="00682048"/>
    <w:rsid w:val="006840C8"/>
    <w:rsid w:val="00704F5D"/>
    <w:rsid w:val="00811ABF"/>
    <w:rsid w:val="0085643D"/>
    <w:rsid w:val="00875A4A"/>
    <w:rsid w:val="008C52E0"/>
    <w:rsid w:val="008E122E"/>
    <w:rsid w:val="00961E1E"/>
    <w:rsid w:val="009C704E"/>
    <w:rsid w:val="00A050E0"/>
    <w:rsid w:val="00A208FC"/>
    <w:rsid w:val="00A61D0D"/>
    <w:rsid w:val="00A81EFF"/>
    <w:rsid w:val="00AC7FCC"/>
    <w:rsid w:val="00AF7ECF"/>
    <w:rsid w:val="00B231D2"/>
    <w:rsid w:val="00B23C2E"/>
    <w:rsid w:val="00B41753"/>
    <w:rsid w:val="00BC2BC3"/>
    <w:rsid w:val="00BE2485"/>
    <w:rsid w:val="00C007C5"/>
    <w:rsid w:val="00C3243E"/>
    <w:rsid w:val="00CB61FA"/>
    <w:rsid w:val="00D127E8"/>
    <w:rsid w:val="00D33877"/>
    <w:rsid w:val="00D56DFC"/>
    <w:rsid w:val="00E825AA"/>
    <w:rsid w:val="00F43804"/>
    <w:rsid w:val="00FA2813"/>
    <w:rsid w:val="00FA7F21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F7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7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7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7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7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AF7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St-2534/2017-30</izvorni_sadrzaj>
    <derivirana_varijabla naziv="DomainObject.Oznaka_1">St-2534/2017-30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2534</izvorni_sadrzaj>
    <derivirana_varijabla naziv="DomainObject.Predmet.Broj_1">2534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St-2534/2017</izvorni_sadrzaj>
    <derivirana_varijabla naziv="DomainObject.Predmet.OznakaBroj_1">St-2534/2017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AGRO MILIĆ d.o.o. zastupanog po punomoćniku Marko Milić</izvorni_sadrzaj>
    <derivirana_varijabla naziv="DomainObject.Predmet.ProtustrankaFormated_1">  AGRO MILIĆ d.o.o. zastupanog po punomoćniku Marko Milić</derivirana_varijabla>
  </DomainObject.Predmet.ProtustrankaFormated>
  <DomainObject.Predmet.ProtustrankaFormatedOIB>
    <izvorni_sadrzaj>  AGRO MILIĆ d.o.o., OIB 04970247727 zastupanog po punomoćniku Marko Milić</izvorni_sadrzaj>
    <derivirana_varijabla naziv="DomainObject.Predmet.ProtustrankaFormatedOIB_1">  AGRO MILIĆ d.o.o., OIB 04970247727 zastupanog po punomoćniku Marko Milić</derivirana_varijabla>
  </DomainObject.Predmet.ProtustrankaFormatedOIB>
  <DomainObject.Predmet.ProtustrankaFormatedWithAdress>
    <izvorni_sadrzaj> AGRO MILIĆ d.o.o., Majkovec/bb, 10380 Sveti Ivan Zelina zastupanog po punomoćniku Marko Milić</izvorni_sadrzaj>
    <derivirana_varijabla naziv="DomainObject.Predmet.ProtustrankaFormatedWithAdress_1"> AGRO MILIĆ d.o.o., Majkovec/bb, 10380 Sveti Ivan Zelina zastupanog po punomoćniku Marko Milić</derivirana_varijabla>
  </DomainObject.Predmet.ProtustrankaFormatedWithAdress>
  <DomainObject.Predmet.ProtustrankaFormatedWithAdressOIB>
    <izvorni_sadrzaj> AGRO MILIĆ d.o.o., OIB 04970247727, Majkovec/bb, 10380 Sveti Ivan Zelina zastupanog po punomoćniku Marko Milić</izvorni_sadrzaj>
    <derivirana_varijabla naziv="DomainObject.Predmet.ProtustrankaFormatedWithAdressOIB_1"> AGRO MILIĆ d.o.o., OIB 04970247727, Majkovec/bb, 10380 Sveti Ivan Zelina zastupanog po punomoćniku Marko Milić</derivirana_varijabla>
  </DomainObject.Predmet.ProtustrankaFormatedWithAdressOIB>
  <DomainObject.Predmet.ProtustrankaWithAdress>
    <izvorni_sadrzaj>AGRO MILIĆ d.o.o. Majkovec/bb, 10380 Sveti Ivan Zelina</izvorni_sadrzaj>
    <derivirana_varijabla naziv="DomainObject.Predmet.ProtustrankaWithAdress_1">AGRO MILIĆ d.o.o. Majkovec/bb, 10380 Sveti Ivan Zelina</derivirana_varijabla>
  </DomainObject.Predmet.ProtustrankaWithAdress>
  <DomainObject.Predmet.ProtustrankaWithAdressOIB>
    <izvorni_sadrzaj>AGRO MILIĆ d.o.o., OIB 04970247727, Majkovec/bb, 10380 Sveti Ivan Zelina</izvorni_sadrzaj>
    <derivirana_varijabla naziv="DomainObject.Predmet.ProtustrankaWithAdressOIB_1">AGRO MILIĆ d.o.o., OIB 04970247727, Majkovec/bb, 10380 Sveti Ivan Zelina</derivirana_varijabla>
  </DomainObject.Predmet.ProtustrankaWithAdressOIB>
  <DomainObject.Predmet.ProtustrankaNazivFormated>
    <izvorni_sadrzaj>AGRO MILIĆ d.o.o.</izvorni_sadrzaj>
    <derivirana_varijabla naziv="DomainObject.Predmet.ProtustrankaNazivFormated_1">AGRO MILIĆ d.o.o.</derivirana_varijabla>
  </DomainObject.Predmet.ProtustrankaNazivFormated>
  <DomainObject.Predmet.ProtustrankaNazivFormatedOIB>
    <izvorni_sadrzaj>AGRO MILIĆ d.o.o., OIB 04970247727</izvorni_sadrzaj>
    <derivirana_varijabla naziv="DomainObject.Predmet.ProtustrankaNazivFormatedOIB_1">AGRO MILIĆ d.o.o., OIB 04970247727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Velikoj Gorici; Marko Milić</izvorni_sadrzaj>
    <derivirana_varijabla naziv="DomainObject.Predmet.StrankaFormated_1">  FINA Regionalni centar Zagreb; RH MF Porezna uprava Zagreb zastupanog po punomoćniku ŽDO u Velikoj Gorici; Marko Milić</derivirana_varijabla>
  </DomainObject.Predmet.StrankaFormated>
  <DomainObject.Predmet.StrankaFormatedOIB>
    <izvorni_sadrzaj>  FINA Regionalni centar Zagreb, OIB 85821130368; RH MF Porezna uprava Zagreb, OIB 18683136487 zastupanog po punomoćniku ŽDO u Velikoj Gorici; Marko Milić, OIB 96241310749</izvorni_sadrzaj>
    <derivirana_varijabla naziv="DomainObject.Predmet.StrankaFormatedOIB_1">  FINA Regionalni centar Zagreb, OIB 85821130368; RH MF Porezna uprava Zagreb, OIB 18683136487 zastupanog po punomoćniku ŽDO u Velikoj Gorici; Marko Milić, OIB 96241310749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Velikoj Gorici; Marko Milić, Livadarska Ulica 10, 10382 Majkovec</izvorni_sadrzaj>
    <derivirana_varijabla naziv="DomainObject.Predmet.StrankaFormatedWithAdress_1"> FINA Regionalni centar Zagreb, Trg svibanjskih žrtava 1995. 1, 10000 Zagreb; RH MF Porezna uprava Zagreb zastupanog po punomoćniku ŽDO u Velikoj Gorici; Marko Milić, Livadarska Ulica 10, 10382 Majkovec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Velikoj Gorici; Marko Milić, OIB 96241310749, Livadarska Ulica 10, 10382 Majkovec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Velikoj Gorici; Marko Milić, OIB 96241310749, Livadarska Ulica 10, 10382 Majkovec</derivirana_varijabla>
  </DomainObject.Predmet.StrankaFormatedWithAdressOIB>
  <DomainObject.Predmet.StrankaWithAdress>
    <izvorni_sadrzaj>FINA Regionalni centar Zagreb Trg svibanjskih žrtava 1995. 1,10000 Zagreb,RH MF Porezna uprava Zagreb ,Marko Milić Livadarska Ulica 10,10382 Majkovec</izvorni_sadrzaj>
    <derivirana_varijabla naziv="DomainObject.Predmet.StrankaWithAdress_1">FINA Regionalni centar Zagreb Trg svibanjskih žrtava 1995. 1,10000 Zagreb,RH MF Porezna uprava Zagreb ,Marko Milić Livadarska Ulica 10,10382 Majkovec</derivirana_varijabla>
  </DomainObject.Predmet.StrankaWithAdress>
  <DomainObject.Predmet.StrankaWithAdressOIB>
    <izvorni_sadrzaj>FINA Regionalni centar Zagreb, OIB 85821130368, Trg svibanjskih žrtava 1995. 1,10000 Zagreb,RH MF Porezna uprava Zagreb, OIB 18683136487,Marko Milić, OIB 96241310749, Livadarska Ulica 10,10382 Majkovec</izvorni_sadrzaj>
    <derivirana_varijabla naziv="DomainObject.Predmet.StrankaWithAdressOIB_1">FINA Regionalni centar Zagreb, OIB 85821130368, Trg svibanjskih žrtava 1995. 1,10000 Zagreb,RH MF Porezna uprava Zagreb, OIB 18683136487,Marko Milić, OIB 96241310749, Livadarska Ulica 10,10382 Majkovec</derivirana_varijabla>
  </DomainObject.Predmet.StrankaWithAdressOIB>
  <DomainObject.Predmet.StrankaNazivFormated>
    <izvorni_sadrzaj>FINA Regionalni centar Zagreb,RH MF Porezna uprava Zagreb,Marko Milić</izvorni_sadrzaj>
    <derivirana_varijabla naziv="DomainObject.Predmet.StrankaNazivFormated_1">FINA Regionalni centar Zagreb,RH MF Porezna uprava Zagreb,Marko Milić</derivirana_varijabla>
  </DomainObject.Predmet.StrankaNazivFormated>
  <DomainObject.Predmet.StrankaNazivFormatedOIB>
    <izvorni_sadrzaj>FINA Regionalni centar Zagreb, OIB 85821130368,RH MF Porezna uprava Zagreb, OIB 18683136487,Marko Milić, OIB 96241310749</izvorni_sadrzaj>
    <derivirana_varijabla naziv="DomainObject.Predmet.StrankaNazivFormatedOIB_1">FINA Regionalni centar Zagreb, OIB 85821130368,RH MF Porezna uprava Zagreb, OIB 18683136487,Marko Milić, OIB 96241310749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Zagreb zastupanog po punomoćniku ŽDO u Velikoj Gorici</item>
      <item>Marko Milić</item>
    </izvorni_sadrzaj>
    <derivirana_varijabla naziv="DomainObject.Predmet.StrankaListFormated_1">
      <item>FINA Regionalni centar Zagreb</item>
      <item>RH MF Porezna uprava Zagreb zastupanog po punomoćniku ŽDO u Velikoj Gorici</item>
      <item>Marko Milić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Velikoj Gorici</item>
      <item>Marko Milić, OIB 96241310749</item>
    </izvorni_sadrzaj>
    <derivirana_varijabla naziv="DomainObject.Predmet.StrankaListFormatedOIB_1">
      <item>FINA Regionalni centar Zagreb, OIB 85821130368</item>
      <item>RH MF Porezna uprava Zagreb, OIB 18683136487 zastupanog po punomoćniku ŽDO u Velikoj Gorici</item>
      <item>Marko Milić, OIB 96241310749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Velikoj Gorici</item>
      <item>Marko Milić, Livadarska Ulica 10, 10382 Majkovec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Velikoj Gorici</item>
      <item>Marko Milić, Livadarska Ulica 10, 10382 Majkovec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Velikoj Gorici</item>
      <item>Marko Milić, OIB 96241310749, Livadarska Ulica 10, 10382 Majkovec</item>
    </derivirana_varijabla>
  </DomainObject.Predmet.StrankaListFormatedWithAdressOIB>
  <DomainObject.Predmet.StrankaListNazivFormated>
    <izvorni_sadrzaj>
      <item>FINA Regionalni centar Zagreb</item>
      <item>RH MF Porezna uprava Zagreb</item>
      <item>Marko Milić</item>
    </izvorni_sadrzaj>
    <derivirana_varijabla naziv="DomainObject.Predmet.StrankaListNazivFormated_1">
      <item>FINA Regionalni centar Zagreb</item>
      <item>RH MF Porezna uprava Zagreb</item>
      <item>Marko Milić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Marko Milić, OIB 96241310749</item>
    </izvorni_sadrzaj>
    <derivirana_varijabla naziv="DomainObject.Predmet.StrankaListNazivFormatedOIB_1">
      <item>FINA Regionalni centar Zagreb, OIB 85821130368</item>
      <item>RH MF Porezna uprava Zagreb, OIB 18683136487</item>
      <item>Marko Milić, OIB 96241310749</item>
    </derivirana_varijabla>
  </DomainObject.Predmet.StrankaListNazivFormatedOIB>
  <DomainObject.Predmet.ProtuStrankaListFormated>
    <izvorni_sadrzaj>
      <item>AGRO MILIĆ d.o.o. zastupanog po punomoćniku Marko Milić</item>
    </izvorni_sadrzaj>
    <derivirana_varijabla naziv="DomainObject.Predmet.ProtuStrankaListFormated_1">
      <item>AGRO MILIĆ d.o.o. zastupanog po punomoćniku Marko Milić</item>
    </derivirana_varijabla>
  </DomainObject.Predmet.ProtuStrankaListFormated>
  <DomainObject.Predmet.ProtuStrankaListFormatedOIB>
    <izvorni_sadrzaj>
      <item>AGRO MILIĆ d.o.o., OIB 04970247727 zastupanog po punomoćniku Marko Milić</item>
    </izvorni_sadrzaj>
    <derivirana_varijabla naziv="DomainObject.Predmet.ProtuStrankaListFormatedOIB_1">
      <item>AGRO MILIĆ d.o.o., OIB 04970247727 zastupanog po punomoćniku Marko Milić</item>
    </derivirana_varijabla>
  </DomainObject.Predmet.ProtuStrankaListFormatedOIB>
  <DomainObject.Predmet.ProtuStrankaListFormatedWithAdress>
    <izvorni_sadrzaj>
      <item>AGRO MILIĆ d.o.o., Majkovec/bb, 10380 Sveti Ivan Zelina zastupanog po punomoćniku Marko Milić</item>
    </izvorni_sadrzaj>
    <derivirana_varijabla naziv="DomainObject.Predmet.ProtuStrankaListFormatedWithAdress_1">
      <item>AGRO MILIĆ d.o.o., Majkovec/bb, 10380 Sveti Ivan Zelina zastupanog po punomoćniku Marko Milić</item>
    </derivirana_varijabla>
  </DomainObject.Predmet.ProtuStrankaListFormatedWithAdress>
  <DomainObject.Predmet.ProtuStrankaListFormatedWithAdressOIB>
    <izvorni_sadrzaj>
      <item>AGRO MILIĆ d.o.o., OIB 04970247727, Majkovec/bb, 10380 Sveti Ivan Zelina zastupanog po punomoćniku Marko Milić</item>
    </izvorni_sadrzaj>
    <derivirana_varijabla naziv="DomainObject.Predmet.ProtuStrankaListFormatedWithAdressOIB_1">
      <item>AGRO MILIĆ d.o.o., OIB 04970247727, Majkovec/bb, 10380 Sveti Ivan Zelina zastupanog po punomoćniku Marko Milić</item>
    </derivirana_varijabla>
  </DomainObject.Predmet.ProtuStrankaListFormatedWithAdressOIB>
  <DomainObject.Predmet.ProtuStrankaListNazivFormated>
    <izvorni_sadrzaj>
      <item>AGRO MILIĆ d.o.o.</item>
    </izvorni_sadrzaj>
    <derivirana_varijabla naziv="DomainObject.Predmet.ProtuStrankaListNazivFormated_1">
      <item>AGRO MILIĆ d.o.o.</item>
    </derivirana_varijabla>
  </DomainObject.Predmet.ProtuStrankaListNazivFormated>
  <DomainObject.Predmet.ProtuStrankaListNazivFormatedOIB>
    <izvorni_sadrzaj>
      <item>AGRO MILIĆ d.o.o., OIB 04970247727</item>
    </izvorni_sadrzaj>
    <derivirana_varijabla naziv="DomainObject.Predmet.ProtuStrankaListNazivFormatedOIB_1">
      <item>AGRO MILIĆ d.o.o., OIB 04970247727</item>
    </derivirana_varijabla>
  </DomainObject.Predmet.ProtuStrankaListNazivFormatedOIB>
  <DomainObject.Predmet.OstaliListFormated>
    <izvorni_sadrzaj>
      <item>Marko Milić punomoćnik sudionika u postupku AGRO MILIĆ d.o.o.</item>
      <item>ŽDO u Velikoj Gorici punomoćnik sudionika u postupku RH MF Porezna uprava Zagreb</item>
      <item>Općinski sud u Rijeci, zk odjel Crikvenica</item>
    </izvorni_sadrzaj>
    <derivirana_varijabla naziv="DomainObject.Predmet.OstaliListFormated_1">
      <item>Marko Milić punomoćnik sudionika u postupku AGRO MILIĆ d.o.o.</item>
      <item>ŽDO u Velikoj Gorici punomoćnik sudionika u postupku RH MF Porezna uprava Zagreb</item>
      <item>Općinski sud u Rijeci, zk odjel Crikvenica</item>
    </derivirana_varijabla>
  </DomainObject.Predmet.OstaliListFormated>
  <DomainObject.Predmet.OstaliListFormatedOIB>
    <izvorni_sadrzaj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izvorni_sadrzaj>
    <derivirana_varijabla naziv="DomainObject.Predmet.OstaliListFormatedOIB_1">
      <item>Marko Milić, OIB 96241310749 punomoćnik sudionika u postupku AGRO MILIĆ d.o.o.</item>
      <item>ŽDO u Velikoj Gorici, OIB  punomoćnik sudionika u postupku RH MF Porezna uprava Zagreb</item>
      <item>Općinski sud u Rijeci, zk odjel Crikvenica</item>
    </derivirana_varijabla>
  </DomainObject.Predmet.OstaliListFormatedOIB>
  <DomainObject.Predmet.OstaliListFormatedWithAdress>
    <izvorni_sadrzaj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_1">
      <item>Marko Milić, Livadarska Ulica 10, 10382 Majkovec punomoćnik sudionika u postupku AGRO MILIĆ d.o.o.</item>
      <item>ŽDO u Velikoj Gorici,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>
  <DomainObject.Predmet.OstaliListFormatedWithAdressOIB>
    <izvorni_sadrzaj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izvorni_sadrzaj>
    <derivirana_varijabla naziv="DomainObject.Predmet.OstaliListFormatedWithAdressOIB_1">
      <item>Marko Milić, OIB 96241310749, Livadarska Ulica 10, 10382 Majkovec punomoćnik sudionika u postupku AGRO MILIĆ d.o.o.</item>
      <item>ŽDO u Velikoj Gorici, OIB , Hrvatske bratske zajednice 1, 10410 Velika Gorica punomoćnik sudionika u postupku RH MF Porezna uprava Zagreb</item>
      <item>Općinski sud u Rijeci, zk odjel Crikvenica, Kralja Tomislava 85a, 51260 Crikvenica</item>
    </derivirana_varijabla>
  </DomainObject.Predmet.OstaliListFormatedWithAdressOIB>
  <DomainObject.Predmet.OstaliListNazivFormated>
    <izvorni_sadrzaj>
      <item>Marko Milić</item>
      <item>ŽDO u Velikoj Gorici</item>
      <item>Općinski sud u Rijeci, zk odjel Crikvenica</item>
    </izvorni_sadrzaj>
    <derivirana_varijabla naziv="DomainObject.Predmet.OstaliListNazivFormated_1">
      <item>Marko Milić</item>
      <item>ŽDO u Velikoj Gorici</item>
      <item>Općinski sud u Rijeci, zk odjel Crikvenica</item>
    </derivirana_varijabla>
  </DomainObject.Predmet.OstaliListNazivFormated>
  <DomainObject.Predmet.OstaliListNazivFormatedOIB>
    <izvorni_sadrzaj>
      <item>Marko Milić, OIB 96241310749</item>
      <item>ŽDO u Velikoj Gorici, OIB </item>
      <item>Općinski sud u Rijeci, zk odjel Crikvenica</item>
    </izvorni_sadrzaj>
    <derivirana_varijabla naziv="DomainObject.Predmet.OstaliListNazivFormatedOIB_1">
      <item>Marko Milić, OIB 96241310749</item>
      <item>ŽDO u Velikoj Gorici, OIB </item>
      <item>Općinski sud u Rijeci, zk odjel Crikvenica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>St-2534/2017-30</izvorni_sadrzaj>
    <derivirana_varijabla naziv="DomainObject.PoslovniBrojDokumenta_1">St-2534/2017-30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MILIĆ d.o.o.</izvorni_sadrzaj>
    <derivirana_varijabla naziv="DomainObject.Predmet.ProtustrankaIDrugi_1">AGRO MILIĆ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AGRO MILIĆ d.o.o., OIB 04970247727, Majkovec/bb, 10380 Sveti Ivan Zelina</izvorni_sadrzaj>
    <derivirana_varijabla naziv="DomainObject.Predmet.ProtustrankaIDrugiAdressOIB_1">AGRO MILIĆ d.o.o., OIB 04970247727, Majkovec/bb,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izvorni_sadrzaj>
    <derivirana_varijabla naziv="DomainObject.Predmet.SudioniciListNaziv_1">
      <item>FINA Regionalni centar Zagreb</item>
      <item>AGRO MILIĆ d.o.o.</item>
      <item>Marko Milić</item>
      <item>RH MF Porezna uprava Zagreb</item>
      <item>ŽDO u Velikoj Gorici</item>
      <item>Marko Milić</item>
      <item>Općinski sud u Rijeci, zk odjel Crikvenica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izvorni_sadrzaj>
    <derivirana_varijabla naziv="DomainObject.Predmet.SudioniciListAdressOIB_1">
      <item>FINA Regionalni centar Zagreb, OIB 85821130368, Trg svibanjskih žrtava 1995. 1,10000 Zagreb</item>
      <item>AGRO MILIĆ d.o.o., OIB 04970247727, Majkovec/bb,10380 Sveti Ivan Zelina</item>
      <item>Marko Milić, OIB 96241310749, Livadarska Ulica 10,10382 Majkovec</item>
      <item>RH MF Porezna uprava Zagreb, OIB 18683136487</item>
      <item>ŽDO u Velikoj Gorici, OIB , Hrvatske bratske zajednice 1,10410 Velika Gorica</item>
      <item>Marko Milić, OIB 96241310749, Livadarska Ulica 10,10382 Majkovec</item>
      <item>Općinski sud u Rijeci, zk odjel Crikvenica, Kralja Tomislava 85a,51260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04970247727</item>
      <item>, OIB 96241310749</item>
      <item>, OIB 18683136487</item>
      <item>, OIB </item>
      <item>, OIB 96241310749</item>
      <item>, OIB null</item>
    </izvorni_sadrzaj>
    <derivirana_varijabla naziv="DomainObject.Predmet.SudioniciListNazivOIB_1">
      <item>, OIB 85821130368</item>
      <item>, OIB 04970247727</item>
      <item>, OIB 96241310749</item>
      <item>, OIB 18683136487</item>
      <item>, OIB </item>
      <item>, OIB 96241310749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1691</properties:Characters>
  <properties:Lines>71</properties:Lines>
  <properties:Paragraphs>39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2018-07-11T09:38:00Z</dcterms:created>
  <dc:creator>Monika Grbac</dc:creator>
  <cp:lastModifiedBy>Monika Grbac</cp:lastModifiedBy>
  <cp:lastPrinted>2018-07-11T09:40:00Z</cp:lastPrinted>
  <dcterms:modified xmlns:xsi="http://www.w3.org/2001/XMLSchema-instance" xsi:type="dcterms:W3CDTF">2018-07-11T09:41:00Z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St-2534/2017-30 / Odluka - Rješenje - utvrđene i osporene tražbine (st-2534-17 AGRO MILIĆ.docx)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