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9be4" w14:paraId="b849be4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190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12061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20612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FE5B45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56F6D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120612">
        <w:rPr>
          <w:rFonts w:cs="Times New Roman" w:hAnsi="Times New Roman" w:ascii="Times New Roman"/>
          <w:sz w:val="24"/>
          <w:szCs w:val="24"/>
        </w:rPr>
        <w:t xml:space="preserve"> </w:t>
      </w:r>
      <w:r w:rsidR="00120612" w:rsidRPr="00120612">
        <w:rPr>
          <w:rFonts w:cs="Times New Roman" w:hAnsi="Times New Roman" w:ascii="Times New Roman"/>
          <w:sz w:val="24"/>
          <w:szCs w:val="24"/>
        </w:rPr>
        <w:t>JACOBUS j.d.o.o. za turizam, ugostiteljstvo i usluge, Petrčane, Ulica V 36, OIB: 73185699415</w:t>
      </w:r>
      <w:r w:rsidR="00FE5B45" w:rsidRPr="00120612">
        <w:rPr>
          <w:rFonts w:cs="Times New Roman" w:hAnsi="Times New Roman" w:ascii="Times New Roman"/>
          <w:sz w:val="24"/>
          <w:szCs w:val="24"/>
        </w:rPr>
        <w:t>,</w:t>
      </w:r>
      <w:r w:rsidR="00FE5B45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612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5B45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3D0A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D256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2061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120612">
        <w:rPr>
          <w:rFonts w:cs="Times New Roman" w:hAnsi="Times New Roman" w:ascii="Times New Roman"/>
          <w:sz w:val="24"/>
          <w:szCs w:val="24"/>
        </w:rPr>
        <w:t xml:space="preserve"> </w:t>
      </w:r>
      <w:r w:rsidR="00120612" w:rsidRPr="00120612">
        <w:rPr>
          <w:rFonts w:cs="Times New Roman" w:hAnsi="Times New Roman" w:ascii="Times New Roman"/>
          <w:sz w:val="24"/>
          <w:szCs w:val="24"/>
        </w:rPr>
        <w:t>JACOBUS j.d.o.o. za turizam, ugostiteljstvo i usluge, Petrčane, Ulica V 36, OIB: 73185699415</w:t>
      </w:r>
      <w:r w:rsidR="00E432F2" w:rsidRPr="00120612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120612">
        <w:rPr>
          <w:rFonts w:cs="Times" w:eastAsia="Times New Roman" w:hAnsi="Times" w:ascii="Times"/>
          <w:sz w:val="24"/>
          <w:szCs w:val="24"/>
          <w:lang w:eastAsia="hr-HR"/>
        </w:rPr>
        <w:t>4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120612">
        <w:rPr>
          <w:rFonts w:cs="Times" w:eastAsia="Times New Roman" w:hAnsi="Times" w:ascii="Times"/>
          <w:sz w:val="24"/>
          <w:szCs w:val="24"/>
          <w:lang w:eastAsia="hr-HR"/>
        </w:rPr>
        <w:t>28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120612">
        <w:rPr>
          <w:rFonts w:cs="Times" w:eastAsia="Times New Roman" w:hAnsi="Times" w:ascii="Times"/>
          <w:sz w:val="24"/>
          <w:szCs w:val="24"/>
          <w:lang w:eastAsia="hr-HR"/>
        </w:rPr>
        <w:t>31.059,41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120612">
        <w:rPr>
          <w:rFonts w:cs="Times" w:eastAsia="Times New Roman" w:hAnsi="Times" w:ascii="Times"/>
          <w:sz w:val="24"/>
          <w:szCs w:val="24"/>
          <w:lang w:eastAsia="hr-HR"/>
        </w:rPr>
        <w:t>10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82351B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120612">
        <w:rPr>
          <w:rFonts w:cs="Times" w:eastAsia="Times New Roman" w:hAnsi="Times" w:ascii="Times"/>
          <w:sz w:val="24"/>
          <w:szCs w:val="24"/>
          <w:lang w:eastAsia="hr-HR"/>
        </w:rPr>
        <w:t>29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577D8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6577D8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7B0DBD" w:rsidR="007B0DB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120612">
      <w:rPr>
        <w:rFonts w:cs="Times New Roman" w:eastAsia="Times New Roman" w:hAnsi="Times New Roman" w:ascii="Times New Roman"/>
        <w:sz w:val="24"/>
        <w:szCs w:val="24"/>
        <w:lang w:eastAsia="hr-HR"/>
      </w:rPr>
      <w:t>190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C56F6D" w:rsidP="00C56F6D" w:rsidR="00C56F6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120612"/>
    <w:rsid w:val="003D0AEE"/>
    <w:rsid w:val="00455949"/>
    <w:rsid w:val="00634D5F"/>
    <w:rsid w:val="00653B37"/>
    <w:rsid w:val="006577D8"/>
    <w:rsid w:val="00696CB1"/>
    <w:rsid w:val="007B0DBD"/>
    <w:rsid w:val="007F081E"/>
    <w:rsid w:val="0082351B"/>
    <w:rsid w:val="00846F88"/>
    <w:rsid w:val="00882752"/>
    <w:rsid w:val="009C1693"/>
    <w:rsid w:val="00AC5180"/>
    <w:rsid w:val="00AF1A22"/>
    <w:rsid w:val="00BE4064"/>
    <w:rsid w:val="00C56F6D"/>
    <w:rsid w:val="00D25609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7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7D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77D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77D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77D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7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7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77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77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77D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JACOBUS j.d.o.o. za turizam, ugostiteljstvo i usluge</izvorni_sadrzaj>
    <derivirana_varijabla naziv="DomainObject.Predmet.ProtustrankaFormated_1">  JACOBUS j.d.o.o. za turizam, ugostiteljstvo i usluge</derivirana_varijabla>
  </DomainObject.Predmet.ProtustrankaFormated>
  <DomainObject.Predmet.ProtustrankaFormatedOIB>
    <izvorni_sadrzaj>  JACOBUS j.d.o.o. za turizam, ugostiteljstvo i usluge, OIB 73185699415</izvorni_sadrzaj>
    <derivirana_varijabla naziv="DomainObject.Predmet.ProtustrankaFormatedOIB_1">  JACOBUS j.d.o.o. za turizam, ugostiteljstvo i usluge, OIB 73185699415</derivirana_varijabla>
  </DomainObject.Predmet.ProtustrankaFormatedOIB>
  <DomainObject.Predmet.ProtustrankaFormatedWithAdress>
    <izvorni_sadrzaj> JACOBUS j.d.o.o. za turizam, ugostiteljstvo i usluge, Ulica V 36, 23000 Petrčane</izvorni_sadrzaj>
    <derivirana_varijabla naziv="DomainObject.Predmet.ProtustrankaFormatedWithAdress_1"> JACOBUS j.d.o.o. za turizam, ugostiteljstvo i usluge, Ulica V 36, 23000 Petrčane</derivirana_varijabla>
  </DomainObject.Predmet.ProtustrankaFormatedWithAdress>
  <DomainObject.Predmet.ProtustrankaFormatedWithAdressOIB>
    <izvorni_sadrzaj> JACOBUS j.d.o.o. za turizam, ugostiteljstvo i usluge, OIB 73185699415, Ulica V 36, 23000 Petrčane</izvorni_sadrzaj>
    <derivirana_varijabla naziv="DomainObject.Predmet.ProtustrankaFormatedWithAdressOIB_1"> JACOBUS j.d.o.o. za turizam, ugostiteljstvo i usluge, OIB 73185699415, Ulica V 36, 23000 Petrčane</derivirana_varijabla>
  </DomainObject.Predmet.ProtustrankaFormatedWithAdressOIB>
  <DomainObject.Predmet.ProtustrankaWithAdress>
    <izvorni_sadrzaj>JACOBUS j.d.o.o. za turizam, ugostiteljstvo i usluge Ulica V 36, 23000 Petrčane</izvorni_sadrzaj>
    <derivirana_varijabla naziv="DomainObject.Predmet.ProtustrankaWithAdress_1">JACOBUS j.d.o.o. za turizam, ugostiteljstvo i usluge Ulica V 36, 23000 Petrčane</derivirana_varijabla>
  </DomainObject.Predmet.ProtustrankaWithAdress>
  <DomainObject.Predmet.ProtustrankaWithAdressOIB>
    <izvorni_sadrzaj>JACOBUS j.d.o.o. za turizam, ugostiteljstvo i usluge, OIB 73185699415, Ulica V 36, 23000 Petrčane</izvorni_sadrzaj>
    <derivirana_varijabla naziv="DomainObject.Predmet.ProtustrankaWithAdressOIB_1">JACOBUS j.d.o.o. za turizam, ugostiteljstvo i usluge, OIB 73185699415, Ulica V 36, 23000 Petrčane</derivirana_varijabla>
  </DomainObject.Predmet.ProtustrankaWithAdressOIB>
  <DomainObject.Predmet.ProtustrankaNazivFormated>
    <izvorni_sadrzaj>JACOBUS j.d.o.o. za turizam, ugostiteljstvo i usluge</izvorni_sadrzaj>
    <derivirana_varijabla naziv="DomainObject.Predmet.ProtustrankaNazivFormated_1">JACOBUS j.d.o.o. za turizam, ugostiteljstvo i usluge</derivirana_varijabla>
  </DomainObject.Predmet.ProtustrankaNazivFormated>
  <DomainObject.Predmet.ProtustrankaNazivFormatedOIB>
    <izvorni_sadrzaj>JACOBUS j.d.o.o. za turizam, ugostiteljstvo i usluge, OIB 73185699415</izvorni_sadrzaj>
    <derivirana_varijabla naziv="DomainObject.Predmet.ProtustrankaNazivFormatedOIB_1">JACOBUS j.d.o.o. za turizam, ugostiteljstvo i usluge, OIB 73185699415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JACOBUS j.d.o.o. za turizam, ugostiteljstvo i usluge</item>
    </izvorni_sadrzaj>
    <derivirana_varijabla naziv="DomainObject.Predmet.ProtuStrankaListFormated_1">
      <item>JACOBUS j.d.o.o. za turizam, ugostiteljstvo i usluge</item>
    </derivirana_varijabla>
  </DomainObject.Predmet.ProtuStrankaListFormated>
  <DomainObject.Predmet.ProtuStrankaListFormatedOIB>
    <izvorni_sadrzaj>
      <item>JACOBUS j.d.o.o. za turizam, ugostiteljstvo i usluge, OIB 73185699415</item>
    </izvorni_sadrzaj>
    <derivirana_varijabla naziv="DomainObject.Predmet.ProtuStrankaListFormatedOIB_1">
      <item>JACOBUS j.d.o.o. za turizam, ugostiteljstvo i usluge, OIB 73185699415</item>
    </derivirana_varijabla>
  </DomainObject.Predmet.ProtuStrankaListFormatedOIB>
  <DomainObject.Predmet.ProtuStrankaListFormatedWithAdress>
    <izvorni_sadrzaj>
      <item>JACOBUS j.d.o.o. za turizam, ugostiteljstvo i usluge, Ulica V 36, 23000 Petrčane</item>
    </izvorni_sadrzaj>
    <derivirana_varijabla naziv="DomainObject.Predmet.ProtuStrankaListFormatedWithAdress_1">
      <item>JACOBUS j.d.o.o. za turizam, ugostiteljstvo i usluge, Ulica V 36, 23000 Petrčane</item>
    </derivirana_varijabla>
  </DomainObject.Predmet.ProtuStrankaListFormatedWithAdress>
  <DomainObject.Predmet.ProtuStrankaListFormatedWithAdressOIB>
    <izvorni_sadrzaj>
      <item>JACOBUS j.d.o.o. za turizam, ugostiteljstvo i usluge, OIB 73185699415, Ulica V 36, 23000 Petrčane</item>
    </izvorni_sadrzaj>
    <derivirana_varijabla naziv="DomainObject.Predmet.ProtuStrankaListFormatedWithAdressOIB_1">
      <item>JACOBUS j.d.o.o. za turizam, ugostiteljstvo i usluge, OIB 73185699415, Ulica V 36, 23000 Petrčane</item>
    </derivirana_varijabla>
  </DomainObject.Predmet.ProtuStrankaListFormatedWithAdressOIB>
  <DomainObject.Predmet.ProtuStrankaListNazivFormated>
    <izvorni_sadrzaj>
      <item>JACOBUS j.d.o.o. za turizam, ugostiteljstvo i usluge</item>
    </izvorni_sadrzaj>
    <derivirana_varijabla naziv="DomainObject.Predmet.ProtuStrankaListNazivFormated_1">
      <item>JACOBUS j.d.o.o. za turizam, ugostiteljstvo i usluge</item>
    </derivirana_varijabla>
  </DomainObject.Predmet.ProtuStrankaListNazivFormated>
  <DomainObject.Predmet.ProtuStrankaListNazivFormatedOIB>
    <izvorni_sadrzaj>
      <item>JACOBUS j.d.o.o. za turizam, ugostiteljstvo i usluge, OIB 73185699415</item>
    </izvorni_sadrzaj>
    <derivirana_varijabla naziv="DomainObject.Predmet.ProtuStrankaListNazivFormatedOIB_1">
      <item>JACOBUS j.d.o.o. za turizam, ugostiteljstvo i usluge, OIB 73185699415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JACOBUS j.d.o.o. za turizam, ugostiteljstvo i usluge</izvorni_sadrzaj>
    <derivirana_varijabla naziv="DomainObject.Predmet.ProtustrankaIDrugi_1">JACOBUS j.d.o.o.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JACOBUS j.d.o.o. za turizam, ugostiteljstvo i usluge, OIB 73185699415, Ulica V 36, 23000 Petrčane</izvorni_sadrzaj>
    <derivirana_varijabla naziv="DomainObject.Predmet.ProtustrankaIDrugiAdressOIB_1">JACOBUS j.d.o.o. za turizam, ugostiteljstvo i usluge, OIB 73185699415,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JACOBUS j.d.o.o. za turizam, ugostiteljstvo i usluge</item>
    </izvorni_sadrzaj>
    <derivirana_varijabla naziv="DomainObject.Predmet.SudioniciListNaziv_1">
      <item>FINA</item>
      <item>JACOBUS j.d.o.o. za turizam, ugostiteljstvo i usluge</item>
    </derivirana_varijabla>
  </DomainObject.Predmet.SudioniciListNaziv>
  <DomainObject.Predmet.SudioniciListAdressOIB>
    <izvorni_sadrzaj>
      <item>FINA, OIB 85821130368, Ivana Danila 4,23000 Zadar</item>
      <item>JACOBUS j.d.o.o. za turizam, ugostiteljstvo i usluge, OIB 73185699415, Ulica V 36,23000 Petrčane</item>
    </izvorni_sadrzaj>
    <derivirana_varijabla naziv="DomainObject.Predmet.SudioniciListAdressOIB_1">
      <item>FINA, OIB 85821130368, Ivana Danila 4,23000 Zadar</item>
      <item>JACOBUS j.d.o.o. za turizam, ugostiteljstvo i usluge, OIB 73185699415, Ulica V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73185699415</item>
    </izvorni_sadrzaj>
    <derivirana_varijabla naziv="DomainObject.Predmet.SudioniciListNazivOIB_1">
      <item>, OIB 85821130368</item>
      <item>, OIB 73185699415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2688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2018-08-29T06:18:00Z</dcterms:created>
  <dc:creator>Anamarija Kovačić Milković</dc:creator>
  <cp:lastModifiedBy>Anita Ivandić</cp:lastModifiedBy>
  <cp:lastPrinted>2018-08-29T06:18:00Z</cp:lastPrinted>
  <dcterms:modified xmlns:xsi="http://www.w3.org/2001/XMLSchema-instance" xsi:type="dcterms:W3CDTF">2018-08-29T10:39:00Z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(St-190-18-RH.docx)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