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7660" w14:paraId="5777660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C75402">
        <w:rPr>
          <w:rFonts w:hAnsi="Times New Roman" w:ascii="Times New Roman"/>
          <w:noProof w:val="false"/>
          <w:szCs w:val="24"/>
        </w:rPr>
        <w:t>474/2015</w:t>
      </w:r>
      <w:r w:rsidR="00EA3125">
        <w:rPr>
          <w:rFonts w:hAnsi="Times New Roman" w:ascii="Times New Roman"/>
          <w:noProof w:val="false"/>
          <w:szCs w:val="24"/>
        </w:rPr>
        <w:t>-72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AA536F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0C6DF0">
        <w:rPr>
          <w:rFonts w:hAnsi="Times New Roman" w:ascii="Times New Roman"/>
          <w:szCs w:val="24"/>
        </w:rPr>
        <w:t>u zk.u. 82</w:t>
      </w:r>
      <w:r w:rsidR="00810E40">
        <w:rPr>
          <w:rFonts w:hAnsi="Times New Roman" w:ascii="Times New Roman"/>
          <w:szCs w:val="24"/>
        </w:rPr>
        <w:t>29</w:t>
      </w:r>
      <w:r w:rsidR="000C6DF0">
        <w:rPr>
          <w:rFonts w:hAnsi="Times New Roman" w:ascii="Times New Roman"/>
          <w:szCs w:val="24"/>
        </w:rPr>
        <w:t xml:space="preserve">, kat. čestica </w:t>
      </w:r>
      <w:r w:rsidR="00810E40">
        <w:rPr>
          <w:rFonts w:hAnsi="Times New Roman" w:ascii="Times New Roman"/>
          <w:szCs w:val="24"/>
        </w:rPr>
        <w:t>878/3</w:t>
      </w:r>
      <w:r w:rsidR="000C6DF0">
        <w:rPr>
          <w:rFonts w:hAnsi="Times New Roman" w:ascii="Times New Roman"/>
          <w:szCs w:val="24"/>
        </w:rPr>
        <w:t>, oznaka zemljišta</w:t>
      </w:r>
      <w:r w:rsidR="007A0411" w:rsidRPr="00536D71">
        <w:rPr>
          <w:rFonts w:hAnsi="Times New Roman" w:ascii="Times New Roman"/>
          <w:szCs w:val="24"/>
        </w:rPr>
        <w:t xml:space="preserve"> </w:t>
      </w:r>
      <w:r w:rsidR="000C6DF0">
        <w:rPr>
          <w:rFonts w:cs="Tahoma" w:hAnsi="Times New Roman" w:ascii="Times New Roman"/>
        </w:rPr>
        <w:t xml:space="preserve">Mostarska ulica površine </w:t>
      </w:r>
      <w:r w:rsidR="00810E40">
        <w:rPr>
          <w:rFonts w:cs="Tahoma" w:hAnsi="Times New Roman" w:ascii="Times New Roman"/>
        </w:rPr>
        <w:t>201</w:t>
      </w:r>
      <w:r w:rsidR="000C6DF0">
        <w:rPr>
          <w:rFonts w:cs="Tahoma" w:hAnsi="Times New Roman" w:ascii="Times New Roman"/>
        </w:rPr>
        <w:t xml:space="preserve"> m2, stambena zgrada br. </w:t>
      </w:r>
      <w:r w:rsidR="00810E40">
        <w:rPr>
          <w:rFonts w:cs="Tahoma" w:hAnsi="Times New Roman" w:ascii="Times New Roman"/>
        </w:rPr>
        <w:t>27</w:t>
      </w:r>
      <w:r w:rsidR="000C6DF0">
        <w:rPr>
          <w:rFonts w:cs="Tahoma" w:hAnsi="Times New Roman" w:ascii="Times New Roman"/>
        </w:rPr>
        <w:t xml:space="preserve"> Mostarska ulica površine 8</w:t>
      </w:r>
      <w:r w:rsidR="00810E40">
        <w:rPr>
          <w:rFonts w:cs="Tahoma" w:hAnsi="Times New Roman" w:ascii="Times New Roman"/>
        </w:rPr>
        <w:t>6</w:t>
      </w:r>
      <w:r w:rsidR="000C6DF0">
        <w:rPr>
          <w:rFonts w:cs="Tahoma" w:hAnsi="Times New Roman" w:ascii="Times New Roman"/>
        </w:rPr>
        <w:t xml:space="preserve"> m2 i dvorište Mostarska ulica površine </w:t>
      </w:r>
      <w:r w:rsidR="00810E40">
        <w:rPr>
          <w:rFonts w:cs="Tahoma" w:hAnsi="Times New Roman" w:ascii="Times New Roman"/>
        </w:rPr>
        <w:t>115</w:t>
      </w:r>
      <w:r w:rsidR="000C6DF0">
        <w:rPr>
          <w:rFonts w:cs="Tahoma" w:hAnsi="Times New Roman" w:ascii="Times New Roman"/>
        </w:rPr>
        <w:t xml:space="preserve"> m2, </w:t>
      </w:r>
      <w:r w:rsidR="007A0411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3765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810E4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>
        <w:rPr>
          <w:rFonts w:cs="Tahoma" w:hAnsi="Times New Roman" w:ascii="Times New Roman"/>
        </w:rPr>
        <w:t xml:space="preserve">trosobnog stana S1 u prizemlju, zatvorene tlocrtne površine 50,03 m2, što zajedno čini tlocrtnu površinu od 50,03 m2 s pripadcima: vrt V1 površine 9,41 m2, te parkirališnim mjestom PM1 površine 6,90 m2, ukupne netto korisne površine od 66,34 m2 </w:t>
      </w:r>
      <w:r w:rsidR="000C6DF0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3435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810E40">
        <w:rPr>
          <w:rFonts w:cs="Tahoma" w:hAnsi="Times New Roman" w:ascii="Times New Roman"/>
        </w:rPr>
        <w:t>trosobnog stana S2 na katu, zatvorene tlocrtne površine 48,30 m2, kojem pripadaju sporedni dijelovi balkon, tlocrtne površine 1,14 m2 i terasa tlocrtne površine 4,18 m2, što zajedno čini tlocrtnu površinu od 53,62 m2 s pripadcima: parkirališnim mjestom PM2 površine 6,90 m2, ukupne netto korisne površine od 60,52 m2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2800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E53D32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810E40">
        <w:rPr>
          <w:rFonts w:cs="Tahoma" w:hAnsi="Times New Roman" w:ascii="Times New Roman"/>
        </w:rPr>
        <w:t>dvosobnog stana S3 u potkrovlju, zatvorene tlocrtne površine 37,52 m2, kojem pripadaju sporedni dijelovi balkon 1, tlocrtne površine 2,94 m2, balkon 2, tlocrtne površine 1,97 m2 što zajedno čini tlocrtnu površinu od 42,43 m2 s pripadcima: parkirališnim mjestom PM3 površine 6,90 m2, ukupne netto korisne površine od 49,33 m2</w:t>
      </w:r>
    </w:p>
    <w:p w:rsidRDefault="000C6DF0" w:rsidP="000C6DF0" w:rsidR="000C6DF0" w:rsidRPr="00536D71">
      <w:pPr>
        <w:pStyle w:val="Tijeloteksta"/>
        <w:tabs>
          <w:tab w:pos="1800" w:val="left"/>
        </w:tabs>
        <w:ind w:left="720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B8740D" w:rsidR="00B8740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8740D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AA536F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AA536F" w:rsidP="00B314E8" w:rsidR="00AA536F">
      <w:pPr>
        <w:pStyle w:val="Tijeloteksta"/>
        <w:rPr>
          <w:rFonts w:hAnsi="Times New Roman" w:ascii="Times New Roman"/>
          <w:szCs w:val="24"/>
        </w:rPr>
      </w:pP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AA536F" w:rsidP="00B314E8" w:rsidR="00AA536F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205DFA" w:rsidR="001511C6" w:rsidRPr="00536D71">
      <w:headerReference w:type="even" r:id="rId10"/>
      <w:headerReference w:type="default" r:id="rId11"/>
      <w:pgSz w:h="16838" w:w="11906"/>
      <w:pgMar w:gutter="0" w:footer="720" w:header="720" w:left="1418" w:bottom="1701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58A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A9708D">
      <w:rPr>
        <w:rFonts w:hAnsi="Times New Roman" w:ascii="Times New Roman"/>
        <w:noProof w:val="false"/>
        <w:szCs w:val="24"/>
      </w:rPr>
      <w:t>474/2015-7</w:t>
    </w:r>
    <w:r w:rsidR="00EA3125">
      <w:rPr>
        <w:rFonts w:hAnsi="Times New Roman" w:ascii="Times New Roman"/>
        <w:noProof w:val="false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C6DF0"/>
    <w:rsid w:val="000D4F31"/>
    <w:rsid w:val="000E26B5"/>
    <w:rsid w:val="000F0435"/>
    <w:rsid w:val="001117F8"/>
    <w:rsid w:val="00135E75"/>
    <w:rsid w:val="00143028"/>
    <w:rsid w:val="001511C6"/>
    <w:rsid w:val="00164987"/>
    <w:rsid w:val="00197744"/>
    <w:rsid w:val="002038A4"/>
    <w:rsid w:val="00205DFA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36D71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10E40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76AD"/>
    <w:rsid w:val="009E4927"/>
    <w:rsid w:val="009F3B1B"/>
    <w:rsid w:val="00A036F0"/>
    <w:rsid w:val="00A44479"/>
    <w:rsid w:val="00A91D89"/>
    <w:rsid w:val="00A960BB"/>
    <w:rsid w:val="00A9708D"/>
    <w:rsid w:val="00AA536F"/>
    <w:rsid w:val="00AC14E9"/>
    <w:rsid w:val="00AD0784"/>
    <w:rsid w:val="00AD105D"/>
    <w:rsid w:val="00AD12C9"/>
    <w:rsid w:val="00AD504A"/>
    <w:rsid w:val="00B314E8"/>
    <w:rsid w:val="00B50BDC"/>
    <w:rsid w:val="00B8740D"/>
    <w:rsid w:val="00BB5EB8"/>
    <w:rsid w:val="00C01D54"/>
    <w:rsid w:val="00C2061F"/>
    <w:rsid w:val="00C20895"/>
    <w:rsid w:val="00C3364F"/>
    <w:rsid w:val="00C4751B"/>
    <w:rsid w:val="00C75402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125"/>
    <w:rsid w:val="00EA3F6F"/>
    <w:rsid w:val="00ED1913"/>
    <w:rsid w:val="00F2158A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8740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21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5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5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5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5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8740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21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5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5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5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5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4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St-474/2015-64</izvorni_sadrzaj>
    <derivirana_varijabla naziv="DomainObject.PredzadnjaOdlukaIzPredmeta.Oznaka_1">St-474/2015-64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800</properties:Words>
  <properties:Characters>4620</properties:Characters>
  <properties:Lines>109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2019-04-05T12:33:00Z</dcterms:created>
  <dc:creator>x</dc:creator>
  <cp:lastModifiedBy>Renata Klokočki</cp:lastModifiedBy>
  <cp:lastPrinted>2019-04-08T08:58:00Z</cp:lastPrinted>
  <dcterms:modified xmlns:xsi="http://www.w3.org/2001/XMLSchema-instance" xsi:type="dcterms:W3CDTF">2019-04-08T08:59:00Z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-INTER-VIS-zk.ul.-8229---72.docx)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