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bfa7" w14:paraId="e4abfa7" w:rsidRDefault="00B47199" w:rsidP="00B47199" w:rsidR="00B4719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199" w:rsidP="00B47199" w:rsidR="00B4719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7199" w:rsidP="00B47199" w:rsidR="00B471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7199" w:rsidP="00B47199" w:rsidR="00B471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7199" w:rsidP="00B47199" w:rsidR="00B4719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7199" w:rsidP="00B47199" w:rsidR="00B4719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47199" w:rsidP="00B47199" w:rsidR="00B47199" w:rsidRPr="005D578C">
      <w:pPr>
        <w:jc w:val="center"/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47199" w:rsidP="00B47199" w:rsidR="00B47199" w:rsidRPr="005D578C">
      <w:pPr>
        <w:rPr>
          <w:rFonts w:cs="Times New Roman" w:eastAsia="Times New Roman"/>
          <w:szCs w:val="24"/>
        </w:rPr>
      </w:pPr>
    </w:p>
    <w:p w:rsidRDefault="00B47199" w:rsidP="00B47199" w:rsidR="00B4719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STARINA j. d. o. o. Pula, Mutilska 75, OIB </w:t>
      </w:r>
      <w:r w:rsidRPr="00B47199">
        <w:rPr>
          <w:rFonts w:cs="Times New Roman" w:eastAsia="Times New Roman"/>
          <w:szCs w:val="24"/>
        </w:rPr>
        <w:t>37369827137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7199">
        <w:rPr>
          <w:rFonts w:cs="Times New Roman" w:eastAsia="Times New Roman"/>
          <w:szCs w:val="24"/>
        </w:rPr>
        <w:t>040303328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5389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B47199" w:rsidP="00B47199" w:rsidR="00B47199" w:rsidRPr="005D578C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47199" w:rsidP="00B47199" w:rsidR="00B47199" w:rsidRPr="005D578C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STARINA j. d. o. o. Pula, Mutilska 75, OIB </w:t>
      </w:r>
      <w:r w:rsidRPr="00B47199">
        <w:rPr>
          <w:rFonts w:cs="Times New Roman" w:eastAsia="Times New Roman"/>
          <w:szCs w:val="24"/>
        </w:rPr>
        <w:t>37369827137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7199">
        <w:rPr>
          <w:rFonts w:cs="Times New Roman" w:eastAsia="Times New Roman"/>
          <w:szCs w:val="24"/>
        </w:rPr>
        <w:t>040303328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B5389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travnja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47199" w:rsidP="00B47199" w:rsidR="00B47199" w:rsidRPr="005D578C">
      <w:pPr>
        <w:rPr>
          <w:rFonts w:cs="Times New Roman" w:eastAsia="Times New Roman"/>
          <w:szCs w:val="24"/>
        </w:rPr>
      </w:pPr>
    </w:p>
    <w:p w:rsidRDefault="00B47199" w:rsidP="00B47199" w:rsidR="00B4719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47199" w:rsidP="00B47199" w:rsidR="00B47199">
      <w:pPr>
        <w:rPr>
          <w:rFonts w:cs="Times New Roman" w:eastAsia="Times New Roman"/>
          <w:szCs w:val="20"/>
        </w:rPr>
      </w:pPr>
    </w:p>
    <w:p w:rsidRDefault="00B47199" w:rsidP="00B47199" w:rsidR="00B471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STARINA j. d. o. o. Pula, Mutilska 75, OIB </w:t>
      </w:r>
      <w:r w:rsidRPr="00B47199">
        <w:rPr>
          <w:rFonts w:cs="Times New Roman" w:eastAsia="Times New Roman"/>
          <w:szCs w:val="24"/>
        </w:rPr>
        <w:t>37369827137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7199">
        <w:rPr>
          <w:rFonts w:cs="Times New Roman" w:eastAsia="Times New Roman"/>
          <w:szCs w:val="24"/>
        </w:rPr>
        <w:t>040303328</w:t>
      </w:r>
      <w:r>
        <w:rPr>
          <w:rFonts w:cs="Times New Roman" w:eastAsia="Times New Roman"/>
          <w:szCs w:val="24"/>
        </w:rPr>
        <w:t>.</w:t>
      </w:r>
    </w:p>
    <w:p w:rsidRDefault="00B47199" w:rsidP="00B47199" w:rsidR="00B47199">
      <w:pPr>
        <w:ind w:firstLine="709"/>
        <w:rPr>
          <w:rFonts w:cs="Times New Roman" w:eastAsia="Times New Roman"/>
          <w:szCs w:val="24"/>
        </w:rPr>
      </w:pPr>
    </w:p>
    <w:p w:rsidRDefault="00B47199" w:rsidP="00B47199" w:rsidR="00B471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STARINA j. d. o. o. Pula, Mutilska 75, OIB </w:t>
      </w:r>
      <w:r w:rsidRPr="00B47199">
        <w:rPr>
          <w:rFonts w:cs="Times New Roman" w:eastAsia="Times New Roman"/>
          <w:szCs w:val="24"/>
        </w:rPr>
        <w:t>37369827137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47199">
        <w:rPr>
          <w:rFonts w:cs="Times New Roman" w:eastAsia="Times New Roman"/>
          <w:szCs w:val="24"/>
        </w:rPr>
        <w:t>040303328</w:t>
      </w:r>
      <w:r>
        <w:rPr>
          <w:rFonts w:cs="Times New Roman" w:eastAsia="Times New Roman"/>
          <w:szCs w:val="24"/>
        </w:rPr>
        <w:t>.</w:t>
      </w:r>
    </w:p>
    <w:p w:rsidRDefault="00B47199" w:rsidP="00B47199" w:rsidR="00B47199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47199" w:rsidP="00B47199" w:rsidR="00B47199">
      <w:pPr>
        <w:ind w:firstLine="708"/>
        <w:rPr>
          <w:rFonts w:cs="Times New Roman" w:eastAsia="Times New Roman"/>
          <w:szCs w:val="24"/>
        </w:rPr>
      </w:pPr>
    </w:p>
    <w:p w:rsidRDefault="00B47199" w:rsidP="00B47199" w:rsidR="00B471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STARINA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47199" w:rsidP="00B47199" w:rsidR="00B4719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47199" w:rsidP="00B47199" w:rsidR="00B47199" w:rsidRPr="005D578C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5389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47199" w:rsidP="00B47199" w:rsidR="00B47199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47199" w:rsidP="00B47199" w:rsidR="00B471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B47199" w:rsidP="00B47199" w:rsidR="00B47199">
      <w:pPr>
        <w:jc w:val="left"/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jc w:val="left"/>
        <w:rPr>
          <w:rFonts w:cs="Times New Roman" w:eastAsia="Times New Roman"/>
          <w:szCs w:val="24"/>
        </w:rPr>
      </w:pPr>
    </w:p>
    <w:p w:rsidRDefault="00FA4BA4" w:rsidP="00B47199" w:rsidR="00FA4BA4">
      <w:pPr>
        <w:jc w:val="left"/>
        <w:rPr>
          <w:rFonts w:cs="Times New Roman" w:eastAsia="Times New Roman"/>
          <w:szCs w:val="24"/>
        </w:rPr>
      </w:pPr>
    </w:p>
    <w:p w:rsidRDefault="00FA4BA4" w:rsidP="00B47199" w:rsidR="00FA4BA4">
      <w:pPr>
        <w:jc w:val="left"/>
        <w:rPr>
          <w:rFonts w:cs="Times New Roman" w:eastAsia="Times New Roman"/>
          <w:szCs w:val="24"/>
        </w:rPr>
      </w:pPr>
    </w:p>
    <w:p w:rsidRDefault="00FA4BA4" w:rsidP="00B47199" w:rsidR="00FA4BA4">
      <w:pPr>
        <w:jc w:val="left"/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47199" w:rsidP="00B47199" w:rsidR="00B4719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47199" w:rsidP="00B47199" w:rsidR="00B471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47199" w:rsidP="00B47199" w:rsidR="00B47199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rPr>
          <w:rFonts w:cs="Times New Roman" w:eastAsia="Times New Roman"/>
          <w:szCs w:val="24"/>
        </w:rPr>
      </w:pPr>
    </w:p>
    <w:p w:rsidRDefault="00B47199" w:rsidP="00B47199" w:rsidR="00B471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47199" w:rsidP="00B47199" w:rsidR="00B471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47199" w:rsidP="00B47199" w:rsidR="00B471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STARINA j. d. o. o. Pula, Mutilska 75,</w:t>
      </w:r>
    </w:p>
    <w:p w:rsidRDefault="00B47199" w:rsidP="00B47199" w:rsidR="00B471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Zijad Salkić, Pula, Mutilska 75, </w:t>
      </w:r>
    </w:p>
    <w:p w:rsidRDefault="00B47199" w:rsidP="00B47199" w:rsidR="00B4719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47199" w:rsidP="00B47199" w:rsidR="00B471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47199" w:rsidP="00B47199" w:rsidR="00B4719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47199" w:rsidP="00B47199" w:rsidR="00B4719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47199" w:rsidP="00B47199" w:rsidR="00B471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47199" w:rsidP="00B47199" w:rsidR="00B471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47199" w:rsidP="00B47199" w:rsidR="00B47199"/>
    <w:p w:rsidRDefault="00B47199" w:rsidP="00B47199" w:rsidR="00B47199"/>
    <w:p w:rsidRDefault="00B47199" w:rsidP="00B47199" w:rsidR="00B47199"/>
    <w:p w:rsidRDefault="00B47199" w:rsidP="00B47199" w:rsidR="00B47199"/>
    <w:p w:rsidRDefault="00B47199" w:rsidP="00B47199" w:rsidR="00B47199"/>
    <w:p w:rsidRDefault="00B47199" w:rsidP="00B47199" w:rsidR="00B47199"/>
    <w:p w:rsidRDefault="00B47199" w:rsidP="00B47199" w:rsidR="00B47199"/>
    <w:p w:rsidRDefault="00B47199" w:rsidP="00B47199" w:rsidR="00B47199"/>
    <w:p w:rsidRDefault="00B47199" w:rsidP="00B47199" w:rsidR="00B47199"/>
    <w:p w:rsidRDefault="00B35EB7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199" w:rsidP="00B47199" w:rsidR="00B47199">
      <w:r>
        <w:separator/>
      </w:r>
    </w:p>
  </w:endnote>
  <w:endnote w:id="0" w:type="continuationSeparator">
    <w:p w:rsidRDefault="00B47199" w:rsidP="00B47199" w:rsidR="00B47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199" w:rsidP="00B47199" w:rsidR="00B47199">
      <w:r>
        <w:separator/>
      </w:r>
    </w:p>
  </w:footnote>
  <w:footnote w:id="0" w:type="continuationSeparator">
    <w:p w:rsidRDefault="00B47199" w:rsidP="00B47199" w:rsidR="00B47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19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5EB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St-98/2016-5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19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St-98/2016-5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97C"/>
    <w:rsid w:val="0068397C"/>
    <w:rsid w:val="0075528E"/>
    <w:rsid w:val="0079403F"/>
    <w:rsid w:val="00B35EB7"/>
    <w:rsid w:val="00B47199"/>
    <w:rsid w:val="00B53897"/>
    <w:rsid w:val="00FA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19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71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471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71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719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1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71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E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5EB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5E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5E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19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71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471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71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719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1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71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E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5EB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5E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5E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STARINA j.d.o.o. PULA</izvorni_sadrzaj>
    <derivirana_varijabla naziv="DomainObject.Predmet.ProtustrankaFormated_1">  STARINA j.d.o.o. PULA</derivirana_varijabla>
  </DomainObject.Predmet.ProtustrankaFormated>
  <DomainObject.Predmet.ProtustrankaFormatedOIB>
    <izvorni_sadrzaj>  STARINA j.d.o.o. PULA, OIB 37369827137</izvorni_sadrzaj>
    <derivirana_varijabla naziv="DomainObject.Predmet.ProtustrankaFormatedOIB_1">  STARINA j.d.o.o. PULA, OIB 37369827137</derivirana_varijabla>
  </DomainObject.Predmet.ProtustrankaFormatedOIB>
  <DomainObject.Predmet.ProtustrankaFormatedWithAdress>
    <izvorni_sadrzaj> STARINA j.d.o.o. PULA, Mutilska 75, 52100 Pula</izvorni_sadrzaj>
    <derivirana_varijabla naziv="DomainObject.Predmet.ProtustrankaFormatedWithAdress_1"> STARINA j.d.o.o. PULA, Mutilska 75, 52100 Pula</derivirana_varijabla>
  </DomainObject.Predmet.ProtustrankaFormatedWithAdress>
  <DomainObject.Predmet.ProtustrankaFormatedWithAdressOIB>
    <izvorni_sadrzaj> STARINA j.d.o.o. PULA, OIB 37369827137, Mutilska 75, 52100 Pula</izvorni_sadrzaj>
    <derivirana_varijabla naziv="DomainObject.Predmet.ProtustrankaFormatedWithAdressOIB_1"> STARINA j.d.o.o. PULA, OIB 37369827137, Mutilska 75, 52100 Pula</derivirana_varijabla>
  </DomainObject.Predmet.ProtustrankaFormatedWithAdressOIB>
  <DomainObject.Predmet.ProtustrankaWithAdress>
    <izvorni_sadrzaj>STARINA j.d.o.o. PULA Mutilska 75, 52100 Pula</izvorni_sadrzaj>
    <derivirana_varijabla naziv="DomainObject.Predmet.ProtustrankaWithAdress_1">STARINA j.d.o.o. PULA Mutilska 75, 52100 Pula</derivirana_varijabla>
  </DomainObject.Predmet.ProtustrankaWithAdress>
  <DomainObject.Predmet.ProtustrankaWithAdressOIB>
    <izvorni_sadrzaj>STARINA j.d.o.o. PULA, OIB 37369827137, Mutilska 75, 52100 Pula</izvorni_sadrzaj>
    <derivirana_varijabla naziv="DomainObject.Predmet.ProtustrankaWithAdressOIB_1">STARINA j.d.o.o. PULA, OIB 37369827137, Mutilska 75, 52100 Pula</derivirana_varijabla>
  </DomainObject.Predmet.ProtustrankaWithAdressOIB>
  <DomainObject.Predmet.ProtustrankaNazivFormated>
    <izvorni_sadrzaj>STARINA j.d.o.o. PULA</izvorni_sadrzaj>
    <derivirana_varijabla naziv="DomainObject.Predmet.ProtustrankaNazivFormated_1">STARINA j.d.o.o. PULA</derivirana_varijabla>
  </DomainObject.Predmet.ProtustrankaNazivFormated>
  <DomainObject.Predmet.ProtustrankaNazivFormatedOIB>
    <izvorni_sadrzaj>STARINA j.d.o.o. PULA, OIB 37369827137</izvorni_sadrzaj>
    <derivirana_varijabla naziv="DomainObject.Predmet.ProtustrankaNazivFormatedOIB_1">STARINA j.d.o.o. PULA, OIB 37369827137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8130.17</izvorni_sadrzaj>
    <derivirana_varijabla naziv="DomainObject.Predmet.TrenutnaVrijednost_1">8130.17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STARINA j.d.o.o. PULA</item>
    </izvorni_sadrzaj>
    <derivirana_varijabla naziv="DomainObject.Predmet.ProtuStrankaListFormated_1">
      <item>STARINA j.d.o.o. PULA</item>
    </derivirana_varijabla>
  </DomainObject.Predmet.ProtuStrankaListFormated>
  <DomainObject.Predmet.ProtuStrankaListFormatedOIB>
    <izvorni_sadrzaj>
      <item>STARINA j.d.o.o. PULA, OIB 37369827137</item>
    </izvorni_sadrzaj>
    <derivirana_varijabla naziv="DomainObject.Predmet.ProtuStrankaListFormatedOIB_1">
      <item>STARINA j.d.o.o. PULA, OIB 37369827137</item>
    </derivirana_varijabla>
  </DomainObject.Predmet.ProtuStrankaListFormatedOIB>
  <DomainObject.Predmet.ProtuStrankaListFormatedWithAdress>
    <izvorni_sadrzaj>
      <item>STARINA j.d.o.o. PULA, Mutilska 75, 52100 Pula</item>
    </izvorni_sadrzaj>
    <derivirana_varijabla naziv="DomainObject.Predmet.ProtuStrankaListFormatedWithAdress_1">
      <item>STARINA j.d.o.o. PULA, Mutilska 75, 52100 Pula</item>
    </derivirana_varijabla>
  </DomainObject.Predmet.ProtuStrankaListFormatedWithAdress>
  <DomainObject.Predmet.ProtuStrankaListFormatedWithAdressOIB>
    <izvorni_sadrzaj>
      <item>STARINA j.d.o.o. PULA, OIB 37369827137, Mutilska 75, 52100 Pula</item>
    </izvorni_sadrzaj>
    <derivirana_varijabla naziv="DomainObject.Predmet.ProtuStrankaListFormatedWithAdressOIB_1">
      <item>STARINA j.d.o.o. PULA, OIB 37369827137, Mutilska 75, 52100 Pula</item>
    </derivirana_varijabla>
  </DomainObject.Predmet.ProtuStrankaListFormatedWithAdressOIB>
  <DomainObject.Predmet.ProtuStrankaListNazivFormated>
    <izvorni_sadrzaj>
      <item>STARINA j.d.o.o. PULA</item>
    </izvorni_sadrzaj>
    <derivirana_varijabla naziv="DomainObject.Predmet.ProtuStrankaListNazivFormated_1">
      <item>STARINA j.d.o.o. PULA</item>
    </derivirana_varijabla>
  </DomainObject.Predmet.ProtuStrankaListNazivFormated>
  <DomainObject.Predmet.ProtuStrankaListNazivFormatedOIB>
    <izvorni_sadrzaj>
      <item>STARINA j.d.o.o. PULA, OIB 37369827137</item>
    </izvorni_sadrzaj>
    <derivirana_varijabla naziv="DomainObject.Predmet.ProtuStrankaListNazivFormatedOIB_1">
      <item>STARINA j.d.o.o. PULA, OIB 37369827137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STARINA j.d.o.o. PULA</izvorni_sadrzaj>
    <derivirana_varijabla naziv="DomainObject.Predmet.ProtustrankaIDrugi_1">STARINA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STARINA j.d.o.o. PULA, OIB 37369827137, Mutilska 75, 52100 Pula</izvorni_sadrzaj>
    <derivirana_varijabla naziv="DomainObject.Predmet.ProtustrankaIDrugiAdressOIB_1">STARINA j.d.o.o. PULA, OIB 37369827137, Mutilska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STARINA j.d.o.o. PULA</item>
    </izvorni_sadrzaj>
    <derivirana_varijabla naziv="DomainObject.Predmet.SudioniciListNaziv_1">
      <item>FINANCIJSKA AGENCIJA, RC RIJEKA, PODRUŽNICA PULA, PULA</item>
      <item>STARINA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STARINA j.d.o.o. PULA, OIB 37369827137, Mutilska 75,52100 Pula</item>
    </izvorni_sadrzaj>
    <derivirana_varijabla naziv="DomainObject.Predmet.SudioniciListAdressOIB_1">
      <item>FINANCIJSKA AGENCIJA, RC RIJEKA, PODRUŽNICA PULA, PULA, OIB 85821130368, Ulica grada Vukovara 70,10000 Zagreb</item>
      <item>STARINA j.d.o.o. PULA, OIB 37369827137, Mutilska 75,52100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37369827137</item>
    </izvorni_sadrzaj>
    <derivirana_varijabla naziv="DomainObject.Predmet.SudioniciListNazivOIB_1">
      <item>, OIB 85821130368</item>
      <item>, OIB 37369827137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2985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2016-04-04T06:17:00Z</dcterms:created>
  <dc:creator>Mihaela Kaligari</dc:creator>
  <cp:lastModifiedBy>Sanja Lakošeljac</cp:lastModifiedBy>
  <dcterms:modified xmlns:xsi="http://www.w3.org/2001/XMLSchema-instance" xsi:type="dcterms:W3CDTF">2016-04-04T06:19:00Z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