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2955" w14:paraId="dcc2955" w:rsidRDefault="004E61AE" w:rsidP="00910611" w:rsidR="004E61A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1AE" w:rsidP="00910611" w:rsidR="004E61AE">
      <w:r>
        <w:rPr>
          <w:rFonts w:eastAsia="MS Mincho"/>
        </w:rPr>
        <w:t xml:space="preserve">   REPUBLIKA HRVATSKA</w:t>
      </w:r>
    </w:p>
    <w:p w:rsidRDefault="004E61AE" w:rsidP="00910611" w:rsidR="004E61AE">
      <w:r>
        <w:rPr>
          <w:rFonts w:eastAsia="MS Mincho"/>
        </w:rPr>
        <w:t>TRGOVAČKI SUD U RIJECI</w:t>
      </w:r>
    </w:p>
    <w:p w:rsidRDefault="004E61AE" w:rsidR="004E61A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D95ACD">
      <w:pPr>
        <w:jc w:val="center"/>
      </w:pPr>
      <w:r w:rsidRPr="00D95ACD">
        <w:t>R E P U B L I K A    H R V A T S K A</w:t>
      </w:r>
    </w:p>
    <w:p w:rsidRDefault="003611FE" w:rsidP="003611FE" w:rsidR="003611FE" w:rsidRPr="00D95ACD">
      <w:pPr>
        <w:jc w:val="both"/>
        <w:rPr>
          <w:bCs/>
          <w:sz w:val="28"/>
        </w:rPr>
      </w:pPr>
      <w:r w:rsidRPr="00D95ACD">
        <w:tab/>
      </w:r>
      <w:r w:rsidRPr="00D95ACD">
        <w:tab/>
      </w:r>
    </w:p>
    <w:p w:rsidRDefault="003611FE" w:rsidP="003611FE" w:rsidR="003611FE" w:rsidRPr="00D95ACD">
      <w:pPr>
        <w:jc w:val="center"/>
        <w:rPr>
          <w:bCs/>
        </w:rPr>
      </w:pPr>
      <w:r w:rsidRPr="00D95ACD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postupku </w:t>
      </w:r>
      <w:r w:rsidR="00B10AAB">
        <w:t>radi naknadne diobe Stečajne mase iza PUPIKO d.o.o. Crikvenica, Podšupera 55</w:t>
      </w:r>
      <w:r w:rsidR="00A85310" w:rsidRPr="00A85310">
        <w:t>, OIB</w:t>
      </w:r>
      <w:r w:rsidR="00B10AAB">
        <w:t xml:space="preserve"> 11131423701</w:t>
      </w:r>
      <w:r w:rsidR="005649D1" w:rsidRPr="00A85310">
        <w:t>,</w:t>
      </w:r>
      <w:r w:rsidR="005649D1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B10AAB">
        <w:t>30. listopada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98756D" w:rsidR="007F0196" w:rsidRPr="00F14B7E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 xml:space="preserve">      </w:t>
      </w:r>
      <w:r w:rsidR="007F0196" w:rsidRPr="00F14B7E">
        <w:rPr>
          <w:bCs/>
        </w:rPr>
        <w:t>Iz iznosa kupovnine ostvarene prodajom nekretnin</w:t>
      </w:r>
      <w:r w:rsidR="00B10AAB">
        <w:rPr>
          <w:bCs/>
        </w:rPr>
        <w:t>e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B10AAB">
        <w:rPr>
          <w:bCs/>
        </w:rPr>
        <w:t>e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ab/>
        <w:t xml:space="preserve">    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</w:t>
      </w:r>
      <w:r w:rsidRPr="00A64E9C">
        <w:t>u</w:t>
      </w:r>
      <w:r>
        <w:t xml:space="preserve"> Rijeci, Zemljišnoknjižni odjel </w:t>
      </w:r>
      <w:r w:rsidR="00B10AAB">
        <w:t>Rijeka</w:t>
      </w:r>
      <w:r>
        <w:t xml:space="preserve">, </w:t>
      </w:r>
      <w:r w:rsidR="00B10AAB">
        <w:tab/>
        <w:t xml:space="preserve">      </w:t>
      </w:r>
      <w:r w:rsidR="005E00F7" w:rsidRPr="005E00F7">
        <w:t xml:space="preserve">k.č.br. 652/1, dio kuće broj 6 u Ulici Titov trg 1 i tri gospodarske zgrade, posebni </w:t>
      </w:r>
      <w:r w:rsidR="005E00F7">
        <w:tab/>
        <w:t xml:space="preserve">      </w:t>
      </w:r>
      <w:r w:rsidR="005E00F7" w:rsidRPr="005E00F7">
        <w:t>dijelovi zgrade na k.č.br. 652/1, poslovni prostor P-2, u prizemlju, ukupne</w:t>
      </w:r>
      <w:r w:rsidR="005E00F7">
        <w:tab/>
        <w:t xml:space="preserve">   </w:t>
      </w:r>
      <w:r w:rsidR="005E00F7">
        <w:tab/>
        <w:t xml:space="preserve">      </w:t>
      </w:r>
      <w:r w:rsidR="005E00F7" w:rsidRPr="005E00F7">
        <w:t>površine 180 m2, upisana u zk.ul. 922, k.o. Rijeka</w:t>
      </w:r>
      <w:r w:rsidR="00D95ACD"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>visini</w:t>
      </w:r>
      <w:r w:rsidR="00B10AAB">
        <w:rPr>
          <w:bCs/>
        </w:rPr>
        <w:t xml:space="preserve"> </w:t>
      </w:r>
      <w:r w:rsidR="005E00F7">
        <w:rPr>
          <w:bCs/>
        </w:rPr>
        <w:t>550.674,37</w:t>
      </w:r>
      <w:r w:rsidR="00A85310">
        <w:rPr>
          <w:bCs/>
        </w:rPr>
        <w:t xml:space="preserve"> </w:t>
      </w:r>
      <w:r w:rsidR="009E5EF8" w:rsidRPr="00F14B7E">
        <w:rPr>
          <w:bCs/>
        </w:rPr>
        <w:t xml:space="preserve">kn </w:t>
      </w:r>
      <w:r w:rsidR="00D95ACD">
        <w:rPr>
          <w:bCs/>
        </w:rPr>
        <w:tab/>
        <w:t xml:space="preserve">  </w:t>
      </w:r>
      <w:r w:rsidR="00D95ACD">
        <w:rPr>
          <w:bCs/>
        </w:rPr>
        <w:tab/>
        <w:t xml:space="preserve">      </w:t>
      </w:r>
      <w:r w:rsidR="009E5EF8" w:rsidRPr="00F14B7E">
        <w:rPr>
          <w:bCs/>
        </w:rPr>
        <w:t>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B10AAB">
        <w:rPr>
          <w:bCs/>
        </w:rPr>
        <w:t xml:space="preserve"> (Narodne novine broj 104/17, </w:t>
      </w:r>
      <w:r w:rsidR="00B10AAB">
        <w:rPr>
          <w:bCs/>
        </w:rPr>
        <w:tab/>
        <w:t xml:space="preserve">      dalje: SZ-a)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5E00F7">
        <w:rPr>
          <w:bCs/>
        </w:rPr>
        <w:t xml:space="preserve">27.533,72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5E00F7">
        <w:rPr>
          <w:bCs/>
        </w:rPr>
        <w:t>67.786,40</w:t>
      </w:r>
      <w:r>
        <w:rPr>
          <w:bCs/>
        </w:rPr>
        <w:t xml:space="preserve"> kn;</w:t>
      </w:r>
    </w:p>
    <w:p w:rsidRDefault="005E00F7" w:rsidP="003611FE" w:rsidR="005E00F7">
      <w:pPr>
        <w:jc w:val="both"/>
        <w:rPr>
          <w:bCs/>
        </w:rPr>
      </w:pPr>
    </w:p>
    <w:p w:rsidRDefault="00435E5E" w:rsidP="005E00F7" w:rsidR="00B10AAB">
      <w:pPr>
        <w:jc w:val="both"/>
        <w:rPr>
          <w:bCs/>
        </w:rPr>
      </w:pPr>
      <w:r>
        <w:rPr>
          <w:bCs/>
        </w:rPr>
        <w:tab/>
      </w:r>
      <w:r w:rsidR="00097C14">
        <w:rPr>
          <w:bCs/>
        </w:rPr>
        <w:t xml:space="preserve">       </w:t>
      </w:r>
      <w:r w:rsidR="00097C14" w:rsidRPr="00097C14">
        <w:rPr>
          <w:bCs/>
        </w:rPr>
        <w:t xml:space="preserve">2) trošak postupka osiguranja prema rješenju o osiguranju Općinskog suda u </w:t>
      </w:r>
      <w:r w:rsidR="00097C14">
        <w:rPr>
          <w:bCs/>
        </w:rPr>
        <w:tab/>
        <w:t xml:space="preserve">       </w:t>
      </w:r>
      <w:r w:rsidR="00097C14" w:rsidRPr="00097C14">
        <w:rPr>
          <w:bCs/>
        </w:rPr>
        <w:t xml:space="preserve">Rijeci posl. broj Ovr-342/11 od 09. svibnja 2011. godine u iznosu </w:t>
      </w:r>
      <w:r w:rsidR="00097C14">
        <w:rPr>
          <w:bCs/>
        </w:rPr>
        <w:t>2</w:t>
      </w:r>
      <w:r w:rsidR="00097C14" w:rsidRPr="00097C14">
        <w:rPr>
          <w:bCs/>
        </w:rPr>
        <w:t>.</w:t>
      </w:r>
      <w:r w:rsidR="00097C14">
        <w:rPr>
          <w:bCs/>
        </w:rPr>
        <w:t>5</w:t>
      </w:r>
      <w:r w:rsidR="00097C14" w:rsidRPr="00097C14">
        <w:rPr>
          <w:bCs/>
        </w:rPr>
        <w:t>00,00 kn;</w:t>
      </w:r>
    </w:p>
    <w:p w:rsidRDefault="00097C14" w:rsidP="005E00F7" w:rsidR="00097C14">
      <w:pPr>
        <w:jc w:val="both"/>
        <w:rPr>
          <w:bCs/>
        </w:rPr>
      </w:pPr>
    </w:p>
    <w:p w:rsidRDefault="00097C14" w:rsidP="00435E5E" w:rsidR="006C7624" w:rsidRPr="00DB5FB4">
      <w:pPr>
        <w:ind w:left="1134"/>
        <w:jc w:val="both"/>
        <w:rPr>
          <w:bCs/>
        </w:rPr>
      </w:pPr>
      <w:r>
        <w:rPr>
          <w:bCs/>
        </w:rPr>
        <w:t>3</w:t>
      </w:r>
      <w:r w:rsidR="00B10AAB">
        <w:rPr>
          <w:bCs/>
        </w:rPr>
        <w:t>)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B10AAB">
        <w:rPr>
          <w:bCs/>
        </w:rPr>
        <w:t>PRIVREDNE BANKE ZAGREB d.d. Zagreb</w:t>
      </w:r>
      <w:r w:rsidR="005649D1">
        <w:rPr>
          <w:bCs/>
        </w:rPr>
        <w:t xml:space="preserve">, </w:t>
      </w:r>
      <w:r w:rsidR="00B10AAB">
        <w:rPr>
          <w:bCs/>
        </w:rPr>
        <w:t xml:space="preserve">Radnička cesta 50,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5E00F7">
        <w:rPr>
          <w:bCs/>
        </w:rPr>
        <w:t>452.854,25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435E5E" w:rsidR="00A85310">
      <w:pPr>
        <w:pStyle w:val="Odlomakpopisa"/>
        <w:numPr>
          <w:ilvl w:val="0"/>
          <w:numId w:val="9"/>
        </w:numPr>
        <w:ind w:hanging="1134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 xml:space="preserve">na temelju pravomoćnog rješenja o namirenju bez odgode izvršiti prijenos novčanih sredstava iz čl.132.c st.1. Ovršnog zakona </w:t>
      </w:r>
      <w:r w:rsidR="008E4494" w:rsidRPr="008E4494">
        <w:rPr>
          <w:rFonts w:eastAsia="MS Mincho"/>
          <w:bCs/>
          <w:lang w:val="de-DE"/>
        </w:rPr>
        <w:t>(N</w:t>
      </w:r>
      <w:r w:rsidR="008E4494">
        <w:rPr>
          <w:rFonts w:eastAsia="MS Mincho"/>
          <w:bCs/>
          <w:lang w:val="de-DE"/>
        </w:rPr>
        <w:t xml:space="preserve">arodne novine broj </w:t>
      </w:r>
      <w:r w:rsidR="008E4494" w:rsidRPr="008E4494">
        <w:rPr>
          <w:rFonts w:eastAsia="MS Mincho"/>
          <w:bCs/>
          <w:lang w:val="de-DE"/>
        </w:rPr>
        <w:t>112/12, 25/13, 93/14, 55/16 i 73/17</w:t>
      </w:r>
      <w:r w:rsidR="007266D4">
        <w:rPr>
          <w:rFonts w:eastAsia="MS Mincho"/>
          <w:bCs/>
          <w:lang w:val="de-DE"/>
        </w:rPr>
        <w:t>, dalje: OZ-a</w:t>
      </w:r>
      <w:r w:rsidR="008E4494" w:rsidRPr="008E4494">
        <w:rPr>
          <w:rFonts w:eastAsia="MS Mincho"/>
          <w:bCs/>
          <w:lang w:val="de-DE"/>
        </w:rPr>
        <w:t>)</w:t>
      </w:r>
      <w:r w:rsidR="008E4494">
        <w:rPr>
          <w:rFonts w:eastAsia="MS Mincho"/>
          <w:bCs/>
          <w:lang w:val="de-DE"/>
        </w:rPr>
        <w:t xml:space="preserve"> </w:t>
      </w:r>
      <w:r w:rsidR="00014B8C">
        <w:rPr>
          <w:bCs/>
        </w:rPr>
        <w:t>u</w:t>
      </w:r>
      <w:r w:rsidR="00050C61">
        <w:rPr>
          <w:bCs/>
        </w:rPr>
        <w:t xml:space="preserve"> visini </w:t>
      </w:r>
      <w:r w:rsidR="005E00F7">
        <w:rPr>
          <w:bCs/>
        </w:rPr>
        <w:t>550.674,37</w:t>
      </w:r>
      <w:r w:rsidR="00050C61">
        <w:rPr>
          <w:bCs/>
        </w:rPr>
        <w:t xml:space="preserve"> kn</w:t>
      </w:r>
      <w:r w:rsidR="00A85310">
        <w:rPr>
          <w:bCs/>
        </w:rPr>
        <w:t xml:space="preserve"> (</w:t>
      </w:r>
      <w:r w:rsidR="008E4494">
        <w:rPr>
          <w:bCs/>
        </w:rPr>
        <w:t xml:space="preserve">pojedinačni </w:t>
      </w:r>
      <w:r w:rsidR="00A85310">
        <w:rPr>
          <w:bCs/>
        </w:rPr>
        <w:t xml:space="preserve">predmet prodaje) </w:t>
      </w:r>
    </w:p>
    <w:p w:rsidRDefault="00A85310" w:rsidP="00A85310" w:rsidR="00F444AD">
      <w:pPr>
        <w:pStyle w:val="Odlomakpopisa"/>
        <w:ind w:left="1134"/>
        <w:jc w:val="both"/>
        <w:rPr>
          <w:bCs/>
        </w:rPr>
      </w:pPr>
      <w:r>
        <w:rPr>
          <w:bCs/>
        </w:rPr>
        <w:t>- novčana sredstva kupovnine u iznosu</w:t>
      </w:r>
      <w:r w:rsidR="008E4494">
        <w:rPr>
          <w:bCs/>
        </w:rPr>
        <w:t xml:space="preserve"> </w:t>
      </w:r>
      <w:r w:rsidR="005E00F7">
        <w:rPr>
          <w:bCs/>
        </w:rPr>
        <w:t>330.404,62</w:t>
      </w:r>
      <w:r w:rsidR="008E4494">
        <w:rPr>
          <w:bCs/>
        </w:rPr>
        <w:t xml:space="preserve"> </w:t>
      </w:r>
      <w:r>
        <w:rPr>
          <w:bCs/>
        </w:rPr>
        <w:t>kn i</w:t>
      </w:r>
    </w:p>
    <w:p w:rsidRDefault="00A85310" w:rsidP="00A85310" w:rsidR="00A85310">
      <w:pPr>
        <w:pStyle w:val="Odlomakpopisa"/>
        <w:ind w:left="1134"/>
        <w:jc w:val="both"/>
        <w:rPr>
          <w:bCs/>
        </w:rPr>
      </w:pPr>
      <w:r>
        <w:rPr>
          <w:bCs/>
        </w:rPr>
        <w:t xml:space="preserve">- novčana sredstva jamčevine u iznosu </w:t>
      </w:r>
      <w:r w:rsidR="005E00F7">
        <w:rPr>
          <w:bCs/>
        </w:rPr>
        <w:t>220.269,75</w:t>
      </w:r>
      <w:r w:rsidR="008E4494">
        <w:rPr>
          <w:bCs/>
        </w:rPr>
        <w:t xml:space="preserve"> </w:t>
      </w:r>
      <w:r>
        <w:rPr>
          <w:bCs/>
        </w:rPr>
        <w:t>kn, kako slijedi:</w:t>
      </w:r>
    </w:p>
    <w:p w:rsidRDefault="00A85310" w:rsidP="00A85310" w:rsidR="00A85310" w:rsidRPr="00F444AD">
      <w:pPr>
        <w:pStyle w:val="Odlomakpopisa"/>
        <w:ind w:left="1134"/>
        <w:jc w:val="both"/>
        <w:rPr>
          <w:b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 xml:space="preserve">žiroračun </w:t>
      </w:r>
      <w:r w:rsidR="008E4494">
        <w:rPr>
          <w:bCs/>
          <w:iCs/>
        </w:rPr>
        <w:t>S</w:t>
      </w:r>
      <w:r w:rsidR="007D0402">
        <w:rPr>
          <w:bCs/>
          <w:iCs/>
        </w:rPr>
        <w:t xml:space="preserve">tečajnog </w:t>
      </w:r>
      <w:r w:rsidR="008E4494">
        <w:rPr>
          <w:bCs/>
          <w:iCs/>
        </w:rPr>
        <w:t xml:space="preserve">mase iza PUPIKO d.o.o. Crikvenica, Podšupera 55, broj </w:t>
      </w:r>
      <w:r w:rsidR="008E4494">
        <w:rPr>
          <w:bCs/>
          <w:iCs/>
        </w:rPr>
        <w:tab/>
        <w:t xml:space="preserve">       </w:t>
      </w:r>
      <w:r w:rsidR="008E4494" w:rsidRPr="008E4494">
        <w:rPr>
          <w:bCs/>
          <w:iCs/>
        </w:rPr>
        <w:t>IBAN HR33 4124 0031 1250 0147 9 uz poziv na broj HR00 1356-16</w:t>
      </w:r>
      <w:r w:rsidR="008E4494">
        <w:rPr>
          <w:bCs/>
          <w:iCs/>
        </w:rPr>
        <w:t>, iznos</w:t>
      </w:r>
      <w:r w:rsidR="00A85310">
        <w:rPr>
          <w:bCs/>
          <w:iCs/>
        </w:rPr>
        <w:t xml:space="preserve"> </w:t>
      </w:r>
      <w:r w:rsidR="008E4494">
        <w:rPr>
          <w:bCs/>
          <w:iCs/>
        </w:rPr>
        <w:tab/>
        <w:t xml:space="preserve"> </w:t>
      </w:r>
      <w:r w:rsidR="008E4494">
        <w:rPr>
          <w:bCs/>
          <w:iCs/>
        </w:rPr>
        <w:tab/>
        <w:t xml:space="preserve">       </w:t>
      </w:r>
      <w:r w:rsidR="005E00F7">
        <w:rPr>
          <w:bCs/>
          <w:iCs/>
        </w:rPr>
        <w:t>95.320,12</w:t>
      </w:r>
      <w:r w:rsidR="008E4494">
        <w:rPr>
          <w:bCs/>
          <w:iCs/>
        </w:rPr>
        <w:t xml:space="preserve"> </w:t>
      </w:r>
      <w:r w:rsidR="00A85310">
        <w:rPr>
          <w:bCs/>
          <w:iCs/>
        </w:rPr>
        <w:t>kn</w:t>
      </w:r>
      <w:r w:rsidR="00056FF9" w:rsidRPr="00DB5FB4">
        <w:rPr>
          <w:b/>
          <w:bCs/>
          <w:iCs/>
        </w:rPr>
        <w:t>;</w:t>
      </w:r>
    </w:p>
    <w:p w:rsidRDefault="008223AD" w:rsidP="002D6933" w:rsidR="008E4494">
      <w:pPr>
        <w:tabs>
          <w:tab w:pos="540" w:val="left"/>
        </w:tabs>
        <w:ind w:left="540"/>
        <w:jc w:val="both"/>
        <w:rPr>
          <w:bCs/>
          <w:iCs/>
        </w:rPr>
      </w:pPr>
      <w:r>
        <w:rPr>
          <w:bCs/>
          <w:iCs/>
        </w:rPr>
        <w:tab/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</w:t>
      </w:r>
      <w:r w:rsidR="008E4494">
        <w:rPr>
          <w:bCs/>
          <w:iCs/>
        </w:rPr>
        <w:t xml:space="preserve">Državnog proračuna broj HR12 1001 0051 8630 0016 0, poziv na </w:t>
      </w:r>
      <w:r w:rsidR="008E4494">
        <w:rPr>
          <w:bCs/>
          <w:iCs/>
        </w:rPr>
        <w:tab/>
        <w:t xml:space="preserve">        broj HR64-6068-4825-48-11-3 iznos </w:t>
      </w:r>
      <w:r w:rsidR="005E00F7">
        <w:rPr>
          <w:bCs/>
          <w:iCs/>
        </w:rPr>
        <w:t>2.500</w:t>
      </w:r>
      <w:r w:rsidR="008E4494">
        <w:rPr>
          <w:bCs/>
          <w:iCs/>
        </w:rPr>
        <w:t xml:space="preserve">,00 kn; </w:t>
      </w:r>
    </w:p>
    <w:p w:rsidRDefault="008E4494" w:rsidP="002D6933" w:rsidR="00056FF9" w:rsidRPr="0098756D">
      <w:pPr>
        <w:tabs>
          <w:tab w:pos="540" w:val="left"/>
        </w:tabs>
        <w:ind w:left="540"/>
        <w:jc w:val="both"/>
        <w:rPr>
          <w:b/>
        </w:rPr>
      </w:pPr>
      <w:r>
        <w:rPr>
          <w:bCs/>
          <w:iCs/>
        </w:rPr>
        <w:lastRenderedPageBreak/>
        <w:tab/>
        <w:t xml:space="preserve">     - na žiroračun </w:t>
      </w:r>
      <w:r w:rsidR="00B24C28" w:rsidRPr="00DB5FB4">
        <w:rPr>
          <w:bCs/>
          <w:iCs/>
        </w:rPr>
        <w:t xml:space="preserve">razlučnog vjerovnika </w:t>
      </w:r>
      <w:r>
        <w:rPr>
          <w:bCs/>
        </w:rPr>
        <w:t xml:space="preserve">PRIVREDNA BANKA ZAGREB d.d. Zagreb, </w:t>
      </w:r>
      <w:r>
        <w:rPr>
          <w:bCs/>
        </w:rPr>
        <w:tab/>
        <w:t xml:space="preserve">        Radnička cesta 50</w:t>
      </w:r>
      <w:r w:rsidR="00435E5E" w:rsidRPr="00B10AAB">
        <w:rPr>
          <w:bCs/>
        </w:rPr>
        <w:t>,</w:t>
      </w:r>
      <w:r w:rsidR="00435E5E">
        <w:rPr>
          <w:b/>
          <w:bCs/>
        </w:rPr>
        <w:t xml:space="preserve">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 xml:space="preserve">IBAN </w:t>
      </w:r>
      <w:r w:rsidRPr="008E4494">
        <w:rPr>
          <w:bCs/>
          <w:iCs/>
        </w:rPr>
        <w:t xml:space="preserve">HR64 2340 0091 0000 0001 3, model 05, poziv na </w:t>
      </w:r>
      <w:r>
        <w:rPr>
          <w:bCs/>
          <w:iCs/>
        </w:rPr>
        <w:tab/>
        <w:t xml:space="preserve">        </w:t>
      </w:r>
      <w:r w:rsidRPr="008E4494">
        <w:rPr>
          <w:bCs/>
          <w:iCs/>
        </w:rPr>
        <w:t>broj 2600013-034920-7</w:t>
      </w:r>
      <w:r w:rsidR="00D218D6">
        <w:rPr>
          <w:bCs/>
          <w:iCs/>
        </w:rPr>
        <w:t xml:space="preserve">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097C14">
        <w:rPr>
          <w:bCs/>
        </w:rPr>
        <w:t xml:space="preserve">452.854,25 </w:t>
      </w:r>
      <w:r w:rsidR="0098756D" w:rsidRPr="00D218D6">
        <w:rPr>
          <w:bCs/>
          <w:iCs/>
        </w:rPr>
        <w:t>kn</w:t>
      </w:r>
      <w:r w:rsidR="002D6933" w:rsidRPr="0098756D">
        <w:rPr>
          <w:b/>
        </w:rPr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Rješenjem od </w:t>
      </w:r>
      <w:r w:rsidR="008E4494">
        <w:rPr>
          <w:bCs/>
        </w:rPr>
        <w:t>04. travnja</w:t>
      </w:r>
      <w:r w:rsidRPr="00D218D6">
        <w:rPr>
          <w:bCs/>
        </w:rPr>
        <w:t xml:space="preserve"> 2017. </w:t>
      </w:r>
      <w:r>
        <w:rPr>
          <w:bCs/>
        </w:rPr>
        <w:t xml:space="preserve">godine </w:t>
      </w:r>
      <w:r w:rsidRPr="00D218D6">
        <w:rPr>
          <w:bCs/>
        </w:rPr>
        <w:t xml:space="preserve">određena je prodaja nekretnina stečajnog dužnika upisanih u zemljišnim knjigama Općinskog suda u Rijeci, Zemljišnoknjižni odjel </w:t>
      </w:r>
      <w:r w:rsidR="008E4494">
        <w:rPr>
          <w:bCs/>
        </w:rPr>
        <w:t>Rijeka</w:t>
      </w:r>
      <w:r w:rsidRPr="00D218D6">
        <w:rPr>
          <w:bCs/>
        </w:rPr>
        <w:t>, opisanih u točki I. izreke rješenja, na prijedlog stečajnog upravitelja temeljem čl.247. st.1. Stečajnog zakona (Narodne novine br. 71/15</w:t>
      </w:r>
      <w:r w:rsidR="008E4494">
        <w:rPr>
          <w:bCs/>
        </w:rPr>
        <w:t xml:space="preserve"> i 104/17</w:t>
      </w:r>
      <w:r w:rsidRPr="00D218D6">
        <w:rPr>
          <w:bCs/>
        </w:rPr>
        <w:t xml:space="preserve">, dalje: SZ), uz odgovarajuću primjenu propisa o ovrsi kojima je uređena ovrha na nekretnini. 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Zaključkom o prodaji od </w:t>
      </w:r>
      <w:r w:rsidR="008E4494">
        <w:rPr>
          <w:bCs/>
        </w:rPr>
        <w:t>23. kolovoza</w:t>
      </w:r>
      <w:r w:rsidRPr="00D218D6">
        <w:rPr>
          <w:bCs/>
        </w:rPr>
        <w:t xml:space="preserve"> 2017. </w:t>
      </w:r>
      <w:r>
        <w:rPr>
          <w:bCs/>
        </w:rPr>
        <w:t xml:space="preserve">godine </w:t>
      </w:r>
      <w:r w:rsidRPr="00D218D6">
        <w:rPr>
          <w:bCs/>
        </w:rPr>
        <w:t xml:space="preserve">određeni su način i uvjeti prodaje nekretnine stečajnog dužnika.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Zaključak o prodaji od </w:t>
      </w:r>
      <w:r w:rsidR="008E4494">
        <w:rPr>
          <w:bCs/>
        </w:rPr>
        <w:t>23. kolovoza</w:t>
      </w:r>
      <w:r w:rsidRPr="00D218D6">
        <w:rPr>
          <w:bCs/>
        </w:rPr>
        <w:t xml:space="preserve"> 2017.</w:t>
      </w:r>
      <w:r>
        <w:rPr>
          <w:bCs/>
        </w:rPr>
        <w:t xml:space="preserve"> godine</w:t>
      </w:r>
      <w:r w:rsidRPr="00D218D6">
        <w:rPr>
          <w:bCs/>
        </w:rPr>
        <w:t xml:space="preserve"> objavljen je na e-Oglasnoj ploči sudova dana </w:t>
      </w:r>
      <w:r w:rsidR="008E4494">
        <w:rPr>
          <w:bCs/>
        </w:rPr>
        <w:t>25. kolovoza</w:t>
      </w:r>
      <w:r w:rsidRPr="00D218D6">
        <w:rPr>
          <w:bCs/>
        </w:rPr>
        <w:t xml:space="preserve"> 2017.</w:t>
      </w:r>
      <w:r>
        <w:rPr>
          <w:bCs/>
        </w:rPr>
        <w:t xml:space="preserve"> godine</w:t>
      </w:r>
      <w:r w:rsidRPr="00D218D6">
        <w:rPr>
          <w:bCs/>
        </w:rPr>
        <w:t xml:space="preserve"> i dostavljen Financijskoj agenciji koja provodi prodaju nekretnine elektroničkom javnom dražbom.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Na </w:t>
      </w:r>
      <w:r w:rsidR="008E4494">
        <w:rPr>
          <w:bCs/>
        </w:rPr>
        <w:t xml:space="preserve">trećoj </w:t>
      </w:r>
      <w:r w:rsidRPr="00D218D6">
        <w:rPr>
          <w:bCs/>
        </w:rPr>
        <w:t xml:space="preserve">elektroničkoj javnoj dražbi ponuditelj </w:t>
      </w:r>
      <w:r w:rsidR="00097C14">
        <w:rPr>
          <w:bCs/>
        </w:rPr>
        <w:t>TOMISLAV</w:t>
      </w:r>
      <w:r w:rsidR="008E4494">
        <w:rPr>
          <w:bCs/>
        </w:rPr>
        <w:t xml:space="preserve"> BRGULJAN, Rijeka, Ivana Zajca 2</w:t>
      </w:r>
      <w:r w:rsidRPr="00D218D6">
        <w:rPr>
          <w:bCs/>
        </w:rPr>
        <w:t>, da</w:t>
      </w:r>
      <w:r w:rsidR="00097C14">
        <w:rPr>
          <w:bCs/>
        </w:rPr>
        <w:t>o</w:t>
      </w:r>
      <w:r w:rsidRPr="00D218D6">
        <w:rPr>
          <w:bCs/>
        </w:rPr>
        <w:t xml:space="preserve"> je</w:t>
      </w:r>
      <w:r w:rsidR="008E4494">
        <w:rPr>
          <w:bCs/>
        </w:rPr>
        <w:t xml:space="preserve"> 09. srpnja</w:t>
      </w:r>
      <w:r w:rsidRPr="00D218D6">
        <w:rPr>
          <w:bCs/>
        </w:rPr>
        <w:t xml:space="preserve"> 2018. </w:t>
      </w:r>
      <w:r>
        <w:rPr>
          <w:bCs/>
        </w:rPr>
        <w:t xml:space="preserve">godine </w:t>
      </w:r>
      <w:r w:rsidRPr="00D218D6">
        <w:rPr>
          <w:bCs/>
        </w:rPr>
        <w:t xml:space="preserve">u </w:t>
      </w:r>
      <w:r w:rsidR="008E4494">
        <w:rPr>
          <w:bCs/>
        </w:rPr>
        <w:t>09</w:t>
      </w:r>
      <w:r w:rsidRPr="00D218D6">
        <w:rPr>
          <w:bCs/>
        </w:rPr>
        <w:t>:0</w:t>
      </w:r>
      <w:r w:rsidR="00097C14">
        <w:rPr>
          <w:bCs/>
        </w:rPr>
        <w:t>2</w:t>
      </w:r>
      <w:r w:rsidRPr="00D218D6">
        <w:rPr>
          <w:bCs/>
        </w:rPr>
        <w:t>:</w:t>
      </w:r>
      <w:r w:rsidR="00097C14">
        <w:rPr>
          <w:bCs/>
        </w:rPr>
        <w:t>02</w:t>
      </w:r>
      <w:r w:rsidRPr="00D218D6">
        <w:rPr>
          <w:bCs/>
        </w:rPr>
        <w:t xml:space="preserve"> jedinu ponudu za kupnju predmetn</w:t>
      </w:r>
      <w:r w:rsidR="008E4494">
        <w:rPr>
          <w:bCs/>
        </w:rPr>
        <w:t>e</w:t>
      </w:r>
      <w:r w:rsidRPr="00D218D6">
        <w:rPr>
          <w:bCs/>
        </w:rPr>
        <w:t xml:space="preserve"> nekretnin</w:t>
      </w:r>
      <w:r w:rsidR="008E4494">
        <w:rPr>
          <w:bCs/>
        </w:rPr>
        <w:t>e</w:t>
      </w:r>
      <w:r w:rsidRPr="00D218D6">
        <w:rPr>
          <w:bCs/>
        </w:rPr>
        <w:t xml:space="preserve"> u visini</w:t>
      </w:r>
      <w:r w:rsidR="008E4494">
        <w:rPr>
          <w:bCs/>
        </w:rPr>
        <w:t xml:space="preserve"> </w:t>
      </w:r>
      <w:r w:rsidR="00097C14">
        <w:rPr>
          <w:bCs/>
        </w:rPr>
        <w:t>550.674,37</w:t>
      </w:r>
      <w:r w:rsidRPr="00D218D6">
        <w:rPr>
          <w:bCs/>
        </w:rPr>
        <w:t xml:space="preserve"> kn.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4853D0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</w:t>
      </w:r>
      <w:r w:rsidR="008E4494">
        <w:t>, koji je dostavljen razlučnim vjerovnicima</w:t>
      </w:r>
      <w:r w:rsidR="004853D0">
        <w:t>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097C14">
        <w:t>27.533,72</w:t>
      </w:r>
      <w:r w:rsidR="00D218D6">
        <w:t xml:space="preserve"> </w:t>
      </w:r>
      <w:r w:rsidRPr="004853D0">
        <w:t xml:space="preserve">kn. </w:t>
      </w:r>
    </w:p>
    <w:p w:rsidRDefault="00D218D6" w:rsidP="00D5010B" w:rsidR="00D5010B">
      <w:pPr>
        <w:jc w:val="both"/>
      </w:pPr>
      <w:r>
        <w:tab/>
        <w:t xml:space="preserve">Troškovi unovčenja predmeta razlučnog prava određeni su u stvarnoj visini i iznose </w:t>
      </w:r>
      <w:r w:rsidR="00E57510">
        <w:t>67.786,40</w:t>
      </w:r>
      <w:r>
        <w:t xml:space="preserve"> kn. </w:t>
      </w:r>
      <w:r w:rsidR="00D14D84">
        <w:t>Stečajna masa unovčena je za ukupan iznos</w:t>
      </w:r>
      <w:r w:rsidR="008E4494">
        <w:t xml:space="preserve"> 884.695,62 </w:t>
      </w:r>
      <w:r w:rsidR="00D14D84">
        <w:t xml:space="preserve"> kn, pa razmjerni udio unovčen</w:t>
      </w:r>
      <w:r w:rsidR="008E4494">
        <w:t>e</w:t>
      </w:r>
      <w:r w:rsidR="00D14D84">
        <w:t xml:space="preserve"> nekretnin</w:t>
      </w:r>
      <w:r w:rsidR="008E4494">
        <w:t>e</w:t>
      </w:r>
      <w:r w:rsidR="00D14D84">
        <w:t xml:space="preserve"> u ukupnoj vrijednosti stečajne mase iznosi</w:t>
      </w:r>
      <w:r w:rsidR="008E4494">
        <w:t xml:space="preserve"> </w:t>
      </w:r>
      <w:r w:rsidR="00E57510">
        <w:t>62,24</w:t>
      </w:r>
      <w:r w:rsidR="00D14D84">
        <w:t xml:space="preserve">%. </w:t>
      </w:r>
      <w:r w:rsidR="00FB4B10">
        <w:t>I</w:t>
      </w:r>
      <w:r w:rsidR="00D5010B" w:rsidRPr="00FB4B10">
        <w:t>zravni troškovi iznose 1.</w:t>
      </w:r>
      <w:r w:rsidR="00E57510">
        <w:t>680</w:t>
      </w:r>
      <w:r w:rsidR="00D5010B" w:rsidRPr="00FB4B10">
        <w:t>,50 kn i odnose se na trošak predujma Financijskoj</w:t>
      </w:r>
      <w:r w:rsidR="00D5010B">
        <w:t xml:space="preserve"> agenciji za provedbu e-javne dražbe u iznosu 2.700,00 kn, pa </w:t>
      </w:r>
      <w:r w:rsidR="00E57510">
        <w:t>62,24</w:t>
      </w:r>
      <w:r w:rsidR="00D5010B">
        <w:t>% iznosi 1.</w:t>
      </w:r>
      <w:r w:rsidR="00E57510">
        <w:t>680,50</w:t>
      </w:r>
      <w:r w:rsidR="00D5010B">
        <w:t xml:space="preserve"> kn</w:t>
      </w:r>
      <w:r w:rsidR="00FB4B10">
        <w:t>, prema računu Financijske agencije broj 2540718-000040 od 11. srpnja 2018. godine (list 113 spisa).</w:t>
      </w:r>
      <w:r w:rsidR="00D5010B">
        <w:t xml:space="preserve">  </w:t>
      </w:r>
    </w:p>
    <w:p w:rsidRDefault="00D5010B" w:rsidP="00D5010B" w:rsidR="00D5010B">
      <w:pPr>
        <w:jc w:val="both"/>
      </w:pPr>
      <w:r>
        <w:t xml:space="preserve">  </w:t>
      </w:r>
      <w:r>
        <w:tab/>
        <w:t xml:space="preserve">Razmjerni udio unovčenih nekretnina u odnosu na ostalu stečajnu masu iznosi </w:t>
      </w:r>
      <w:r w:rsidR="00E57510">
        <w:t>62,24</w:t>
      </w:r>
      <w:r>
        <w:t xml:space="preserve">%, pa troškovi unovčenja koji terete unovčenu nekretninu u iznosu </w:t>
      </w:r>
      <w:r w:rsidR="00E57510">
        <w:t>62,24</w:t>
      </w:r>
      <w:r>
        <w:t xml:space="preserve">% iznose </w:t>
      </w:r>
      <w:r w:rsidR="00E57510">
        <w:t>66.105,90</w:t>
      </w:r>
      <w:r>
        <w:t xml:space="preserve"> kn, a odnose se na bankarske naknade u iznosu 350,00 kn i poštanske troškove u iznosu 14,60 kn, pa bruto iznos u visini </w:t>
      </w:r>
      <w:r w:rsidR="00E57510">
        <w:t xml:space="preserve">62,24% iznosi 226,95 </w:t>
      </w:r>
      <w:r>
        <w:t>kn</w:t>
      </w:r>
      <w:r w:rsidR="00FB4B10">
        <w:t xml:space="preserve"> prema stanju računa stečajne mase Kent banke i računu HP – Hrvatska pošta d.d. (list 114-115 spisa)</w:t>
      </w:r>
      <w:r>
        <w:t xml:space="preserve">, trošak usluge </w:t>
      </w:r>
      <w:r>
        <w:lastRenderedPageBreak/>
        <w:t xml:space="preserve">promjene brave i lokota na poslovnom prostoru u iznosu 500,00 kn, pa bruto iznos u visini </w:t>
      </w:r>
      <w:r w:rsidR="00E57510">
        <w:t xml:space="preserve">62,24% </w:t>
      </w:r>
      <w:r>
        <w:t xml:space="preserve"> iznosi </w:t>
      </w:r>
      <w:r w:rsidR="00E57510">
        <w:t>311,20</w:t>
      </w:r>
      <w:r>
        <w:t xml:space="preserve"> kn</w:t>
      </w:r>
      <w:r w:rsidR="00FB4B10">
        <w:t>, prema računu trgovačkog društva Aedium d.o.o. Rijeka broj 507-1-01 od 10. rujna 2018. godine (list 116 spisa)</w:t>
      </w:r>
      <w:r>
        <w:t xml:space="preserve">; knjigovodstvene usluge (jednokratna naknada za tekuće poslove s izradom završnog računa) u iznosu 7.000,00 kn, pa bruto iznos u visini </w:t>
      </w:r>
      <w:r w:rsidR="00E57510">
        <w:t>62,24%</w:t>
      </w:r>
      <w:r>
        <w:t xml:space="preserve"> iznosi</w:t>
      </w:r>
      <w:r w:rsidR="00E57510">
        <w:t xml:space="preserve"> 4.356,80</w:t>
      </w:r>
      <w:r>
        <w:t xml:space="preserve"> kn</w:t>
      </w:r>
      <w:r w:rsidR="00FB4B10">
        <w:t>, prema Ugovoru o pružanju knjigovodstvenih usluga sklopljenim s trgovačkim društvom Ascom d.o.o. Rijeka, Labinska 18 (list 117 spisa)</w:t>
      </w:r>
      <w:r>
        <w:t xml:space="preserve">, trošak izrade pečata u iznosu 162,00 kn, pa bruto iznos u visini </w:t>
      </w:r>
      <w:r w:rsidR="00E57510">
        <w:t xml:space="preserve">62,24% </w:t>
      </w:r>
      <w:r>
        <w:t xml:space="preserve">iznosi </w:t>
      </w:r>
      <w:r w:rsidR="00E57510">
        <w:t xml:space="preserve">100,81 </w:t>
      </w:r>
      <w:r>
        <w:t>kn,</w:t>
      </w:r>
      <w:r w:rsidR="00FB4B10">
        <w:t xml:space="preserve"> prema računu trgovačkog društva Sluga d.o.o. Rijeka broj 100772/1 od 29. svibnja 2017. godine (list 118 spisa), </w:t>
      </w:r>
      <w:r>
        <w:t xml:space="preserve">ostali predvidivi troškovi bankarskih naknada u iznosu 150,00 kn zatvaranje računa u iznosu 150,00 kn i naknada za vođenje platnog prometa u iznosu 300,00 kn, pa bruto iznos u visini </w:t>
      </w:r>
      <w:r w:rsidR="00E57510">
        <w:t xml:space="preserve">62,24% </w:t>
      </w:r>
      <w:r>
        <w:t>iznosi</w:t>
      </w:r>
      <w:r w:rsidR="00E57510">
        <w:t xml:space="preserve"> 372,44</w:t>
      </w:r>
      <w:r>
        <w:t xml:space="preserve"> kn i nagrada za rad stečajnog upravitelja prema čl.7. Uredbe RH u bruto iznosu 90.776,44 kn, pa bruto iznos </w:t>
      </w:r>
      <w:r w:rsidR="00E57510">
        <w:t xml:space="preserve">62,24% </w:t>
      </w:r>
      <w:r>
        <w:t xml:space="preserve">iznosi </w:t>
      </w:r>
      <w:r w:rsidR="00E57510">
        <w:t>56.499,26</w:t>
      </w:r>
      <w:r>
        <w:t xml:space="preserve"> kn i zdravstveni doprinos 7,5% na bruto iznos nagrade u iznosu 6.808,23 kn, pa bruto iznos </w:t>
      </w:r>
      <w:r w:rsidR="00E57510">
        <w:t xml:space="preserve">62,24% </w:t>
      </w:r>
      <w:r>
        <w:t xml:space="preserve">iznosi </w:t>
      </w:r>
      <w:r w:rsidR="00E57510">
        <w:t>4.237,44</w:t>
      </w:r>
      <w:r>
        <w:t xml:space="preserve"> kn. </w:t>
      </w:r>
    </w:p>
    <w:p w:rsidRDefault="00D5010B" w:rsidP="00D5010B" w:rsidR="00D5010B">
      <w:pPr>
        <w:jc w:val="both"/>
      </w:pPr>
      <w:r>
        <w:tab/>
        <w:t>Opun</w:t>
      </w:r>
      <w:r w:rsidR="00FB4B10">
        <w:t>oćenici</w:t>
      </w:r>
      <w:r>
        <w:t xml:space="preserve"> razlučn</w:t>
      </w:r>
      <w:r w:rsidR="00FB4B10">
        <w:t xml:space="preserve">ih </w:t>
      </w:r>
      <w:r>
        <w:t xml:space="preserve">vjerovnika Privredne banke Zagreb d.d. Zagreb </w:t>
      </w:r>
      <w:r w:rsidR="00FB4B10">
        <w:t xml:space="preserve"> i Republike Hrvatske na ročištu za diobu kupovnine nisu imali </w:t>
      </w:r>
      <w:r>
        <w:t xml:space="preserve">primjedbi na sačinjen obračun troškova stečajnog upravitelja. </w:t>
      </w:r>
    </w:p>
    <w:p w:rsidRDefault="00DC333D" w:rsidP="00DC333D" w:rsidR="00DC333D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DC333D" w:rsidP="00DC333D" w:rsidR="00DC333D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DC333D" w:rsidP="00DC333D" w:rsidR="00DC333D">
      <w:pPr>
        <w:ind w:firstLine="720"/>
        <w:jc w:val="both"/>
      </w:pPr>
      <w:r>
        <w:t xml:space="preserve">Razlučni vjerovnik Privredna banka Zagreb d.d. Zagreb dostavio je u spis specifikaciju tražbine osigurane razlučnim pravom na unovčenoj nekretnini. Prema izvatku iz poslovnih knjiga sa stanjem potraživanja na dan donošenja rješenja o dosudi 13. srpnja 2018. godine razlučni vjerovnik ima novčanu tražbinu temeljem Ugovora o dugoročnom kreditu broj 5010200163 od 19. lipnja 2007. godine u iznosu 9.904.420,35 kn. </w:t>
      </w:r>
    </w:p>
    <w:p w:rsidRDefault="00DC333D" w:rsidP="00DC333D" w:rsidR="00DC333D">
      <w:pPr>
        <w:ind w:firstLine="720"/>
        <w:jc w:val="both"/>
      </w:pPr>
      <w:r>
        <w:t>Stečajni upravitelj i opunomoćenik razlučnog vjerovnika Republike Hrvatske nisu osporili postavljeni zahtjev za namirenje razlučnog vjerovnika Privredne banke Zagreb d.d. Zagreb.</w:t>
      </w:r>
    </w:p>
    <w:p w:rsidRDefault="00DC333D" w:rsidP="00D5010B" w:rsidR="00FB4B10">
      <w:pPr>
        <w:jc w:val="both"/>
      </w:pPr>
      <w:r>
        <w:tab/>
        <w:t xml:space="preserve">Na ročištu za diobu kupovnine, opunomoćenik razlučnog vjerovnika Republike Hrvatske priložio je u spis </w:t>
      </w:r>
      <w:r w:rsidRPr="00DC333D">
        <w:t>specifikaciju potraživanja osiguranog razlučnim pravom na unovčenoj nekretnini koji iznosi ukupno 546.196,50 kn</w:t>
      </w:r>
      <w:r>
        <w:t xml:space="preserve"> temeljem rješenja o osiguranju zasnivanjem založnog prava na unovčenoj nekretnini</w:t>
      </w:r>
      <w:r w:rsidRPr="00DC333D">
        <w:t>. Istodobno razlučni vjerovnik potražuje trošak postupka osiguranja u iznosu 5.000,00 kn koji je dosuđen rješenjem o osiguranju od 09. svibnja 2011. godine u ovršnom predmetu posl. broj Ovr-342/11</w:t>
      </w:r>
      <w:r w:rsidR="00C307B0">
        <w:t xml:space="preserve">, a odnosi se na sastav prijedloga za osiguranje uknjiženog založnog prava. </w:t>
      </w:r>
    </w:p>
    <w:p w:rsidRDefault="00DC333D" w:rsidP="00D5010B" w:rsidR="00DC333D">
      <w:pPr>
        <w:jc w:val="both"/>
      </w:pPr>
      <w:r>
        <w:tab/>
        <w:t>Uvidom u zemljišnoknjižni izvadak zk.ul.922, k.o. Rijeka sud je utvrdio da je na unovčenoj nekretnini bilo uknjiženo pravo zaloga na temelju Sporazuma o zasnivanju založnog prava u iznosu 4.350.000,00 kn uvećano za kamate, troškove i naknade u korist Privredne banke Zagreb d.d. Zagreb, zaprimljeno pod brojem Z-10433/07.</w:t>
      </w:r>
    </w:p>
    <w:p w:rsidRDefault="00DC333D" w:rsidP="00D5010B" w:rsidR="00FB4B10" w:rsidRPr="00DC333D">
      <w:pPr>
        <w:jc w:val="both"/>
      </w:pPr>
      <w:r w:rsidRPr="00DC333D">
        <w:tab/>
        <w:t xml:space="preserve">Nadalje, na temelju </w:t>
      </w:r>
      <w:r>
        <w:t xml:space="preserve">rješenja Općinskog suda u Rijeci posl. broj Ovr-342/11 od 09. svibnja 2011. godine bilo uknjiženo pravo zaloga, radi osiguranja novčane tražbine u iznosu 322.789,02 kn, sa zakonskom zateznom kamatom koja teče od 31. svibnja 2010. godine do isplate, troškovima postupka osiguranja u iznosu 5.000,00 kn uz zakonsku zateznu kamatu u korist Republike Hrvatske, Ministarstva financija – Porezne uprave, Područnog ureda Rijeka, zaprimljeno pod brojem Z-7286/11. </w:t>
      </w:r>
    </w:p>
    <w:p w:rsidRDefault="00D5010B" w:rsidP="00D5010B" w:rsidR="00D5010B">
      <w:pPr>
        <w:jc w:val="both"/>
      </w:pPr>
      <w:r>
        <w:tab/>
      </w:r>
      <w:r w:rsidR="00931AD2">
        <w:t>Temeljem čl.114. st.5. OZ-a troškovi ovršnog postupka, osim troškova koji se prvenstveno namiruju (čl.113. st.1. t.1</w:t>
      </w:r>
      <w:r w:rsidR="00C307B0">
        <w:t>.</w:t>
      </w:r>
      <w:r w:rsidR="00931AD2">
        <w:t>)</w:t>
      </w:r>
      <w:r w:rsidR="00C307B0">
        <w:t>,</w:t>
      </w:r>
      <w:r w:rsidR="00931AD2">
        <w:t xml:space="preserve"> namiruju se po istom redoslijedu kao i glavna tražbina. </w:t>
      </w:r>
    </w:p>
    <w:p w:rsidRDefault="007266D4" w:rsidP="007266D4" w:rsidR="009621D2" w:rsidRPr="00DB5FB4">
      <w:pPr>
        <w:jc w:val="both"/>
      </w:pPr>
      <w:r>
        <w:lastRenderedPageBreak/>
        <w:tab/>
        <w:t>Slijedom navedenoga,</w:t>
      </w:r>
      <w:r w:rsidR="00E46B91">
        <w:t xml:space="preserve">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 xml:space="preserve">SZ-a, iz preostalog iznosa kupovnine </w:t>
      </w:r>
      <w:r>
        <w:t xml:space="preserve">namiriti troškove ovršnog postupka i </w:t>
      </w:r>
      <w:r w:rsidR="009A7716" w:rsidRPr="00DB5FB4">
        <w:t>djelomično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B10AAB">
        <w:t>30. listopada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4E61AE" w:rsidR="009A5C46" w:rsidRPr="00C20DDE">
      <w:pPr>
        <w:ind w:firstLine="708" w:left="1416"/>
        <w:jc w:val="right"/>
        <w:rPr>
          <w:sz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</w:p>
    <w:p w:rsidRDefault="0045594F" w:rsidP="00A4405A" w:rsidR="0045594F" w:rsidRPr="00540D7D">
      <w:pPr>
        <w:ind w:firstLine="708" w:left="1416"/>
        <w:jc w:val="right"/>
        <w:rPr>
          <w:sz w:val="28"/>
        </w:rPr>
      </w:pPr>
    </w:p>
    <w:p w:rsidRDefault="003611FE" w:rsidP="00B873D9" w:rsidR="003611FE" w:rsidRPr="00B10AAB">
      <w:pPr>
        <w:jc w:val="both"/>
      </w:pPr>
      <w:r w:rsidRPr="00B10AAB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C20DDE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1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B10AAB">
      <w:t>1356/16-</w:t>
    </w:r>
    <w:r w:rsidR="00C333F3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631E7"/>
    <w:rsid w:val="00087B56"/>
    <w:rsid w:val="000931A7"/>
    <w:rsid w:val="00097C14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5231E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C4FBD"/>
    <w:rsid w:val="004D2021"/>
    <w:rsid w:val="004E297A"/>
    <w:rsid w:val="004E42EB"/>
    <w:rsid w:val="004E5592"/>
    <w:rsid w:val="004E61AE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D5CC1"/>
    <w:rsid w:val="005E00F7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266D4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77E79"/>
    <w:rsid w:val="0089484F"/>
    <w:rsid w:val="008A73F9"/>
    <w:rsid w:val="008B5BD4"/>
    <w:rsid w:val="008B718F"/>
    <w:rsid w:val="008C11A3"/>
    <w:rsid w:val="008C3A3A"/>
    <w:rsid w:val="008D5868"/>
    <w:rsid w:val="008E1DD2"/>
    <w:rsid w:val="008E4494"/>
    <w:rsid w:val="008F117E"/>
    <w:rsid w:val="008F224A"/>
    <w:rsid w:val="008F243D"/>
    <w:rsid w:val="008F6C44"/>
    <w:rsid w:val="008F6EE9"/>
    <w:rsid w:val="00901D6C"/>
    <w:rsid w:val="00911319"/>
    <w:rsid w:val="009130E4"/>
    <w:rsid w:val="0092497E"/>
    <w:rsid w:val="00924D4F"/>
    <w:rsid w:val="00925324"/>
    <w:rsid w:val="00926A8C"/>
    <w:rsid w:val="00931AD2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5C46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10AAB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0DDE"/>
    <w:rsid w:val="00C2786A"/>
    <w:rsid w:val="00C307B0"/>
    <w:rsid w:val="00C31280"/>
    <w:rsid w:val="00C333F3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14D84"/>
    <w:rsid w:val="00D2119E"/>
    <w:rsid w:val="00D218D6"/>
    <w:rsid w:val="00D21D1B"/>
    <w:rsid w:val="00D31578"/>
    <w:rsid w:val="00D34178"/>
    <w:rsid w:val="00D37AE5"/>
    <w:rsid w:val="00D44BCF"/>
    <w:rsid w:val="00D5010B"/>
    <w:rsid w:val="00D512B6"/>
    <w:rsid w:val="00D53204"/>
    <w:rsid w:val="00D56FE2"/>
    <w:rsid w:val="00D64243"/>
    <w:rsid w:val="00D64BE5"/>
    <w:rsid w:val="00D724A5"/>
    <w:rsid w:val="00D86BD3"/>
    <w:rsid w:val="00D95ACD"/>
    <w:rsid w:val="00D97075"/>
    <w:rsid w:val="00DA0A6D"/>
    <w:rsid w:val="00DB4428"/>
    <w:rsid w:val="00DB48B6"/>
    <w:rsid w:val="00DB5FB4"/>
    <w:rsid w:val="00DC17D4"/>
    <w:rsid w:val="00DC333D"/>
    <w:rsid w:val="00DC7DE2"/>
    <w:rsid w:val="00DF0517"/>
    <w:rsid w:val="00DF5584"/>
    <w:rsid w:val="00E00154"/>
    <w:rsid w:val="00E057BA"/>
    <w:rsid w:val="00E125E1"/>
    <w:rsid w:val="00E159B7"/>
    <w:rsid w:val="00E17F37"/>
    <w:rsid w:val="00E24043"/>
    <w:rsid w:val="00E30D51"/>
    <w:rsid w:val="00E41644"/>
    <w:rsid w:val="00E42306"/>
    <w:rsid w:val="00E46B91"/>
    <w:rsid w:val="00E510B1"/>
    <w:rsid w:val="00E57510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B3A47"/>
    <w:rsid w:val="00FB4B10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St-1356/2016-49</izvorni_sadrzaj>
    <derivirana_varijabla naziv="DomainObject.Oznaka_1">St-1356/2016-49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St-1356/2016-49</izvorni_sadrzaj>
    <derivirana_varijabla naziv="DomainObject.PoslovniBrojDokumenta_1">St-1356/2016-49</derivirana_varijabla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St-1356/2016-48</izvorni_sadrzaj>
    <derivirana_varijabla naziv="DomainObject.PredzadnjaOdlukaIzPredmeta.Oznaka_1">St-1356/2016-48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223DE-DF05-4FA7-82A3-7B8FAB379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1542</properties:Words>
  <properties:Characters>8714</properties:Characters>
  <properties:Lines>165</properties:Lines>
  <properties:Paragraphs>49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2018-10-30T12:57:00Z</dcterms:created>
  <dc:creator>dcmelik</dc:creator>
  <cp:lastModifiedBy>Jasna Radulović</cp:lastModifiedBy>
  <cp:lastPrinted>2018-10-30T12:45:00Z</cp:lastPrinted>
  <dcterms:modified xmlns:xsi="http://www.w3.org/2001/XMLSchema-instance" xsi:type="dcterms:W3CDTF">2018-10-30T13:12:00Z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St-1356/2016-49 / Odluka - Rješenje - o namirenju (1356-16-49 namirenje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