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2a8e" w14:paraId="f282a8e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B83908">
        <w:t>SECRET</w:t>
      </w:r>
      <w:proofErr w:type="spellEnd"/>
      <w:r w:rsidR="00B83908">
        <w:t xml:space="preserve"> TIME j.d.o.o. Pula, </w:t>
      </w:r>
      <w:proofErr w:type="spellStart"/>
      <w:r w:rsidR="00B83908">
        <w:t>Musilska</w:t>
      </w:r>
      <w:proofErr w:type="spellEnd"/>
      <w:r w:rsidR="00B83908">
        <w:t xml:space="preserve"> 5, </w:t>
      </w:r>
      <w:proofErr w:type="spellStart"/>
      <w:r w:rsidR="00B83908">
        <w:t>OIB</w:t>
      </w:r>
      <w:proofErr w:type="spellEnd"/>
      <w:r w:rsidR="00B83908">
        <w:t xml:space="preserve">: </w:t>
      </w:r>
      <w:proofErr w:type="spellStart"/>
      <w:r w:rsidR="00B83908" w:rsidRPr="0069654D">
        <w:t>09280706475</w:t>
      </w:r>
      <w:proofErr w:type="spellEnd"/>
      <w:r w:rsidR="009C4DE2" w:rsidRPr="00517510">
        <w:t xml:space="preserve">, </w:t>
      </w:r>
      <w:r w:rsidR="00B83908">
        <w:t xml:space="preserve">9. siječnja </w:t>
      </w:r>
      <w:proofErr w:type="spellStart"/>
      <w:r w:rsidR="00B83908">
        <w:t>2017</w:t>
      </w:r>
      <w:proofErr w:type="spellEnd"/>
      <w:r w:rsidR="009F738A" w:rsidRPr="00517510">
        <w:t>. godine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B83908">
        <w:t>SECRET</w:t>
      </w:r>
      <w:proofErr w:type="spellEnd"/>
      <w:r w:rsidR="00B83908">
        <w:t xml:space="preserve"> TIME j.d.o.o. Pula, </w:t>
      </w:r>
      <w:proofErr w:type="spellStart"/>
      <w:r w:rsidR="00B83908">
        <w:t>Musilska</w:t>
      </w:r>
      <w:proofErr w:type="spellEnd"/>
      <w:r w:rsidR="00B83908">
        <w:t xml:space="preserve"> 5, </w:t>
      </w:r>
      <w:proofErr w:type="spellStart"/>
      <w:r w:rsidR="00B83908">
        <w:t>OIB</w:t>
      </w:r>
      <w:proofErr w:type="spellEnd"/>
      <w:r w:rsidR="00B83908">
        <w:t xml:space="preserve">: </w:t>
      </w:r>
      <w:proofErr w:type="spellStart"/>
      <w:r w:rsidR="00B83908" w:rsidRPr="0069654D">
        <w:t>09280706475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732EC0">
        <w:rPr>
          <w:b/>
          <w:lang w:val="pl-PL"/>
        </w:rPr>
        <w:t>2. veljače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732EC0">
        <w:rPr>
          <w:b/>
          <w:lang w:val="pl-PL"/>
        </w:rPr>
        <w:t>9</w:t>
      </w:r>
      <w:r w:rsidR="00DB6EBD">
        <w:rPr>
          <w:b/>
          <w:lang w:val="pl-PL"/>
        </w:rPr>
        <w:t>:</w:t>
      </w:r>
      <w:r w:rsidR="00B83908">
        <w:rPr>
          <w:b/>
          <w:lang w:val="pl-PL"/>
        </w:rPr>
        <w:t>2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B83908">
        <w:t>SECRET</w:t>
      </w:r>
      <w:proofErr w:type="spellEnd"/>
      <w:r w:rsidR="00B83908">
        <w:t xml:space="preserve"> TIME j.d.o.o. Pula, </w:t>
      </w:r>
      <w:proofErr w:type="spellStart"/>
      <w:r w:rsidR="00B83908">
        <w:t>Musilska</w:t>
      </w:r>
      <w:proofErr w:type="spellEnd"/>
      <w:r w:rsidR="00B83908">
        <w:t xml:space="preserve"> 5</w:t>
      </w:r>
      <w:r w:rsidR="00515856" w:rsidRPr="00515856">
        <w:t>,</w:t>
      </w:r>
    </w:p>
    <w:p w:rsidRDefault="00814FDD" w:rsidP="00473CB9" w:rsidR="009F738A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proofErr w:type="spellStart"/>
      <w:r w:rsidR="00B83908">
        <w:t>Ray</w:t>
      </w:r>
      <w:proofErr w:type="spellEnd"/>
      <w:r w:rsidR="00B83908">
        <w:t xml:space="preserve"> </w:t>
      </w:r>
      <w:proofErr w:type="spellStart"/>
      <w:r w:rsidR="00B83908">
        <w:t>Radolović</w:t>
      </w:r>
      <w:proofErr w:type="spellEnd"/>
      <w:r w:rsidR="00B83908">
        <w:t xml:space="preserve"> iz Pule, </w:t>
      </w:r>
      <w:proofErr w:type="spellStart"/>
      <w:r w:rsidR="00B83908">
        <w:t>Musilska</w:t>
      </w:r>
      <w:proofErr w:type="spellEnd"/>
      <w:r w:rsidR="00B83908">
        <w:t xml:space="preserve"> ulica 5</w:t>
      </w:r>
      <w:r w:rsidR="004C4F63">
        <w:t>.</w:t>
      </w:r>
    </w:p>
    <w:p w:rsidRDefault="004C4F63" w:rsidP="00473CB9" w:rsidR="004C4F63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</w:t>
      </w:r>
      <w:r w:rsidR="009C4DE2">
        <w:t xml:space="preserve"> </w:t>
      </w:r>
      <w:proofErr w:type="spellStart"/>
      <w:r w:rsidR="00B83908">
        <w:t>Ray</w:t>
      </w:r>
      <w:proofErr w:type="spellEnd"/>
      <w:r w:rsidR="00B83908">
        <w:t xml:space="preserve"> </w:t>
      </w:r>
      <w:proofErr w:type="spellStart"/>
      <w:r w:rsidR="00B83908">
        <w:t>Radolović</w:t>
      </w:r>
      <w:proofErr w:type="spellEnd"/>
      <w:r w:rsidR="00B83908">
        <w:t xml:space="preserve"> iz Pule, </w:t>
      </w:r>
      <w:proofErr w:type="spellStart"/>
      <w:r w:rsidR="00B83908">
        <w:t>Musilska</w:t>
      </w:r>
      <w:proofErr w:type="spellEnd"/>
      <w:r w:rsidR="00B83908">
        <w:t xml:space="preserve"> ulica 5, </w:t>
      </w:r>
      <w:proofErr w:type="spellStart"/>
      <w:r w:rsidR="00B83908">
        <w:t>OIB</w:t>
      </w:r>
      <w:proofErr w:type="spellEnd"/>
      <w:r w:rsidR="00B83908">
        <w:t xml:space="preserve">: </w:t>
      </w:r>
      <w:proofErr w:type="spellStart"/>
      <w:r w:rsidR="00B83908">
        <w:t>44715032359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B83908">
        <w:t>SECRET</w:t>
      </w:r>
      <w:proofErr w:type="spellEnd"/>
      <w:r w:rsidR="00B83908">
        <w:t xml:space="preserve"> TIME j.d.o.o. Pula, </w:t>
      </w:r>
      <w:proofErr w:type="spellStart"/>
      <w:r w:rsidR="00B83908">
        <w:t>Musilska</w:t>
      </w:r>
      <w:proofErr w:type="spellEnd"/>
      <w:r w:rsidR="00B83908">
        <w:t xml:space="preserve"> 5, </w:t>
      </w:r>
      <w:proofErr w:type="spellStart"/>
      <w:r w:rsidR="00B83908">
        <w:t>OIB</w:t>
      </w:r>
      <w:proofErr w:type="spellEnd"/>
      <w:r w:rsidR="00B83908">
        <w:t xml:space="preserve">: </w:t>
      </w:r>
      <w:proofErr w:type="spellStart"/>
      <w:r w:rsidR="00B83908" w:rsidRPr="0069654D">
        <w:t>09280706475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r w:rsidR="00B83908">
        <w:t xml:space="preserve">9. siječnja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485B10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  <w:r w:rsidR="004A246F">
        <w:t>,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B83908">
        <w:t>SECRET</w:t>
      </w:r>
      <w:proofErr w:type="spellEnd"/>
      <w:r w:rsidR="00B83908">
        <w:t xml:space="preserve"> TIME j.d.o.o. Pula, </w:t>
      </w:r>
      <w:proofErr w:type="spellStart"/>
      <w:r w:rsidR="00B83908">
        <w:t>Musilska</w:t>
      </w:r>
      <w:proofErr w:type="spellEnd"/>
      <w:r w:rsidR="00B83908">
        <w:t xml:space="preserve"> 5</w:t>
      </w:r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proofErr w:type="spellStart"/>
      <w:r w:rsidR="00B83908">
        <w:t>Ray</w:t>
      </w:r>
      <w:proofErr w:type="spellEnd"/>
      <w:r w:rsidR="00B83908">
        <w:t xml:space="preserve"> </w:t>
      </w:r>
      <w:proofErr w:type="spellStart"/>
      <w:r w:rsidR="00B83908">
        <w:t>Radolović</w:t>
      </w:r>
      <w:proofErr w:type="spellEnd"/>
      <w:r w:rsidR="00B83908">
        <w:t xml:space="preserve"> iz Pule, </w:t>
      </w:r>
      <w:proofErr w:type="spellStart"/>
      <w:r w:rsidR="00B83908">
        <w:t>Musilska</w:t>
      </w:r>
      <w:proofErr w:type="spellEnd"/>
      <w:r w:rsidR="00B83908">
        <w:t xml:space="preserve"> ulica 5,</w:t>
      </w:r>
    </w:p>
    <w:p w:rsidRDefault="005E3EB7" w:rsidP="00FB0B18" w:rsidR="00A751D5">
      <w:pPr>
        <w:jc w:val="both"/>
      </w:pPr>
      <w:r>
        <w:t>- e-Oglasna ploča sudova 8 dana</w:t>
      </w:r>
      <w:r w:rsidR="004A246F">
        <w:t>.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A246F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4A246F">
      <w:t>1</w:t>
    </w:r>
    <w:r w:rsidR="00B83908">
      <w:t>121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ADB"/>
    <w:rsid w:val="00046FB5"/>
    <w:rsid w:val="00107DA9"/>
    <w:rsid w:val="00150DE3"/>
    <w:rsid w:val="001814CA"/>
    <w:rsid w:val="002457EC"/>
    <w:rsid w:val="00254C90"/>
    <w:rsid w:val="00264035"/>
    <w:rsid w:val="002D55AD"/>
    <w:rsid w:val="0031265F"/>
    <w:rsid w:val="003548A4"/>
    <w:rsid w:val="00360A6A"/>
    <w:rsid w:val="003A375D"/>
    <w:rsid w:val="003B4DF3"/>
    <w:rsid w:val="003B74B1"/>
    <w:rsid w:val="003C0D22"/>
    <w:rsid w:val="00473CB9"/>
    <w:rsid w:val="00485B10"/>
    <w:rsid w:val="004A246F"/>
    <w:rsid w:val="004B5B6B"/>
    <w:rsid w:val="004B6CA3"/>
    <w:rsid w:val="004C4F63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115B4"/>
    <w:rsid w:val="006709B0"/>
    <w:rsid w:val="006B4F64"/>
    <w:rsid w:val="006F6904"/>
    <w:rsid w:val="00721304"/>
    <w:rsid w:val="00732EC0"/>
    <w:rsid w:val="007E684D"/>
    <w:rsid w:val="008148CD"/>
    <w:rsid w:val="00814FDD"/>
    <w:rsid w:val="00820731"/>
    <w:rsid w:val="008B1343"/>
    <w:rsid w:val="008B782E"/>
    <w:rsid w:val="009428CF"/>
    <w:rsid w:val="00972DD2"/>
    <w:rsid w:val="00985388"/>
    <w:rsid w:val="009A04CC"/>
    <w:rsid w:val="009C4DE2"/>
    <w:rsid w:val="009F738A"/>
    <w:rsid w:val="00A06B02"/>
    <w:rsid w:val="00A2465C"/>
    <w:rsid w:val="00A437DD"/>
    <w:rsid w:val="00A615F1"/>
    <w:rsid w:val="00A751D5"/>
    <w:rsid w:val="00AE5E08"/>
    <w:rsid w:val="00B31B75"/>
    <w:rsid w:val="00B76DC8"/>
    <w:rsid w:val="00B83908"/>
    <w:rsid w:val="00BD45CC"/>
    <w:rsid w:val="00BE2E6C"/>
    <w:rsid w:val="00C01078"/>
    <w:rsid w:val="00C056BA"/>
    <w:rsid w:val="00C27754"/>
    <w:rsid w:val="00C337E9"/>
    <w:rsid w:val="00C61F16"/>
    <w:rsid w:val="00CC4568"/>
    <w:rsid w:val="00CC679C"/>
    <w:rsid w:val="00CF3537"/>
    <w:rsid w:val="00D14604"/>
    <w:rsid w:val="00D41ACB"/>
    <w:rsid w:val="00D5275E"/>
    <w:rsid w:val="00DB6EBD"/>
    <w:rsid w:val="00DF28E8"/>
    <w:rsid w:val="00E202FE"/>
    <w:rsid w:val="00E3405F"/>
    <w:rsid w:val="00F13DFF"/>
    <w:rsid w:val="00F2533B"/>
    <w:rsid w:val="00F5098D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0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98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98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98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98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0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98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98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98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98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St-1121/2016</izvorni_sadrzaj>
    <derivirana_varijabla naziv="DomainObject.Predmet.OznakaBroj_1">St-1121/2016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SECRET TIME j.d.o.o. PULA</izvorni_sadrzaj>
    <derivirana_varijabla naziv="DomainObject.Predmet.ProtustrankaFormated_1">  SECRET TIME j.d.o.o. PULA</derivirana_varijabla>
  </DomainObject.Predmet.ProtustrankaFormated>
  <DomainObject.Predmet.ProtustrankaFormatedOIB>
    <izvorni_sadrzaj>  SECRET TIME j.d.o.o. PULA, OIB 09280706475</izvorni_sadrzaj>
    <derivirana_varijabla naziv="DomainObject.Predmet.ProtustrankaFormatedOIB_1">  SECRET TIME j.d.o.o. PULA, OIB 09280706475</derivirana_varijabla>
  </DomainObject.Predmet.ProtustrankaFormatedOIB>
  <DomainObject.Predmet.ProtustrankaFormatedWithAdress>
    <izvorni_sadrzaj> SECRET TIME j.d.o.o. PULA, Musilska 5, 52100 Pula</izvorni_sadrzaj>
    <derivirana_varijabla naziv="DomainObject.Predmet.ProtustrankaFormatedWithAdress_1"> SECRET TIME j.d.o.o. PULA, Musilska 5, 52100 Pula</derivirana_varijabla>
  </DomainObject.Predmet.ProtustrankaFormatedWithAdress>
  <DomainObject.Predmet.ProtustrankaFormatedWithAdressOIB>
    <izvorni_sadrzaj> SECRET TIME j.d.o.o. PULA, OIB 09280706475, Musilska 5, 52100 Pula</izvorni_sadrzaj>
    <derivirana_varijabla naziv="DomainObject.Predmet.ProtustrankaFormatedWithAdressOIB_1"> SECRET TIME j.d.o.o. PULA, OIB 09280706475, Musilska 5, 52100 Pula</derivirana_varijabla>
  </DomainObject.Predmet.ProtustrankaFormatedWithAdressOIB>
  <DomainObject.Predmet.ProtustrankaWithAdress>
    <izvorni_sadrzaj>SECRET TIME j.d.o.o. PULA Musilska 5, 52100 Pula</izvorni_sadrzaj>
    <derivirana_varijabla naziv="DomainObject.Predmet.ProtustrankaWithAdress_1">SECRET TIME j.d.o.o. PULA Musilska 5, 52100 Pula</derivirana_varijabla>
  </DomainObject.Predmet.ProtustrankaWithAdress>
  <DomainObject.Predmet.ProtustrankaWithAdressOIB>
    <izvorni_sadrzaj>SECRET TIME j.d.o.o. PULA, OIB 09280706475, Musilska 5, 52100 Pula</izvorni_sadrzaj>
    <derivirana_varijabla naziv="DomainObject.Predmet.ProtustrankaWithAdressOIB_1">SECRET TIME j.d.o.o. PULA, OIB 09280706475, Musilska 5, 52100 Pula</derivirana_varijabla>
  </DomainObject.Predmet.ProtustrankaWithAdressOIB>
  <DomainObject.Predmet.ProtustrankaNazivFormated>
    <izvorni_sadrzaj>SECRET TIME j.d.o.o. PULA</izvorni_sadrzaj>
    <derivirana_varijabla naziv="DomainObject.Predmet.ProtustrankaNazivFormated_1">SECRET TIME j.d.o.o. PULA</derivirana_varijabla>
  </DomainObject.Predmet.ProtustrankaNazivFormated>
  <DomainObject.Predmet.ProtustrankaNazivFormatedOIB>
    <izvorni_sadrzaj>SECRET TIME j.d.o.o. PULA, OIB 09280706475</izvorni_sadrzaj>
    <derivirana_varijabla naziv="DomainObject.Predmet.ProtustrankaNazivFormatedOIB_1">SECRET TIME j.d.o.o. PULA, OIB 09280706475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12387.15</izvorni_sadrzaj>
    <derivirana_varijabla naziv="DomainObject.Predmet.TrenutnaVrijednost_1">12387.15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SECRET TIME j.d.o.o. PULA</item>
    </izvorni_sadrzaj>
    <derivirana_varijabla naziv="DomainObject.Predmet.ProtuStrankaListFormated_1">
      <item>SECRET TIME j.d.o.o. PULA</item>
    </derivirana_varijabla>
  </DomainObject.Predmet.ProtuStrankaListFormated>
  <DomainObject.Predmet.ProtuStrankaListFormatedOIB>
    <izvorni_sadrzaj>
      <item>SECRET TIME j.d.o.o. PULA, OIB 09280706475</item>
    </izvorni_sadrzaj>
    <derivirana_varijabla naziv="DomainObject.Predmet.ProtuStrankaListFormatedOIB_1">
      <item>SECRET TIME j.d.o.o. PULA, OIB 09280706475</item>
    </derivirana_varijabla>
  </DomainObject.Predmet.ProtuStrankaListFormatedOIB>
  <DomainObject.Predmet.ProtuStrankaListFormatedWithAdress>
    <izvorni_sadrzaj>
      <item>SECRET TIME j.d.o.o. PULA, Musilska 5, 52100 Pula</item>
    </izvorni_sadrzaj>
    <derivirana_varijabla naziv="DomainObject.Predmet.ProtuStrankaListFormatedWithAdress_1">
      <item>SECRET TIME j.d.o.o. PULA, Musilska 5, 52100 Pula</item>
    </derivirana_varijabla>
  </DomainObject.Predmet.ProtuStrankaListFormatedWithAdress>
  <DomainObject.Predmet.ProtuStrankaListFormatedWithAdressOIB>
    <izvorni_sadrzaj>
      <item>SECRET TIME j.d.o.o. PULA, OIB 09280706475, Musilska 5, 52100 Pula</item>
    </izvorni_sadrzaj>
    <derivirana_varijabla naziv="DomainObject.Predmet.ProtuStrankaListFormatedWithAdressOIB_1">
      <item>SECRET TIME j.d.o.o. PULA, OIB 09280706475, Musilska 5, 52100 Pula</item>
    </derivirana_varijabla>
  </DomainObject.Predmet.ProtuStrankaListFormatedWithAdressOIB>
  <DomainObject.Predmet.ProtuStrankaListNazivFormated>
    <izvorni_sadrzaj>
      <item>SECRET TIME j.d.o.o. PULA</item>
    </izvorni_sadrzaj>
    <derivirana_varijabla naziv="DomainObject.Predmet.ProtuStrankaListNazivFormated_1">
      <item>SECRET TIME j.d.o.o. PULA</item>
    </derivirana_varijabla>
  </DomainObject.Predmet.ProtuStrankaListNazivFormated>
  <DomainObject.Predmet.ProtuStrankaListNazivFormatedOIB>
    <izvorni_sadrzaj>
      <item>SECRET TIME j.d.o.o. PULA, OIB 09280706475</item>
    </izvorni_sadrzaj>
    <derivirana_varijabla naziv="DomainObject.Predmet.ProtuStrankaListNazivFormatedOIB_1">
      <item>SECRET TIME j.d.o.o. PULA, OIB 09280706475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SECRET TIME j.d.o.o. PULA</izvorni_sadrzaj>
    <derivirana_varijabla naziv="DomainObject.Predmet.ProtustrankaIDrugi_1">SECRET TIME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SECRET TIME j.d.o.o. PULA, OIB 09280706475, Musilska 5, 52100 Pula</izvorni_sadrzaj>
    <derivirana_varijabla naziv="DomainObject.Predmet.ProtustrankaIDrugiAdressOIB_1">SECRET TIME j.d.o.o. PULA, OIB 09280706475, Musilska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SECRET TIME j.d.o.o. PULA</item>
    </izvorni_sadrzaj>
    <derivirana_varijabla naziv="DomainObject.Predmet.SudioniciListNaziv_1">
      <item>FINANCIJSKA AGENCIJA, RC RIJEKA, PODRUŽNICA PULA, PULA</item>
      <item>SECRET TIME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SECRET TIME j.d.o.o. PULA, OIB 09280706475, Musilska 5,52100 Pula</item>
    </izvorni_sadrzaj>
    <derivirana_varijabla naziv="DomainObject.Predmet.SudioniciListAdressOIB_1">
      <item>FINANCIJSKA AGENCIJA, RC RIJEKA, PODRUŽNICA PULA, PULA, OIB 85821130368, Giardini 5,52100 Pula</item>
      <item>SECRET TIME j.d.o.o. PULA, OIB 09280706475, Musilska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09280706475</item>
    </izvorni_sadrzaj>
    <derivirana_varijabla naziv="DomainObject.Predmet.SudioniciListNazivOIB_1">
      <item>, OIB 85821130368</item>
      <item>, OIB 09280706475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1329</properties:Characters>
  <properties:Lines>46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2017-01-02T11:42:00Z</dcterms:created>
  <dc:creator>Jasmina Matika</dc:creator>
  <cp:lastModifiedBy>Lorena Paris Aničić</cp:lastModifiedBy>
  <cp:lastPrinted>2017-01-02T11:44:00Z</cp:lastPrinted>
  <dcterms:modified xmlns:xsi="http://www.w3.org/2001/XMLSchema-instance" xsi:type="dcterms:W3CDTF">2017-01-09T13:45:00Z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