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87fb" w14:paraId="6b887fb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8D41BF" w:rsidP="008D41BF" w:rsidR="008D41BF"/>
    <w:p w:rsidRDefault="00CF1578" w:rsidP="00CF1578" w:rsidR="00CF1578"/>
    <w:p w:rsidRDefault="00CF1578" w:rsidP="00CF1578" w:rsidR="00CF1578"/>
    <w:p w:rsidRDefault="00350975" w:rsidP="00CF1578" w:rsidR="00CF1578">
      <w:pPr>
        <w:shd w:fill="FFFFFF" w:color="auto" w:val="clear"/>
        <w:ind w:firstLine="708"/>
        <w:jc w:val="both"/>
      </w:pPr>
      <w:r>
        <w:rPr>
          <w:noProof/>
        </w:rPr>
        <w:drawing>
          <wp:inline distR="0" distL="0" distB="0" distT="0">
            <wp:extent cy="895350" cx="679450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62A5" w:rsidP="00C162A5" w:rsidR="00C162A5">
      <w:r>
        <w:t xml:space="preserve">REPUBLIKA HRVATSKA </w:t>
      </w:r>
    </w:p>
    <w:p w:rsidRDefault="00C162A5" w:rsidP="00C162A5" w:rsidR="00C162A5">
      <w:r>
        <w:t>TRGOVAČKI SUD U OSIJEKU</w:t>
      </w:r>
      <w:r>
        <w:br/>
        <w:t>STALNA SLUŽBA U SLAVONSKOM BRODU</w:t>
      </w:r>
    </w:p>
    <w:p w:rsidRDefault="00C162A5" w:rsidP="00C162A5" w:rsidR="00C162A5">
      <w:r>
        <w:t>Trg pobjede 13</w:t>
      </w:r>
    </w:p>
    <w:p w:rsidRDefault="00C162A5" w:rsidP="00C162A5" w:rsidR="00C162A5">
      <w:r>
        <w:t>35000 SLAVONSKI BROD</w:t>
      </w:r>
      <w:r>
        <w:br/>
        <w:t xml:space="preserve">                                                                       </w:t>
      </w:r>
    </w:p>
    <w:p w:rsidRDefault="00C162A5" w:rsidP="00C162A5" w:rsidR="00C162A5">
      <w:r>
        <w:t xml:space="preserve">                                                                                                    Broj:  St-830/2015-4</w:t>
      </w:r>
    </w:p>
    <w:p w:rsidRDefault="00C162A5" w:rsidP="00C162A5" w:rsidR="00C162A5"/>
    <w:p w:rsidRDefault="00C162A5" w:rsidP="00C162A5" w:rsidR="00C162A5"/>
    <w:p w:rsidRDefault="00C162A5" w:rsidP="00C162A5" w:rsidR="00C162A5">
      <w:pPr>
        <w:jc w:val="center"/>
      </w:pPr>
      <w:r>
        <w:t>R E P U B L I K E   H R V A T S K E</w:t>
      </w:r>
    </w:p>
    <w:p w:rsidRDefault="00C162A5" w:rsidP="00C162A5" w:rsidR="00C162A5">
      <w:pPr>
        <w:jc w:val="center"/>
      </w:pPr>
    </w:p>
    <w:p w:rsidRDefault="00C162A5" w:rsidP="00C162A5" w:rsidR="00C162A5">
      <w:pPr>
        <w:jc w:val="center"/>
      </w:pPr>
      <w:r>
        <w:t>RJEŠENJE</w:t>
      </w:r>
    </w:p>
    <w:p w:rsidRDefault="00C162A5" w:rsidP="00C162A5" w:rsidR="00C162A5">
      <w:pPr>
        <w:jc w:val="center"/>
      </w:pPr>
      <w:r>
        <w:br/>
      </w:r>
    </w:p>
    <w:p w:rsidRDefault="00C162A5" w:rsidP="00C162A5" w:rsidR="00C162A5">
      <w:r>
        <w:t xml:space="preserve">  TRGOVAČKI SUD U OSIJEKU,  STALNA SLUŽBA U SLAVONSKOM BRODU , po sucu Davorinu Pavičić, u pravnoj stvari predlagatelja FINA Regionalni centar, Podružnica  Slavonski Brod , povodom prijedloga vjerovnika za obustavom skraćenog stečajnog postupka i vođenjem redovnog stečajnog postupka nad dužnikom BOŽIĆ- GRANIT d.o.o. OIB: 37410555573   sa sjedištem u Kralja Zvonimira 18. 35220 Slavonski Šanac  , dana </w:t>
      </w:r>
      <w:r w:rsidR="00786770">
        <w:t>7</w:t>
      </w:r>
      <w:r>
        <w:t xml:space="preserve">. </w:t>
      </w:r>
      <w:r w:rsidR="00786770">
        <w:t>studenog</w:t>
      </w:r>
      <w:r>
        <w:t xml:space="preserve"> 2016.</w:t>
      </w:r>
    </w:p>
    <w:p w:rsidRDefault="00C162A5" w:rsidP="00C162A5" w:rsidR="00C162A5"/>
    <w:p w:rsidRDefault="00C162A5" w:rsidP="00C162A5" w:rsidR="00C162A5"/>
    <w:p w:rsidRDefault="00C162A5" w:rsidP="00C162A5" w:rsidR="00C162A5">
      <w:pPr>
        <w:jc w:val="center"/>
      </w:pPr>
      <w:r>
        <w:t>r i j e š i o    j e</w:t>
      </w:r>
    </w:p>
    <w:p w:rsidRDefault="00C162A5" w:rsidP="00C162A5" w:rsidR="00C162A5">
      <w:pPr>
        <w:jc w:val="center"/>
      </w:pPr>
    </w:p>
    <w:p w:rsidRDefault="00C162A5" w:rsidP="00C162A5" w:rsidR="00C162A5">
      <w:r>
        <w:t>I  Obustavlja se skraćeni stečajni postupak.</w:t>
      </w:r>
    </w:p>
    <w:p w:rsidRDefault="00C162A5" w:rsidP="00C162A5" w:rsidR="00C162A5"/>
    <w:p w:rsidRDefault="00C162A5" w:rsidP="00C162A5" w:rsidR="00C162A5">
      <w:r>
        <w:t>II Postupak će se nastaviti nakon pravomoćnosti ovog rješenja po općim odredbama Stečajnog zakona.</w:t>
      </w:r>
    </w:p>
    <w:p w:rsidRDefault="00C162A5" w:rsidP="00C162A5" w:rsidR="00C162A5"/>
    <w:p w:rsidRDefault="00C162A5" w:rsidP="00C162A5" w:rsidR="00C162A5"/>
    <w:p w:rsidRDefault="00C162A5" w:rsidP="00C162A5" w:rsidR="00C162A5">
      <w:pPr>
        <w:jc w:val="center"/>
      </w:pPr>
      <w:r>
        <w:t xml:space="preserve">O b r a z l o ž e n j e </w:t>
      </w:r>
    </w:p>
    <w:p w:rsidRDefault="00C162A5" w:rsidP="00C162A5" w:rsidR="00C162A5">
      <w:pPr>
        <w:jc w:val="center"/>
      </w:pPr>
    </w:p>
    <w:p w:rsidRDefault="00C162A5" w:rsidP="00C162A5" w:rsidR="00C162A5">
      <w:r>
        <w:t xml:space="preserve">     Dana 2. studenog 2015. g. zaprimljen je zahtjev za provedbu skraćenog stečajnog postupka od strane FINE RC Osijek, Podružnica Slavonski Brod  Klasa: 110-07/15-01/04 </w:t>
      </w:r>
      <w:proofErr w:type="spellStart"/>
      <w:r>
        <w:t>ur.broj</w:t>
      </w:r>
      <w:proofErr w:type="spellEnd"/>
      <w:r>
        <w:t xml:space="preserve"> 04-06-15-5741. </w:t>
      </w:r>
    </w:p>
    <w:p w:rsidRDefault="00C162A5" w:rsidP="00C162A5" w:rsidR="00C162A5">
      <w:r>
        <w:t xml:space="preserve">     Dana 10. studenog  2015 sud je objavio oglas sukladno čl. 430. Stečajnog zakona broj: St-830/2015-2 od 10. studenog  2015. kojim je pozvao ovlaštene osobe za zastupanje dužnika da u roku od 15 .dana od dana objave oglasa na mrežnoj stranici E oglasne ploče sudova podnesu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vjerovnike da u roku do 45 dana od dana </w:t>
      </w:r>
      <w:r>
        <w:lastRenderedPageBreak/>
        <w:t>objave oglasa predlože otvaranje stečajnog postupka i uplate predujam u iznosu od 10.000,00 kn za pokriće troškova stečajnog postupka.</w:t>
      </w:r>
    </w:p>
    <w:p w:rsidRDefault="00C162A5" w:rsidP="00C162A5" w:rsidR="00C162A5">
      <w:r>
        <w:t xml:space="preserve">     Dana 16. 12.2015. zaprimljen je prijedlog RH ŽDO Slavonski Brod za otvaranje stečajnog postupka jer iz podataka Porezne uprave na dan 9. prosinac 2015.proizlazi da dužnik ima u svom vlasništvu teretno vozilo marke </w:t>
      </w:r>
      <w:proofErr w:type="spellStart"/>
      <w:r>
        <w:t>Magirus</w:t>
      </w:r>
      <w:proofErr w:type="spellEnd"/>
      <w:r>
        <w:t xml:space="preserve"> model/tip C42556/M310D26 god. proizvodnje 1977.snage 224 </w:t>
      </w:r>
      <w:proofErr w:type="spellStart"/>
      <w:r>
        <w:t>kWh</w:t>
      </w:r>
      <w:proofErr w:type="spellEnd"/>
      <w:r>
        <w:t xml:space="preserve"> broj šasije 4900063479 </w:t>
      </w:r>
      <w:proofErr w:type="spellStart"/>
      <w:r>
        <w:t>reg.oznake</w:t>
      </w:r>
      <w:proofErr w:type="spellEnd"/>
      <w:r>
        <w:t xml:space="preserve"> SB 735 CD DB , teretnog vozila marke Mercedes , model/tip 1626 god. proizvodnje 1976. snage 191 </w:t>
      </w:r>
      <w:proofErr w:type="spellStart"/>
      <w:r>
        <w:t>kWh</w:t>
      </w:r>
      <w:proofErr w:type="spellEnd"/>
      <w:r>
        <w:t xml:space="preserve"> broj šasije CH38721414228558 </w:t>
      </w:r>
      <w:proofErr w:type="spellStart"/>
      <w:r>
        <w:t>reg.oznake</w:t>
      </w:r>
      <w:proofErr w:type="spellEnd"/>
      <w:r>
        <w:t xml:space="preserve"> SB 728 CG, teretnog vozila marke </w:t>
      </w:r>
      <w:proofErr w:type="spellStart"/>
      <w:r>
        <w:t>Daewoo</w:t>
      </w:r>
      <w:proofErr w:type="spellEnd"/>
      <w:r>
        <w:t xml:space="preserve"> model/tip DL 400 god. proizvodnje 2006. snage 209 </w:t>
      </w:r>
      <w:proofErr w:type="spellStart"/>
      <w:r>
        <w:t>kWh</w:t>
      </w:r>
      <w:proofErr w:type="spellEnd"/>
      <w:r>
        <w:t xml:space="preserve"> broj šasije DHKHLAD0E60005245 </w:t>
      </w:r>
      <w:proofErr w:type="spellStart"/>
      <w:r>
        <w:t>reg.oznake</w:t>
      </w:r>
      <w:proofErr w:type="spellEnd"/>
      <w:r>
        <w:t xml:space="preserve"> SB 886DS , teretnog vozila marke Volkswagen model/tip 245 god. proizvodnje 1986. snage 37 </w:t>
      </w:r>
      <w:proofErr w:type="spellStart"/>
      <w:r>
        <w:t>kwh</w:t>
      </w:r>
      <w:proofErr w:type="spellEnd"/>
      <w:r>
        <w:t xml:space="preserve"> broj šasije WV2ZZZ24ZGH094041 </w:t>
      </w:r>
      <w:proofErr w:type="spellStart"/>
      <w:r>
        <w:t>reg.oznake</w:t>
      </w:r>
      <w:proofErr w:type="spellEnd"/>
      <w:r>
        <w:t xml:space="preserve"> SB 271 BS, teretnog vozila  marke </w:t>
      </w:r>
      <w:proofErr w:type="spellStart"/>
      <w:r>
        <w:t>Cometto</w:t>
      </w:r>
      <w:proofErr w:type="spellEnd"/>
      <w:r>
        <w:t xml:space="preserve"> model/tip  SA 336 god. proizvodnje 1983,-snage </w:t>
      </w:r>
      <w:proofErr w:type="spellStart"/>
      <w:r>
        <w:t>KWh</w:t>
      </w:r>
      <w:proofErr w:type="spellEnd"/>
      <w:r>
        <w:t xml:space="preserve">  broj šasije SA 336S0566 reg. Oznake  SB 149Ch i teretnog vozila marke Volkswagen model/tip 1,9 SD /</w:t>
      </w:r>
      <w:proofErr w:type="spellStart"/>
      <w:r>
        <w:t>Caddy</w:t>
      </w:r>
      <w:proofErr w:type="spellEnd"/>
      <w:r>
        <w:t xml:space="preserve"> god. proizvodnje 2011. snage 47 </w:t>
      </w:r>
      <w:proofErr w:type="spellStart"/>
      <w:r>
        <w:t>KWh</w:t>
      </w:r>
      <w:proofErr w:type="spellEnd"/>
      <w:r>
        <w:t xml:space="preserve">  broj šasije Wv1ZZZ9KZ1R524936 </w:t>
      </w:r>
      <w:proofErr w:type="spellStart"/>
      <w:r>
        <w:t>reg.oznake</w:t>
      </w:r>
      <w:proofErr w:type="spellEnd"/>
      <w:r>
        <w:t xml:space="preserve"> SB 547EI, te nekretnina i to k.č.br.5387/2,208, 209/1, 209/2i 210/2 upisanih u z.k.ul.br.725 u k.o. </w:t>
      </w:r>
      <w:proofErr w:type="spellStart"/>
      <w:r>
        <w:t>Kruševica</w:t>
      </w:r>
      <w:proofErr w:type="spellEnd"/>
      <w:r>
        <w:t xml:space="preserve">, te vlasnik nekretnina i to k.č.br. 647/2 upisane u z.k.ul. br. 793 u k.o. </w:t>
      </w:r>
      <w:proofErr w:type="spellStart"/>
      <w:r>
        <w:t>Kruševica</w:t>
      </w:r>
      <w:proofErr w:type="spellEnd"/>
      <w:r>
        <w:t xml:space="preserve"> , te k.č.br.647/2 upisane u z.k.ul.br.792 k.o. </w:t>
      </w:r>
      <w:proofErr w:type="spellStart"/>
      <w:r>
        <w:t>Kruševica</w:t>
      </w:r>
      <w:proofErr w:type="spellEnd"/>
      <w:r>
        <w:t>.</w:t>
      </w:r>
    </w:p>
    <w:p w:rsidRDefault="00C162A5" w:rsidP="00C162A5" w:rsidR="00C162A5">
      <w:r>
        <w:t>Kako kod dužnika postoji stečajni razlog jer je isti nesposoban za plaćanje , jer iz zahtjeva FIN-e za provedbu skraćenog stečajnog postupka na dan 1.9.2015. g. dužnik u očevidniku redoslijeda osnova za plaćanje ima evidentirane neizvršene osnove za plaćanje u neprekidnom razdoblju od 120 dana u iznosu od 567.413,30   kn , čime su ispunjeni uvjeti iz čl. 6. st.2 alineja 1. Stečajnog zakona.</w:t>
      </w:r>
    </w:p>
    <w:p w:rsidRDefault="00C162A5" w:rsidP="00C162A5" w:rsidR="00C162A5">
      <w:r>
        <w:t xml:space="preserve">     Slijedom gore navedenog budući nisu ispunjeni uvjeti za istovremeno otvaranje i zaključenje stečajnog postupka nad dužnikom u smislu odredbe čl. 431. SZ-a sukladno čl.433. Stečajnog zakona obustavljen je skraćeni stečajni postupak nad dužnikom te određeno da će se postupak nastaviti primjenom općih odredbi Stečajnog zakona.</w:t>
      </w:r>
    </w:p>
    <w:p w:rsidRDefault="00C162A5" w:rsidP="00C162A5" w:rsidR="00C162A5"/>
    <w:p w:rsidRDefault="00C162A5" w:rsidP="00C162A5" w:rsidR="00C162A5">
      <w:r>
        <w:t xml:space="preserve">                                         U Slavonskom Brodu, </w:t>
      </w:r>
      <w:r w:rsidR="00786770">
        <w:t>7. studenog</w:t>
      </w:r>
      <w:r>
        <w:t xml:space="preserve">  2016.</w:t>
      </w:r>
    </w:p>
    <w:p w:rsidRDefault="00C162A5" w:rsidP="00C162A5" w:rsidR="00C162A5"/>
    <w:p w:rsidRDefault="00C162A5" w:rsidP="00C162A5" w:rsidR="00C162A5"/>
    <w:p w:rsidRDefault="00C162A5" w:rsidP="00C162A5" w:rsidR="00C162A5"/>
    <w:p w:rsidRDefault="00C162A5" w:rsidP="00C162A5" w:rsidR="00C162A5">
      <w:r>
        <w:t xml:space="preserve">                                                                                                            S u d a c :</w:t>
      </w:r>
    </w:p>
    <w:p w:rsidRDefault="00C162A5" w:rsidP="00C162A5" w:rsidR="00C162A5"/>
    <w:p w:rsidRDefault="00C162A5" w:rsidP="00C162A5" w:rsidR="00C162A5">
      <w:r>
        <w:t xml:space="preserve">                                                                                                            Davorin Pavičić</w:t>
      </w:r>
    </w:p>
    <w:p w:rsidRDefault="00C162A5" w:rsidP="00C162A5" w:rsidR="00C162A5"/>
    <w:p w:rsidRDefault="00C162A5" w:rsidP="00C162A5" w:rsidR="00C162A5"/>
    <w:p w:rsidRDefault="00C162A5" w:rsidP="00C162A5" w:rsidR="00C162A5"/>
    <w:p w:rsidRDefault="00C162A5" w:rsidP="00C162A5" w:rsidR="00C162A5"/>
    <w:p w:rsidRDefault="00C162A5" w:rsidP="00C162A5" w:rsidR="00C162A5">
      <w:r>
        <w:t>NAPUTAK O PRAVNOM LIJEKU:</w:t>
      </w:r>
    </w:p>
    <w:p w:rsidRDefault="00C162A5" w:rsidP="00C162A5" w:rsidR="00C162A5">
      <w:r>
        <w:t>Protiv ovog rješenja dopuštena je žalba u roku</w:t>
      </w:r>
    </w:p>
    <w:p w:rsidRDefault="00C162A5" w:rsidP="00C162A5" w:rsidR="00C162A5">
      <w:r>
        <w:t>od 8 dana od dana uručenja rješenja ili istekom</w:t>
      </w:r>
    </w:p>
    <w:p w:rsidRDefault="00C162A5" w:rsidP="00C162A5" w:rsidR="00C162A5">
      <w:r>
        <w:t>roka koji počinje teći osmog dana od dana</w:t>
      </w:r>
    </w:p>
    <w:p w:rsidRDefault="00C162A5" w:rsidP="00C162A5" w:rsidR="00C162A5">
      <w:r>
        <w:t>stavljanja rješenja na oglasnu ploču suda. Žalba</w:t>
      </w:r>
    </w:p>
    <w:p w:rsidRDefault="00C162A5" w:rsidP="00C162A5" w:rsidR="00C162A5">
      <w:r>
        <w:t>se upućuje Trgovačkom sudu u Osijeku</w:t>
      </w:r>
    </w:p>
    <w:p w:rsidRDefault="00C162A5" w:rsidP="00C162A5" w:rsidR="00C162A5">
      <w:r>
        <w:t xml:space="preserve">Stalna služba u Slav. Brodu u tri primjerka, a o </w:t>
      </w:r>
    </w:p>
    <w:p w:rsidRDefault="00C162A5" w:rsidP="00C162A5" w:rsidR="00C162A5">
      <w:r>
        <w:t>Žalbi odlučuje Visoki trgovački sud RH Zagreb.</w:t>
      </w:r>
    </w:p>
    <w:p w:rsidRDefault="00C162A5" w:rsidP="00C162A5" w:rsidR="00C162A5">
      <w:r>
        <w:t xml:space="preserve">     </w:t>
      </w:r>
    </w:p>
    <w:p w:rsidRDefault="00786770" w:rsidP="00C162A5" w:rsidR="00786770"/>
    <w:p w:rsidRDefault="00786770" w:rsidP="00C162A5" w:rsidR="00786770">
      <w:proofErr w:type="spellStart"/>
      <w:r>
        <w:t>Rj</w:t>
      </w:r>
      <w:proofErr w:type="spellEnd"/>
      <w:r>
        <w:t>/</w:t>
      </w:r>
    </w:p>
    <w:p w:rsidRDefault="00786770" w:rsidP="00C162A5" w:rsidR="00786770">
      <w:r>
        <w:t>Rješenje nepravomoćno</w:t>
      </w:r>
    </w:p>
    <w:p w:rsidRDefault="00786770" w:rsidP="00C162A5" w:rsidR="00786770">
      <w:r>
        <w:t>Dostaviti:</w:t>
      </w:r>
    </w:p>
    <w:p w:rsidRDefault="00786770" w:rsidP="00786770" w:rsidR="00786770">
      <w:pPr>
        <w:numPr>
          <w:ilvl w:val="0"/>
          <w:numId w:val="5"/>
        </w:numPr>
      </w:pPr>
      <w:r>
        <w:t>Dužniku</w:t>
      </w:r>
    </w:p>
    <w:p w:rsidRDefault="00786770" w:rsidP="00786770" w:rsidR="00786770">
      <w:pPr>
        <w:numPr>
          <w:ilvl w:val="0"/>
          <w:numId w:val="5"/>
        </w:numPr>
      </w:pPr>
      <w:r>
        <w:t xml:space="preserve">ŽDO </w:t>
      </w:r>
      <w:proofErr w:type="spellStart"/>
      <w:r>
        <w:t>Sl.Brod</w:t>
      </w:r>
      <w:proofErr w:type="spellEnd"/>
    </w:p>
    <w:p w:rsidRDefault="00786770" w:rsidP="00786770" w:rsidR="00786770">
      <w:pPr>
        <w:numPr>
          <w:ilvl w:val="0"/>
          <w:numId w:val="5"/>
        </w:numPr>
      </w:pPr>
      <w:r>
        <w:t>E- oglasna ploča</w:t>
      </w:r>
    </w:p>
    <w:p w:rsidRDefault="00786770" w:rsidP="00786770" w:rsidR="00786770"/>
    <w:p w:rsidRDefault="00786770" w:rsidP="00786770" w:rsidR="00786770">
      <w:r>
        <w:t>7.11.2016.                         S u d a c:</w:t>
      </w:r>
    </w:p>
    <w:p w:rsidRDefault="00C162A5" w:rsidP="00C162A5" w:rsidR="00C162A5">
      <w:r>
        <w:t xml:space="preserve">  </w:t>
      </w:r>
    </w:p>
    <w:p w:rsidRDefault="00C162A5" w:rsidP="00C162A5" w:rsidR="00C162A5"/>
    <w:p w:rsidRDefault="00C162A5" w:rsidP="00C162A5" w:rsidR="00C162A5"/>
    <w:p w:rsidRDefault="00C162A5" w:rsidP="00C162A5" w:rsidR="00C162A5"/>
    <w:p w:rsidRDefault="00C162A5" w:rsidP="00C162A5" w:rsidR="00C162A5"/>
    <w:p w:rsidRDefault="00C162A5" w:rsidP="00C162A5" w:rsidR="00C162A5"/>
    <w:p w:rsidRDefault="00C162A5" w:rsidP="00C162A5" w:rsidR="00C162A5"/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107BD"/>
    <w:multiLevelType w:val="hybridMultilevel"/>
    <w:tmpl w:val="24900F2A"/>
    <w:lvl w:tplc="CFCC57C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2887BFA"/>
    <w:multiLevelType w:val="hybridMultilevel"/>
    <w:tmpl w:val="5B9A8B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87A6E4C"/>
    <w:multiLevelType w:val="hybridMultilevel"/>
    <w:tmpl w:val="CBFE59CE"/>
    <w:lvl w:tplc="2098EF4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145182"/>
    <w:rsid w:val="00164960"/>
    <w:rsid w:val="00294F0F"/>
    <w:rsid w:val="00350975"/>
    <w:rsid w:val="00396F19"/>
    <w:rsid w:val="00786770"/>
    <w:rsid w:val="008C4110"/>
    <w:rsid w:val="008D41BF"/>
    <w:rsid w:val="00992253"/>
    <w:rsid w:val="00BC5B51"/>
    <w:rsid w:val="00C162A5"/>
    <w:rsid w:val="00CE2262"/>
    <w:rsid w:val="00CF1578"/>
    <w:rsid w:val="00DD6318"/>
    <w:rsid w:val="00ED402A"/>
    <w:rsid w:val="00EF2BAC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C5B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C5B51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1578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8C41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1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1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1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1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C5B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C5B51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157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8C41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1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1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1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1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16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131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1579.356E41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567413.30</izvorni_sadrzaj>
    <derivirana_varijabla naziv="DomainObject.Predmet.InicijalnaVrijednost_1">567413.30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St-830/2015</izvorni_sadrzaj>
    <derivirana_varijabla naziv="DomainObject.Predmet.OznakaBroj_1">St-830/2015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BOŽIĆ-GRANIT, d. o. o. za proizvodnju, promet i usluge</izvorni_sadrzaj>
    <derivirana_varijabla naziv="DomainObject.Predmet.ProtustrankaFormated_1">  BOŽIĆ-GRANIT, d. o. o. za proizvodnju, promet i usluge</derivirana_varijabla>
  </DomainObject.Predmet.ProtustrankaFormated>
  <DomainObject.Predmet.ProtustrankaFormatedOIB>
    <izvorni_sadrzaj>  BOŽIĆ-GRANIT, d. o. o. za proizvodnju, promet i usluge, OIB 37410555573</izvorni_sadrzaj>
    <derivirana_varijabla naziv="DomainObject.Predmet.ProtustrankaFormatedOIB_1">  BOŽIĆ-GRANIT, d. o. o. za proizvodnju, promet i usluge, OIB 37410555573</derivirana_varijabla>
  </DomainObject.Predmet.ProtustrankaFormatedOIB>
  <DomainObject.Predmet.ProtustrankaFormatedWithAdress>
    <izvorni_sadrzaj> BOŽIĆ-GRANIT, d. o. o. za proizvodnju, promet i usluge, Kralja Zvonimira 18, 35220 Slavonski Šamac</izvorni_sadrzaj>
    <derivirana_varijabla naziv="DomainObject.Predmet.ProtustrankaFormatedWithAdress_1"> BOŽIĆ-GRANIT, d. o. o. za proizvodnju, promet i usluge, Kralja Zvonimira 18, 35220 Slavonski Šamac</derivirana_varijabla>
  </DomainObject.Predmet.ProtustrankaFormatedWithAdress>
  <DomainObject.Predmet.ProtustrankaFormatedWithAdressOIB>
    <izvorni_sadrzaj> BOŽIĆ-GRANIT, d. o. o. za proizvodnju, promet i usluge, OIB 37410555573, Kralja Zvonimira 18, 35220 Slavonski Šamac</izvorni_sadrzaj>
    <derivirana_varijabla naziv="DomainObject.Predmet.ProtustrankaFormatedWithAdressOIB_1"> BOŽIĆ-GRANIT, d. o. o. za proizvodnju, promet i usluge, OIB 37410555573, Kralja Zvonimira 18, 35220 Slavonski Šamac</derivirana_varijabla>
  </DomainObject.Predmet.ProtustrankaFormatedWithAdressOIB>
  <DomainObject.Predmet.ProtustrankaWithAdress>
    <izvorni_sadrzaj>BOŽIĆ-GRANIT, d. o. o. za proizvodnju, promet i usluge Kralja Zvonimira 18, 35220 Slavonski Šamac</izvorni_sadrzaj>
    <derivirana_varijabla naziv="DomainObject.Predmet.ProtustrankaWithAdress_1">BOŽIĆ-GRANIT, d. o. o. za proizvodnju, promet i usluge Kralja Zvonimira 18, 35220 Slavonski Šamac</derivirana_varijabla>
  </DomainObject.Predmet.ProtustrankaWithAdress>
  <DomainObject.Predmet.ProtustrankaWithAdressOIB>
    <izvorni_sadrzaj>BOŽIĆ-GRANIT, d. o. o. za proizvodnju, promet i usluge, OIB 37410555573, Kralja Zvonimira 18, 35220 Slavonski Šamac</izvorni_sadrzaj>
    <derivirana_varijabla naziv="DomainObject.Predmet.ProtustrankaWithAdressOIB_1">BOŽIĆ-GRANIT, d. o. o. za proizvodnju, promet i usluge, OIB 37410555573, Kralja Zvonimira 18, 35220 Slavonski Šamac</derivirana_varijabla>
  </DomainObject.Predmet.ProtustrankaWithAdressOIB>
  <DomainObject.Predmet.ProtustrankaNazivFormated>
    <izvorni_sadrzaj>BOŽIĆ-GRANIT, d. o. o. za proizvodnju, promet i usluge</izvorni_sadrzaj>
    <derivirana_varijabla naziv="DomainObject.Predmet.ProtustrankaNazivFormated_1">BOŽIĆ-GRANIT, d. o. o. za proizvodnju, promet i usluge</derivirana_varijabla>
  </DomainObject.Predmet.ProtustrankaNazivFormated>
  <DomainObject.Predmet.ProtustrankaNazivFormatedOIB>
    <izvorni_sadrzaj>BOŽIĆ-GRANIT, d. o. o. za proizvodnju, promet i usluge, OIB 37410555573</izvorni_sadrzaj>
    <derivirana_varijabla naziv="DomainObject.Predmet.ProtustrankaNazivFormatedOIB_1">BOŽIĆ-GRANIT, d. o. o. za proizvodnju, promet i usluge, OIB 37410555573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 20, 35000 Slavonski Brod</izvorni_sadrzaj>
    <derivirana_varijabla naziv="DomainObject.Predmet.StrankaFormatedWithAdress_1"> FINANCIJSKA AGENCIJA RC OSIJEK, P.Krešimira  IV  20, 35000 Slavonski Brod</derivirana_varijabla>
  </DomainObject.Predmet.StrankaFormatedWithAdress>
  <DomainObject.Predmet.StrankaFormatedWithAdressOIB>
    <izvorni_sadrzaj> FINANCIJSKA AGENCIJA RC OSIJEK, OIB 85821130368, P.Krešimira  IV  20, 35000 Slavonski Brod</izvorni_sadrzaj>
    <derivirana_varijabla naziv="DomainObject.Predmet.StrankaFormatedWithAdressOIB_1"> FINANCIJSKA AGENCIJA RC OSIJEK, OIB 85821130368, P.Krešimira  IV  20, 35000 Slavonski Brod</derivirana_varijabla>
  </DomainObject.Predmet.StrankaFormatedWithAdressOIB>
  <DomainObject.Predmet.StrankaWithAdress>
    <izvorni_sadrzaj>FINANCIJSKA AGENCIJA RC OSIJEK P.Krešimira  IV  20,35000 Slavonski Brod</izvorni_sadrzaj>
    <derivirana_varijabla naziv="DomainObject.Predmet.StrankaWithAdress_1">FINANCIJSKA AGENCIJA RC OSIJEK P.Krešimira  IV  20,35000 Slavonski Brod</derivirana_varijabla>
  </DomainObject.Predmet.StrankaWithAdress>
  <DomainObject.Predmet.StrankaWithAdressOIB>
    <izvorni_sadrzaj>FINANCIJSKA AGENCIJA RC OSIJEK, OIB 85821130368, P.Krešimira  IV  20,35000 Slavonski Brod</izvorni_sadrzaj>
    <derivirana_varijabla naziv="DomainObject.Predmet.StrankaWithAdressOIB_1">FINANCIJSKA AGENCIJA RC OSIJEK, OIB 85821130368, P.Krešimira  IV 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 20, 35000 Slavonski Brod</item>
    </izvorni_sadrzaj>
    <derivirana_varijabla naziv="DomainObject.Predmet.StrankaListFormatedWithAdress_1">
      <item>FINANCIJSKA AGENCIJA RC OSIJEK, P.Krešimira  IV  20, 35000 Slavonski Brod</item>
    </derivirana_varijabla>
  </DomainObject.Predmet.StrankaListFormatedWithAdress>
  <DomainObject.Predmet.StrankaListFormatedWithAdressOIB>
    <izvorni_sadrzaj>
      <item>FINANCIJSKA AGENCIJA RC OSIJEK, OIB 85821130368, P.Krešimira  IV  20, 35000 Slavonski Brod</item>
    </izvorni_sadrzaj>
    <derivirana_varijabla naziv="DomainObject.Predmet.StrankaListFormatedWithAdressOIB_1">
      <item>FINANCIJSKA AGENCIJA RC OSIJEK, OIB 85821130368, P.Krešimira  IV 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BOŽIĆ-GRANIT, d. o. o. za proizvodnju, promet i usluge</item>
    </izvorni_sadrzaj>
    <derivirana_varijabla naziv="DomainObject.Predmet.ProtuStrankaListFormated_1">
      <item>BOŽIĆ-GRANIT, d. o. o. za proizvodnju, promet i usluge</item>
    </derivirana_varijabla>
  </DomainObject.Predmet.ProtuStrankaListFormated>
  <DomainObject.Predmet.ProtuStrankaListFormatedOIB>
    <izvorni_sadrzaj>
      <item>BOŽIĆ-GRANIT, d. o. o. za proizvodnju, promet i usluge, OIB 37410555573</item>
    </izvorni_sadrzaj>
    <derivirana_varijabla naziv="DomainObject.Predmet.ProtuStrankaListFormatedOIB_1">
      <item>BOŽIĆ-GRANIT, d. o. o. za proizvodnju, promet i usluge, OIB 37410555573</item>
    </derivirana_varijabla>
  </DomainObject.Predmet.ProtuStrankaListFormatedOIB>
  <DomainObject.Predmet.ProtuStrankaListFormatedWithAdress>
    <izvorni_sadrzaj>
      <item>BOŽIĆ-GRANIT, d. o. o. za proizvodnju, promet i usluge, Kralja Zvonimira 18, 35220 Slavonski Šamac</item>
    </izvorni_sadrzaj>
    <derivirana_varijabla naziv="DomainObject.Predmet.ProtuStrankaListFormatedWithAdress_1">
      <item>BOŽIĆ-GRANIT, d. o. o. za proizvodnju, promet i usluge, Kralja Zvonimira 18, 35220 Slavonski Šamac</item>
    </derivirana_varijabla>
  </DomainObject.Predmet.ProtuStrankaListFormatedWithAdress>
  <DomainObject.Predmet.ProtuStrankaListFormatedWithAdressOIB>
    <izvorni_sadrzaj>
      <item>BOŽIĆ-GRANIT, d. o. o. za proizvodnju, promet i usluge, OIB 37410555573, Kralja Zvonimira 18, 35220 Slavonski Šamac</item>
    </izvorni_sadrzaj>
    <derivirana_varijabla naziv="DomainObject.Predmet.ProtuStrankaListFormatedWithAdressOIB_1">
      <item>BOŽIĆ-GRANIT, d. o. o. za proizvodnju, promet i usluge, OIB 37410555573, Kralja Zvonimira 18, 35220 Slavonski Šamac</item>
    </derivirana_varijabla>
  </DomainObject.Predmet.ProtuStrankaListFormatedWithAdressOIB>
  <DomainObject.Predmet.ProtuStrankaListNazivFormated>
    <izvorni_sadrzaj>
      <item>BOŽIĆ-GRANIT, d. o. o. za proizvodnju, promet i usluge</item>
    </izvorni_sadrzaj>
    <derivirana_varijabla naziv="DomainObject.Predmet.ProtuStrankaListNazivFormated_1">
      <item>BOŽIĆ-GRANIT, d. o. o. za proizvodnju, promet i usluge</item>
    </derivirana_varijabla>
  </DomainObject.Predmet.ProtuStrankaListNazivFormated>
  <DomainObject.Predmet.ProtuStrankaListNazivFormatedOIB>
    <izvorni_sadrzaj>
      <item>BOŽIĆ-GRANIT, d. o. o. za proizvodnju, promet i usluge, OIB 37410555573</item>
    </izvorni_sadrzaj>
    <derivirana_varijabla naziv="DomainObject.Predmet.ProtuStrankaListNazivFormatedOIB_1">
      <item>BOŽIĆ-GRANIT, d. o. o. za proizvodnju, promet i usluge, OIB 37410555573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BOŽIĆ-GRANIT, d. o. o. za proizvodnju, promet i usluge</izvorni_sadrzaj>
    <derivirana_varijabla naziv="DomainObject.Predmet.ProtustrankaIDrugi_1">BOŽIĆ-GRANIT, d. o. o. za proizvodnju, promet i usluge</derivirana_varijabla>
  </DomainObject.Predmet.ProtustrankaIDrugi>
  <DomainObject.Predmet.StrankaIDrugiAdressOIB>
    <izvorni_sadrzaj>FINANCIJSKA AGENCIJA RC OSIJEK, OIB 85821130368, P.Krešimira  IV  20, 35000 Slavonski Brod</izvorni_sadrzaj>
    <derivirana_varijabla naziv="DomainObject.Predmet.StrankaIDrugiAdressOIB_1">FINANCIJSKA AGENCIJA RC OSIJEK, OIB 85821130368, P.Krešimira  IV  20, 35000 Slavonski Brod</derivirana_varijabla>
  </DomainObject.Predmet.StrankaIDrugiAdressOIB>
  <DomainObject.Predmet.ProtustrankaIDrugiAdressOIB>
    <izvorni_sadrzaj>BOŽIĆ-GRANIT, d. o. o. za proizvodnju, promet i usluge, OIB 37410555573, Kralja Zvonimira 18, 35220 Slavonski Šamac</izvorni_sadrzaj>
    <derivirana_varijabla naziv="DomainObject.Predmet.ProtustrankaIDrugiAdressOIB_1">BOŽIĆ-GRANIT, d. o. o. za proizvodnju, promet i usluge, OIB 37410555573, Kralja Zvonimira 18, 35220 Slavonski Šamac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BOŽIĆ-GRANIT, d. o. o. za proizvodnju, promet i usluge</item>
    </izvorni_sadrzaj>
    <derivirana_varijabla naziv="DomainObject.Predmet.SudioniciListNaziv_1">
      <item>FINANCIJSKA AGENCIJA RC OSIJEK</item>
      <item>BOŽIĆ-GRANIT, d. o. o. za proizvodnju, promet i usluge</item>
    </derivirana_varijabla>
  </DomainObject.Predmet.SudioniciListNaziv>
  <DomainObject.Predmet.SudioniciListAdressOIB>
    <izvorni_sadrzaj>
      <item>FINANCIJSKA AGENCIJA RC OSIJEK, OIB 85821130368, P.Krešimira  IV  20,35000 Slavonski Brod</item>
      <item>BOŽIĆ-GRANIT, d. o. o. za proizvodnju, promet i usluge, OIB 37410555573, Kralja Zvonimira 18,35220 Slavonski Šamac</item>
    </izvorni_sadrzaj>
    <derivirana_varijabla naziv="DomainObject.Predmet.SudioniciListAdressOIB_1">
      <item>FINANCIJSKA AGENCIJA RC OSIJEK, OIB 85821130368, P.Krešimira  IV  20,35000 Slavonski Brod</item>
      <item>BOŽIĆ-GRANIT, d. o. o. za proizvodnju, promet i usluge, OIB 37410555573, Kralja Zvonimira 18,35220 Slavonski Šamac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37410555573</item>
    </izvorni_sadrzaj>
    <derivirana_varijabla naziv="DomainObject.Predmet.SudioniciListNazivOIB_1">
      <item>, OIB 85821130368</item>
      <item>, OIB 37410555573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633</properties:Words>
  <properties:Characters>3349</properties:Characters>
  <properties:Lines>112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4457</properties:CharactersWithSpaces>
  <properties:SharedDoc>false</properties:SharedDoc>
  <properties:HLinks>
    <vt:vector size="6" baseType="variant">
      <vt:variant>
        <vt:i4>6422621</vt:i4>
      </vt:variant>
      <vt:variant>
        <vt:i4>2208</vt:i4>
      </vt:variant>
      <vt:variant>
        <vt:i4>1025</vt:i4>
      </vt:variant>
      <vt:variant>
        <vt:i4>1</vt:i4>
      </vt:variant>
      <vt:variant>
        <vt:lpwstr>cid:image001.png@01D21579.356E4190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2016-11-04T09:29:00Z</dcterms:created>
  <dc:creator>bconka</dc:creator>
  <cp:lastModifiedBy>wsadmin</cp:lastModifiedBy>
  <cp:lastPrinted>2016-11-04T09:29:00Z</cp:lastPrinted>
  <dcterms:modified xmlns:xsi="http://www.w3.org/2001/XMLSchema-instance" xsi:type="dcterms:W3CDTF">2016-11-08T07:49:00Z</dcterms:modified>
  <cp:revision>3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