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62f4" w14:paraId="98d62f4" w:rsidRDefault="00AE649C" w:rsidP="00FA5B5E" w:rsidR="00AE649C" w:rsidRPr="00B76F3C">
      <w:pPr>
        <w:pStyle w:val="Naslov3"/>
        <w15:collapsed w:val="false"/>
      </w:pPr>
    </w:p>
    <w:p w:rsidRDefault="008044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0447E" w:rsidP="0080447E" w:rsidR="0080447E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St-335/2016-3.</w:t>
      </w:r>
    </w:p>
    <w:p w:rsidRDefault="0080447E" w:rsidP="0080447E" w:rsidR="0080447E">
      <w:pPr>
        <w:jc w:val="center"/>
        <w:rPr>
          <w:rFonts w:cs="Arial" w:hAnsi="Arial" w:ascii="Arial"/>
          <w:b/>
          <w:noProof/>
        </w:rPr>
      </w:pPr>
    </w:p>
    <w:p w:rsidRDefault="0080447E" w:rsidP="0080447E" w:rsidR="0080447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0447E" w:rsidP="0080447E" w:rsidR="0080447E">
      <w:pPr>
        <w:rPr>
          <w:rFonts w:cs="Arial" w:hAnsi="Arial" w:ascii="Arial"/>
          <w:b/>
          <w:noProof/>
        </w:rPr>
      </w:pPr>
    </w:p>
    <w:p w:rsidRDefault="0080447E" w:rsidP="0080447E" w:rsidR="0080447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0447E" w:rsidP="0080447E" w:rsidR="0080447E">
      <w:pPr>
        <w:outlineLvl w:val="0"/>
        <w:rPr>
          <w:rFonts w:cs="Arial" w:hAnsi="Arial" w:ascii="Arial"/>
          <w:noProof/>
        </w:rPr>
      </w:pPr>
    </w:p>
    <w:p w:rsidRDefault="0080447E" w:rsidP="0080447E" w:rsidR="0080447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BIS j.d.o.o. za proizvodnju i usluge iz </w:t>
      </w:r>
      <w:proofErr w:type="spellStart"/>
      <w:r>
        <w:rPr>
          <w:rFonts w:cs="Arial" w:hAnsi="Arial" w:ascii="Arial"/>
        </w:rPr>
        <w:t>Novoseljana</w:t>
      </w:r>
      <w:proofErr w:type="spellEnd"/>
      <w:r>
        <w:rPr>
          <w:rFonts w:cs="Arial" w:hAnsi="Arial" w:ascii="Arial"/>
        </w:rPr>
        <w:t>, Slavonska cesta 87, MBS 010086859, OIB 92063993054, d</w:t>
      </w:r>
      <w:r>
        <w:rPr>
          <w:rFonts w:cs="Arial" w:hAnsi="Arial" w:ascii="Arial"/>
          <w:noProof/>
        </w:rPr>
        <w:t>ana 05. svibnja 2016. godine</w:t>
      </w:r>
    </w:p>
    <w:p w:rsidRDefault="0080447E" w:rsidP="0080447E" w:rsidR="0080447E">
      <w:pPr>
        <w:ind w:firstLine="851"/>
        <w:jc w:val="both"/>
        <w:rPr>
          <w:rFonts w:cs="Arial" w:hAnsi="Arial" w:ascii="Arial"/>
          <w:noProof/>
        </w:rPr>
      </w:pPr>
    </w:p>
    <w:p w:rsidRDefault="0080447E" w:rsidP="0080447E" w:rsidR="0080447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0447E" w:rsidP="0080447E" w:rsidR="0080447E">
      <w:pPr>
        <w:jc w:val="center"/>
        <w:rPr>
          <w:rFonts w:cs="Arial" w:hAnsi="Arial" w:ascii="Arial"/>
        </w:rPr>
      </w:pPr>
    </w:p>
    <w:p w:rsidRDefault="0080447E" w:rsidP="0080447E" w:rsidR="0080447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Ivanu </w:t>
      </w:r>
      <w:proofErr w:type="spellStart"/>
      <w:r>
        <w:rPr>
          <w:rFonts w:cs="Arial" w:hAnsi="Arial" w:ascii="Arial"/>
        </w:rPr>
        <w:t>Višiću</w:t>
      </w:r>
      <w:proofErr w:type="spellEnd"/>
      <w:r>
        <w:rPr>
          <w:rFonts w:cs="Arial" w:hAnsi="Arial" w:ascii="Arial"/>
        </w:rPr>
        <w:t xml:space="preserve"> iz Bjelovara, Slavonska cesta 87, OIB 97015482392, kao osobi ovlaštenoj za zastupanje dužnika po zakonu da u roku od 8 dana plati predujam za namirenje troškova stečajnog postupka i to iznos od 1.000,00 kuna u Fond za namirenje troškova postupka koji se vodi kod ovog suda IBAN:HR6123900011300000630 Model HR05 50-335-16 i dodatni iznos predujma od 10.000,00 kuna, na račun ovog suda IBAN:HR6123900011300000630, Model HR 05 540-335-16. Rok od 8 dana počinje teći istekom 8 dana od dana objave ovog rješenja na e-oglasnoj ploči ovog suda. </w:t>
      </w:r>
    </w:p>
    <w:p w:rsidRDefault="0080447E" w:rsidP="0080447E" w:rsidR="0080447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80447E" w:rsidP="0080447E" w:rsidR="0080447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Ivan </w:t>
      </w:r>
      <w:proofErr w:type="spellStart"/>
      <w:r>
        <w:rPr>
          <w:rFonts w:cs="Arial" w:hAnsi="Arial" w:ascii="Arial"/>
          <w:lang w:eastAsia="hr-HR"/>
        </w:rPr>
        <w:t>Višić</w:t>
      </w:r>
      <w:proofErr w:type="spellEnd"/>
      <w:r>
        <w:rPr>
          <w:rFonts w:cs="Arial" w:hAnsi="Arial" w:ascii="Arial"/>
          <w:lang w:eastAsia="hr-HR"/>
        </w:rPr>
        <w:t xml:space="preserve"> iz Bjelovara, Slavonska cesta 87, OIB 97015482392,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80447E" w:rsidP="0080447E" w:rsidR="0080447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Ivana </w:t>
      </w:r>
      <w:proofErr w:type="spellStart"/>
      <w:r>
        <w:rPr>
          <w:rFonts w:cs="Arial" w:hAnsi="Arial" w:ascii="Arial"/>
          <w:lang w:eastAsia="hr-HR"/>
        </w:rPr>
        <w:t>Višić</w:t>
      </w:r>
      <w:proofErr w:type="spellEnd"/>
      <w:r>
        <w:rPr>
          <w:rFonts w:cs="Arial" w:hAnsi="Arial" w:ascii="Arial"/>
          <w:lang w:eastAsia="hr-HR"/>
        </w:rPr>
        <w:t xml:space="preserve"> iz Bjelovara, Slavonska cesta 87, OIB 97015482392,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51-335-16,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HR05 540-335-16.</w:t>
      </w:r>
    </w:p>
    <w:p w:rsidRDefault="0080447E" w:rsidP="0080447E" w:rsidR="0080447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80447E" w:rsidP="0080447E" w:rsidR="0080447E">
      <w:pPr>
        <w:jc w:val="both"/>
        <w:rPr>
          <w:rFonts w:cs="Arial" w:eastAsia="Calibri" w:hAnsi="Arial" w:ascii="Arial"/>
        </w:rPr>
      </w:pPr>
    </w:p>
    <w:p w:rsidRDefault="0080447E" w:rsidP="0080447E" w:rsidR="0080447E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80447E" w:rsidP="0080447E" w:rsidR="0080447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293 dana, u ukupnom iznosu od 1.890,18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80447E" w:rsidP="0080447E" w:rsidR="0080447E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0447E" w:rsidP="0080447E" w:rsidR="0080447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</w:t>
      </w:r>
    </w:p>
    <w:p w:rsidRDefault="0080447E" w:rsidP="0080447E" w:rsidR="0080447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Ivan </w:t>
      </w:r>
      <w:proofErr w:type="spellStart"/>
      <w:r>
        <w:rPr>
          <w:rFonts w:cs="Arial" w:hAnsi="Arial" w:ascii="Arial"/>
          <w:lang w:eastAsia="hr-HR"/>
        </w:rPr>
        <w:t>Višić</w:t>
      </w:r>
      <w:proofErr w:type="spellEnd"/>
      <w:r>
        <w:rPr>
          <w:rFonts w:cs="Arial" w:hAnsi="Arial" w:ascii="Arial"/>
          <w:lang w:eastAsia="hr-HR"/>
        </w:rPr>
        <w:t xml:space="preserve"> iz Bjelovara, Slavonska cesta 87, OIB 97015482392,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293 dana, u ukupnom iznosu od 1.890,18 kn.</w:t>
      </w:r>
    </w:p>
    <w:p w:rsidRDefault="0080447E" w:rsidP="0080447E" w:rsidR="0080447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</w:t>
      </w:r>
      <w:r>
        <w:rPr>
          <w:rFonts w:cs="Arial" w:eastAsia="Calibri" w:hAnsi="Arial" w:ascii="Arial"/>
        </w:rPr>
        <w:lastRenderedPageBreak/>
        <w:t xml:space="preserve">računa, sud ocjenjuje da je postojanje stečajnog razloga i obveza podnošenja prijedloga za pokretanja stečajnog postupka za osobu ovlaštenu za zastupanje dužnika po zakonu Ivanu </w:t>
      </w:r>
      <w:proofErr w:type="spellStart"/>
      <w:r>
        <w:rPr>
          <w:rFonts w:cs="Arial" w:eastAsia="Calibri" w:hAnsi="Arial" w:ascii="Arial"/>
        </w:rPr>
        <w:t>Višić</w:t>
      </w:r>
      <w:proofErr w:type="spellEnd"/>
      <w:r>
        <w:rPr>
          <w:rFonts w:cs="Arial" w:eastAsia="Calibri" w:hAnsi="Arial" w:ascii="Arial"/>
        </w:rPr>
        <w:t xml:space="preserve"> postojala istekom razdoblja od 60 dana i on je najkasnije u daljnjem roku od 21 dana bio dužan podnijeti prijedlog za pokretanje stečajnog postupka, što nije učinio.</w:t>
      </w:r>
    </w:p>
    <w:p w:rsidRDefault="0080447E" w:rsidP="0080447E" w:rsidR="0080447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80447E" w:rsidP="0080447E" w:rsidR="0080447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80447E" w:rsidP="0080447E" w:rsidR="0080447E">
      <w:pPr>
        <w:ind w:firstLine="851"/>
        <w:jc w:val="center"/>
        <w:rPr>
          <w:rFonts w:cs="Arial" w:eastAsia="Times New Roman" w:hAnsi="Arial" w:ascii="Arial"/>
          <w:noProof/>
        </w:rPr>
      </w:pPr>
      <w:r>
        <w:rPr>
          <w:rFonts w:cs="Arial" w:eastAsia="Calibri" w:hAnsi="Arial" w:ascii="Arial"/>
        </w:rPr>
        <w:t>U Bjelovaru, 05</w:t>
      </w:r>
      <w:r>
        <w:rPr>
          <w:rFonts w:cs="Arial" w:hAnsi="Arial" w:ascii="Arial"/>
          <w:noProof/>
        </w:rPr>
        <w:t>. svibnja 2016. godine</w:t>
      </w:r>
    </w:p>
    <w:p w:rsidRDefault="0080447E" w:rsidP="0080447E" w:rsidR="0080447E">
      <w:pPr>
        <w:jc w:val="center"/>
        <w:rPr>
          <w:rFonts w:cs="Arial" w:eastAsia="Calibri" w:hAnsi="Arial" w:ascii="Arial"/>
        </w:rPr>
      </w:pPr>
    </w:p>
    <w:p w:rsidRDefault="0080447E" w:rsidP="0080447E" w:rsidR="0080447E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80447E" w:rsidP="0080447E" w:rsidR="0080447E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80447E" w:rsidP="0080447E" w:rsidR="0080447E">
      <w:pPr>
        <w:rPr>
          <w:rFonts w:cs="Arial" w:eastAsia="Calibri" w:hAnsi="Arial" w:ascii="Arial"/>
        </w:rPr>
      </w:pPr>
    </w:p>
    <w:p w:rsidRDefault="0080447E" w:rsidP="0080447E" w:rsidR="0080447E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0447E" w:rsidP="0080447E" w:rsidR="0080447E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80447E" w:rsidP="0080447E" w:rsidR="0080447E">
      <w:pPr>
        <w:rPr>
          <w:rFonts w:cs="Arial" w:hAnsi="Arial" w:ascii="Arial"/>
        </w:rPr>
      </w:pPr>
      <w:bookmarkStart w:name="_GoBack" w:id="0"/>
      <w:bookmarkEnd w:id="0"/>
    </w:p>
    <w:p w:rsidRDefault="0080447E" w:rsidP="0080447E" w:rsidR="0080447E">
      <w:pPr>
        <w:rPr>
          <w:rFonts w:cs="Arial" w:hAnsi="Arial" w:ascii="Arial"/>
        </w:rPr>
      </w:pPr>
    </w:p>
    <w:p w:rsidRDefault="0080447E" w:rsidP="0080447E" w:rsidR="0080447E">
      <w:pPr>
        <w:rPr>
          <w:rFonts w:cs="Arial" w:eastAsia="Calibri" w:hAnsi="Arial" w:ascii="Arial"/>
        </w:rPr>
      </w:pPr>
    </w:p>
    <w:p w:rsidRDefault="0080447E" w:rsidP="0080447E" w:rsidR="0080447E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0447E" w:rsidP="0080447E" w:rsidR="0080447E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80447E" w:rsidP="0080447E" w:rsidR="0080447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80447E" w:rsidP="0080447E" w:rsidR="0080447E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80447E" w:rsidP="0080447E" w:rsidR="0080447E">
      <w:pPr>
        <w:rPr>
          <w:rFonts w:cs="Arial" w:hAnsi="Arial" w:ascii="Arial"/>
        </w:rPr>
      </w:pPr>
      <w:r>
        <w:rPr>
          <w:rFonts w:cs="Arial" w:hAnsi="Arial" w:ascii="Arial"/>
        </w:rPr>
        <w:t>Bj.05.5.2016.g.</w:t>
      </w:r>
    </w:p>
    <w:p w:rsidRDefault="0080447E" w:rsidP="0080447E" w:rsidR="0080447E">
      <w:pPr>
        <w:rPr>
          <w:rFonts w:cs="Arial" w:eastAsia="Calibri" w:hAnsi="Arial" w:ascii="Arial"/>
        </w:rPr>
      </w:pPr>
    </w:p>
    <w:p w:rsidRDefault="0080447E" w:rsidP="0080447E" w:rsidR="0080447E">
      <w:pPr>
        <w:rPr>
          <w:rFonts w:cs="Arial" w:eastAsia="Calibri" w:hAnsi="Arial" w:ascii="Arial"/>
        </w:rPr>
      </w:pPr>
    </w:p>
    <w:p w:rsidRDefault="0080447E" w:rsidP="0080447E" w:rsidR="0080447E">
      <w:pPr>
        <w:rPr>
          <w:rFonts w:cs="Arial" w:eastAsia="Times New Roman" w:hAnsi="Arial" w:ascii="Arial"/>
        </w:rPr>
      </w:pPr>
    </w:p>
    <w:p w:rsidRDefault="0080447E" w:rsidP="0080447E" w:rsidR="0080447E">
      <w:pPr>
        <w:pStyle w:val="Poetniodjeljak"/>
        <w:rPr>
          <w:rFonts w:cs="Arial" w:hAnsi="Arial" w:ascii="Arial"/>
        </w:rPr>
      </w:pPr>
    </w:p>
    <w:p w:rsidRDefault="0080447E" w:rsidP="0080447E" w:rsidR="0080447E">
      <w:pPr>
        <w:pStyle w:val="NormaleSPIS"/>
        <w:rPr>
          <w:rFonts w:cs="Arial" w:hAnsi="Arial" w:ascii="Arial"/>
          <w:noProof/>
        </w:rPr>
      </w:pPr>
    </w:p>
    <w:p w:rsidRDefault="0080447E" w:rsidP="0080447E" w:rsidR="0080447E">
      <w:pPr>
        <w:rPr>
          <w:rFonts w:cs="Arial" w:hAnsi="Arial" w:ascii="Arial"/>
        </w:rPr>
      </w:pPr>
    </w:p>
    <w:p w:rsidRDefault="0080447E" w:rsidP="0080447E" w:rsidR="0080447E">
      <w:pPr>
        <w:rPr>
          <w:rFonts w:cs="Arial" w:hAnsi="Arial" w:ascii="Arial"/>
        </w:rPr>
      </w:pPr>
    </w:p>
    <w:p w:rsidRDefault="0080447E" w:rsidP="0080447E" w:rsidR="0080447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80447E" w:rsidP="0080447E" w:rsidR="0080447E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47E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26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St-335/2016-3</izvorni_sadrzaj>
    <derivirana_varijabla naziv="DomainObject.Oznaka_1">St-335/2016-3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 jednostavno društvo s ograničenom odgovornošću za proizvodnju i usluge</izvorni_sadrzaj>
    <derivirana_varijabla naziv="DomainObject.Predmet.ProtustrankaFormated_1">  BIS jednostavno društvo s ograničenom odgovornošću za proizvodnju i usluge</derivirana_varijabla>
  </DomainObject.Predmet.ProtustrankaFormated>
  <DomainObject.Predmet.ProtustrankaFormatedOIB>
    <izvorni_sadrzaj>  BIS jednostavno društvo s ograničenom odgovornošću za proizvodnju i usluge, OIB 92063993054</izvorni_sadrzaj>
    <derivirana_varijabla naziv="DomainObject.Predmet.ProtustrankaFormatedOIB_1">  BIS jednostavno društvo s ograničenom odgovornošću za proizvodnju i usluge, OIB 92063993054</derivirana_varijabla>
  </DomainObject.Predmet.ProtustrankaFormatedOIB>
  <DomainObject.Predmet.ProtustrankaFormatedWithAdress>
    <izvorni_sadrzaj> BIS jednostavno društvo s ograničenom odgovornošću za proizvodnju i usluge, Slavonska cesta 87, 43000 Novoseljani</izvorni_sadrzaj>
    <derivirana_varijabla naziv="DomainObject.Predmet.ProtustrankaFormatedWithAdress_1"> BIS jednostavno društvo s ograničenom odgovornošću za proizvodnju i usluge, Slavonska cesta 87, 43000 Novoseljani</derivirana_varijabla>
  </DomainObject.Predmet.ProtustrankaFormatedWithAdress>
  <DomainObject.Predmet.ProtustrankaFormatedWithAdressOIB>
    <izvorni_sadrzaj> BIS jednostavno društvo s ograničenom odgovornošću za proizvodnju i usluge, OIB 92063993054, Slavonska cesta 87, 43000 Novoseljani</izvorni_sadrzaj>
    <derivirana_varijabla naziv="DomainObject.Predmet.ProtustrankaFormatedWithAdressOIB_1"> BIS jednostavno društvo s ograničenom odgovornošću za proizvodnju i usluge, OIB 92063993054, Slavonska cesta 87, 43000 Novoseljani</derivirana_varijabla>
  </DomainObject.Predmet.ProtustrankaFormatedWithAdressOIB>
  <DomainObject.Predmet.ProtustrankaWithAdress>
    <izvorni_sadrzaj>BIS jednostavno društvo s ograničenom odgovornošću za proizvodnju i usluge Slavonska cesta 87, 43000 Novoseljani</izvorni_sadrzaj>
    <derivirana_varijabla naziv="DomainObject.Predmet.ProtustrankaWithAdress_1">BIS jednostavno društvo s ograničenom odgovornošću za proizvodnju i usluge Slavonska cesta 87, 43000 Novoseljani</derivirana_varijabla>
  </DomainObject.Predmet.ProtustrankaWithAdress>
  <DomainObject.Predmet.ProtustrankaWithAdressOIB>
    <izvorni_sadrzaj>BIS jednostavno društvo s ograničenom odgovornošću za proizvodnju i usluge, OIB 92063993054, Slavonska cesta 87, 43000 Novoseljani</izvorni_sadrzaj>
    <derivirana_varijabla naziv="DomainObject.Predmet.ProtustrankaWithAdressOIB_1">BIS jednostavno društvo s ograničenom odgovornošću za proizvodnju i usluge, OIB 92063993054, Slavonska cesta 87, 43000 Novoseljani</derivirana_varijabla>
  </DomainObject.Predmet.ProtustrankaWithAdressOIB>
  <DomainObject.Predmet.ProtustrankaNazivFormated>
    <izvorni_sadrzaj>BIS jednostavno društvo s ograničenom odgovornošću za proizvodnju i usluge</izvorni_sadrzaj>
    <derivirana_varijabla naziv="DomainObject.Predmet.ProtustrankaNazivFormated_1">BIS jednostavno društvo s ograničenom odgovornošću za proizvodnju i usluge</derivirana_varijabla>
  </DomainObject.Predmet.ProtustrankaNazivFormated>
  <DomainObject.Predmet.ProtustrankaNazivFormatedOIB>
    <izvorni_sadrzaj>BIS jednostavno društvo s ograničenom odgovornošću za proizvodnju i usluge, OIB 92063993054</izvorni_sadrzaj>
    <derivirana_varijabla naziv="DomainObject.Predmet.ProtustrankaNazivFormatedOIB_1">BIS jednostavno društvo s ograničenom odgovornošću za proizvodnju i usluge, OIB 92063993054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BIS jednostavno društvo s ograničenom odgovornošću za proizvodnju i usluge</item>
    </izvorni_sadrzaj>
    <derivirana_varijabla naziv="DomainObject.Predmet.ProtuStrankaListFormated_1">
      <item>BIS jednostavno društvo s ograničenom odgovornošću za proizvodnju i usluge</item>
    </derivirana_varijabla>
  </DomainObject.Predmet.ProtuStrankaListFormated>
  <DomainObject.Predmet.ProtuStrankaListFormatedOIB>
    <izvorni_sadrzaj>
      <item>BIS jednostavno društvo s ograničenom odgovornošću za proizvodnju i usluge, OIB 92063993054</item>
    </izvorni_sadrzaj>
    <derivirana_varijabla naziv="DomainObject.Predmet.ProtuStrankaListFormatedOIB_1">
      <item>BIS jednostavno društvo s ograničenom odgovornošću za proizvodnju i usluge, OIB 92063993054</item>
    </derivirana_varijabla>
  </DomainObject.Predmet.ProtuStrankaListFormatedOIB>
  <DomainObject.Predmet.ProtuStrankaListFormatedWithAdress>
    <izvorni_sadrzaj>
      <item>BIS jednostavno društvo s ograničenom odgovornošću za proizvodnju i usluge, Slavonska cesta 87, 43000 Novoseljani</item>
    </izvorni_sadrzaj>
    <derivirana_varijabla naziv="DomainObject.Predmet.ProtuStrankaListFormatedWithAdress_1">
      <item>BIS jednostavno društvo s ograničenom odgovornošću za proizvodnju i usluge, Slavonska cesta 87, 43000 Novoseljani</item>
    </derivirana_varijabla>
  </DomainObject.Predmet.ProtuStrankaListFormatedWithAdress>
  <DomainObject.Predmet.ProtuStrankaListFormatedWithAdressOIB>
    <izvorni_sadrzaj>
      <item>BIS jednostavno društvo s ograničenom odgovornošću za proizvodnju i usluge, OIB 92063993054, Slavonska cesta 87, 43000 Novoseljani</item>
    </izvorni_sadrzaj>
    <derivirana_varijabla naziv="DomainObject.Predmet.ProtuStrankaListFormatedWithAdressOIB_1">
      <item>BIS jednostavno društvo s ograničenom odgovornošću za proizvodnju i usluge, OIB 92063993054, Slavonska cesta 87, 43000 Novoseljani</item>
    </derivirana_varijabla>
  </DomainObject.Predmet.ProtuStrankaListFormatedWithAdressOIB>
  <DomainObject.Predmet.ProtuStrankaListNazivFormated>
    <izvorni_sadrzaj>
      <item>BIS jednostavno društvo s ograničenom odgovornošću za proizvodnju i usluge</item>
    </izvorni_sadrzaj>
    <derivirana_varijabla naziv="DomainObject.Predmet.ProtuStrankaListNazivFormated_1">
      <item>BIS jednostavno društvo s ograničenom odgovornošću za proizvodnju i usluge</item>
    </derivirana_varijabla>
  </DomainObject.Predmet.ProtuStrankaListNazivFormated>
  <DomainObject.Predmet.ProtuStrankaListNazivFormatedOIB>
    <izvorni_sadrzaj>
      <item>BIS jednostavno društvo s ograničenom odgovornošću za proizvodnju i usluge, OIB 92063993054</item>
    </izvorni_sadrzaj>
    <derivirana_varijabla naziv="DomainObject.Predmet.ProtuStrankaListNazivFormatedOIB_1">
      <item>BIS jednostavno društvo s ograničenom odgovornošću za proizvodnju i usluge, OIB 92063993054</item>
    </derivirana_varijabla>
  </DomainObject.Predmet.ProtuStrankaListNazivFormatedOIB>
  <DomainObject.Predmet.OstaliListFormated>
    <izvorni_sadrzaj>
      <item>IVAN VIŠIĆ</item>
    </izvorni_sadrzaj>
    <derivirana_varijabla naziv="DomainObject.Predmet.OstaliListFormated_1">
      <item>IVAN VIŠIĆ</item>
    </derivirana_varijabla>
  </DomainObject.Predmet.OstaliListFormated>
  <DomainObject.Predmet.OstaliListFormatedOIB>
    <izvorni_sadrzaj>
      <item>IVAN VIŠIĆ, OIB 97015482392</item>
    </izvorni_sadrzaj>
    <derivirana_varijabla naziv="DomainObject.Predmet.OstaliListFormatedOIB_1">
      <item>IVAN VIŠIĆ, OIB 97015482392</item>
    </derivirana_varijabla>
  </DomainObject.Predmet.OstaliListFormatedOIB>
  <DomainObject.Predmet.OstaliListFormatedWithAdress>
    <izvorni_sadrzaj>
      <item>IVAN VIŠIĆ, Slavonska cesta 87, 43000 Bjelovar</item>
    </izvorni_sadrzaj>
    <derivirana_varijabla naziv="DomainObject.Predmet.OstaliListFormatedWithAdress_1">
      <item>IVAN VIŠIĆ, Slavonska cesta 87, 43000 Bjelovar</item>
    </derivirana_varijabla>
  </DomainObject.Predmet.OstaliListFormatedWithAdress>
  <DomainObject.Predmet.OstaliListFormatedWithAdressOIB>
    <izvorni_sadrzaj>
      <item>IVAN VIŠIĆ, OIB 97015482392, Slavonska cesta 87, 43000 Bjelovar</item>
    </izvorni_sadrzaj>
    <derivirana_varijabla naziv="DomainObject.Predmet.OstaliListFormatedWithAdressOIB_1">
      <item>IVAN VIŠIĆ, OIB 97015482392, Slavonska cesta 87, 43000 Bjelovar</item>
    </derivirana_varijabla>
  </DomainObject.Predmet.OstaliListFormatedWithAdressOIB>
  <DomainObject.Predmet.OstaliListNazivFormated>
    <izvorni_sadrzaj>
      <item>IVAN VIŠIĆ</item>
    </izvorni_sadrzaj>
    <derivirana_varijabla naziv="DomainObject.Predmet.OstaliListNazivFormated_1">
      <item>IVAN VIŠIĆ</item>
    </derivirana_varijabla>
  </DomainObject.Predmet.OstaliListNazivFormated>
  <DomainObject.Predmet.OstaliListNazivFormatedOIB>
    <izvorni_sadrzaj>
      <item>IVAN VIŠIĆ, OIB 97015482392</item>
    </izvorni_sadrzaj>
    <derivirana_varijabla naziv="DomainObject.Predmet.OstaliListNazivFormatedOIB_1">
      <item>IVAN VIŠIĆ, OIB 97015482392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St-335/2016-3</izvorni_sadrzaj>
    <derivirana_varijabla naziv="DomainObject.PoslovniBrojDokumenta_1">St-335/2016-3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BIS jednostavno društvo s ograničenom odgovornošću za proizvodnju i usluge</izvorni_sadrzaj>
    <derivirana_varijabla naziv="DomainObject.Predmet.ProtustrankaIDrugi_1">BIS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BIS jednostavno društvo s ograničenom odgovornošću za proizvodnju i usluge, OIB 92063993054, Slavonska cesta 87, 43000 Novoseljani</izvorni_sadrzaj>
    <derivirana_varijabla naziv="DomainObject.Predmet.ProtustrankaIDrugiAdressOIB_1">BIS jednostavno društvo s ograničenom odgovornošću za proizvodnju i usluge, OIB 92063993054, Slavonska cesta 87, 43000 Novoseljani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BIS jednostavno društvo s ograničenom odgovornošću za proizvodnju i usluge</item>
      <item>IVAN VIŠIĆ</item>
    </izvorni_sadrzaj>
    <derivirana_varijabla naziv="DomainObject.Predmet.SudioniciListNaziv_1">
      <item>FINA, RC ZAGREB, Podružnica Bjelovar</item>
      <item>BIS jednostavno društvo s ograničenom odgovornošću za proizvodnju i usluge</item>
      <item>IVAN VIŠIĆ</item>
    </derivirana_varijabla>
  </DomainObject.Predmet.SudioniciListNaziv>
  <DomainObject.Predmet.SudioniciListAdressOIB>
    <izvorni_sadrzaj>
      <item>FINA, RC ZAGREB, Podružnica Bjelovar, OIB 85821130368, F. Supila 4,43000 Bjelovar</item>
      <item>BIS jednostavno društvo s ograničenom odgovornošću za proizvodnju i usluge, OIB 92063993054, Slavonska cesta 87,43000 Novoseljani</item>
      <item>IVAN VIŠIĆ, OIB 97015482392, Slavonska cesta 87,43000 Bjelovar</item>
    </izvorni_sadrzaj>
    <derivirana_varijabla naziv="DomainObject.Predmet.SudioniciListAdressOIB_1">
      <item>FINA, RC ZAGREB, Podružnica Bjelovar, OIB 85821130368, F. Supila 4,43000 Bjelovar</item>
      <item>BIS jednostavno društvo s ograničenom odgovornošću za proizvodnju i usluge, OIB 92063993054, Slavonska cesta 87,43000 Novoseljani</item>
      <item>IVAN VIŠIĆ, OIB 97015482392, Slavonska cesta 87,43000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5C286-7A79-44A2-A858-5F18FAB73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990</properties:Words>
  <properties:Characters>5507</properties:Characters>
  <properties:Lines>124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2016-05-05T07:42:00Z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St-335/2016-3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