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1b4c2" w14:paraId="ed1b4c2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A218E1">
        <w:t>760</w:t>
      </w:r>
      <w:r w:rsidR="001A2481" w:rsidRPr="000351DA">
        <w:t>/1</w:t>
      </w:r>
      <w:r w:rsidR="0068218C">
        <w:t>6</w:t>
      </w:r>
      <w:r w:rsidR="0024291D">
        <w:t>-</w:t>
      </w:r>
      <w:r w:rsidR="00A218E1">
        <w:t>17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A218E1">
        <w:t>ART DECO</w:t>
      </w:r>
      <w:r w:rsidR="00E11816">
        <w:t xml:space="preserve">  </w:t>
      </w:r>
      <w:r w:rsidR="00A218E1">
        <w:t>j.</w:t>
      </w:r>
      <w:r w:rsidR="001713D2">
        <w:t xml:space="preserve">d.o.o., </w:t>
      </w:r>
      <w:r w:rsidR="00A218E1">
        <w:t>Gorica</w:t>
      </w:r>
      <w:r w:rsidR="001713D2">
        <w:t xml:space="preserve">, </w:t>
      </w:r>
      <w:r w:rsidR="00A218E1">
        <w:t>Gorica 136,</w:t>
      </w:r>
      <w:r w:rsidR="001713D2">
        <w:t xml:space="preserve">, OIB: </w:t>
      </w:r>
      <w:r w:rsidR="00A218E1">
        <w:t>68382065115</w:t>
      </w:r>
    </w:p>
    <w:p w:rsidRDefault="00DA1786" w:rsidP="00AC26FF" w:rsidR="00DA1786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A218E1" w:rsidRPr="00A218E1">
        <w:t>ART DECO  j.d.o.o., Gorica, Gorica 136,, OIB: 68382065115</w:t>
      </w:r>
      <w:r w:rsidR="001B2FDA">
        <w:t>.</w:t>
      </w:r>
      <w:r w:rsidR="008369E5">
        <w:t xml:space="preserve"> </w:t>
      </w:r>
      <w:r w:rsidR="00E11816">
        <w:t xml:space="preserve"> </w:t>
      </w:r>
      <w:r w:rsidR="00A218E1">
        <w:t xml:space="preserve"> 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8369E5">
        <w:t>4</w:t>
      </w:r>
      <w:r w:rsidR="00B779F0">
        <w:t xml:space="preserve">. </w:t>
      </w:r>
      <w:r w:rsidR="008369E5">
        <w:t>travnja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B21176" w:rsidP="00F818D8" w:rsidR="00B21176">
      <w:pPr>
        <w:jc w:val="right"/>
      </w:pPr>
      <w:r>
        <w:t>Sudac</w:t>
      </w:r>
    </w:p>
    <w:p w:rsidRDefault="0054170C" w:rsidP="00F818D8" w:rsidR="00B2117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13D2"/>
    <w:rsid w:val="00173771"/>
    <w:rsid w:val="0019019B"/>
    <w:rsid w:val="0019118F"/>
    <w:rsid w:val="001A2481"/>
    <w:rsid w:val="001B2FDA"/>
    <w:rsid w:val="001C3DA0"/>
    <w:rsid w:val="002043A2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369E5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E6458"/>
    <w:rsid w:val="009F4EA6"/>
    <w:rsid w:val="00A066D0"/>
    <w:rsid w:val="00A071B8"/>
    <w:rsid w:val="00A1086F"/>
    <w:rsid w:val="00A218E1"/>
    <w:rsid w:val="00A2201A"/>
    <w:rsid w:val="00A241EB"/>
    <w:rsid w:val="00A655C4"/>
    <w:rsid w:val="00AB7880"/>
    <w:rsid w:val="00AC26FF"/>
    <w:rsid w:val="00AF1854"/>
    <w:rsid w:val="00B21176"/>
    <w:rsid w:val="00B4528C"/>
    <w:rsid w:val="00B57362"/>
    <w:rsid w:val="00B74966"/>
    <w:rsid w:val="00B74C24"/>
    <w:rsid w:val="00B779F0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11816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34AE7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A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AE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AE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AE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A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AE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AE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AE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DECO j.d.o.o. za umjetničke djelatnosti i usluge</izvorni_sadrzaj>
    <derivirana_varijabla naziv="DomainObject.Predmet.ProtustrankaFormated_1">  ART DECO j.d.o.o. za umjetničke djelatnosti i usluge</derivirana_varijabla>
  </DomainObject.Predmet.ProtustrankaFormated>
  <DomainObject.Predmet.ProtustrankaFormatedOIB>
    <izvorni_sadrzaj>  ART DECO j.d.o.o. za umjetničke djelatnosti i usluge, OIB 68382065115</izvorni_sadrzaj>
    <derivirana_varijabla naziv="DomainObject.Predmet.ProtustrankaFormatedOIB_1">  ART DECO j.d.o.o. za umjetničke djelatnosti i usluge, OIB 68382065115</derivirana_varijabla>
  </DomainObject.Predmet.ProtustrankaFormatedOIB>
  <DomainObject.Predmet.ProtustrankaFormatedWithAdress>
    <izvorni_sadrzaj> ART DECO j.d.o.o. za umjetničke djelatnosti i usluge, Gorica 136, 23206 Gorica</izvorni_sadrzaj>
    <derivirana_varijabla naziv="DomainObject.Predmet.ProtustrankaFormatedWithAdress_1"> ART DECO j.d.o.o. za umjetničke djelatnosti i usluge, Gorica 136, 23206 Gorica</derivirana_varijabla>
  </DomainObject.Predmet.ProtustrankaFormatedWithAdress>
  <DomainObject.Predmet.ProtustrankaFormatedWithAdressOIB>
    <izvorni_sadrzaj> ART DECO j.d.o.o. za umjetničke djelatnosti i usluge, OIB 68382065115, Gorica 136, 23206 Gorica</izvorni_sadrzaj>
    <derivirana_varijabla naziv="DomainObject.Predmet.ProtustrankaFormatedWithAdressOIB_1"> ART DECO j.d.o.o. za umjetničke djelatnosti i usluge, OIB 68382065115, Gorica 136, 23206 Gorica</derivirana_varijabla>
  </DomainObject.Predmet.ProtustrankaFormatedWithAdressOIB>
  <DomainObject.Predmet.ProtustrankaWithAdress>
    <izvorni_sadrzaj>ART DECO j.d.o.o. za umjetničke djelatnosti i usluge Gorica 136, 23206 Gorica</izvorni_sadrzaj>
    <derivirana_varijabla naziv="DomainObject.Predmet.ProtustrankaWithAdress_1">ART DECO j.d.o.o. za umjetničke djelatnosti i usluge Gorica 136, 23206 Gorica</derivirana_varijabla>
  </DomainObject.Predmet.ProtustrankaWithAdress>
  <DomainObject.Predmet.ProtustrankaWithAdressOIB>
    <izvorni_sadrzaj>ART DECO j.d.o.o. za umjetničke djelatnosti i usluge, OIB 68382065115, Gorica 136, 23206 Gorica</izvorni_sadrzaj>
    <derivirana_varijabla naziv="DomainObject.Predmet.ProtustrankaWithAdressOIB_1">ART DECO j.d.o.o. za umjetničke djelatnosti i usluge, OIB 68382065115, Gorica 136, 23206 Gorica</derivirana_varijabla>
  </DomainObject.Predmet.ProtustrankaWithAdressOIB>
  <DomainObject.Predmet.ProtustrankaNazivFormated>
    <izvorni_sadrzaj>ART DECO j.d.o.o. za umjetničke djelatnosti i usluge</izvorni_sadrzaj>
    <derivirana_varijabla naziv="DomainObject.Predmet.ProtustrankaNazivFormated_1">ART DECO j.d.o.o. za umjetničke djelatnosti i usluge</derivirana_varijabla>
  </DomainObject.Predmet.ProtustrankaNazivFormated>
  <DomainObject.Predmet.ProtustrankaNazivFormatedOIB>
    <izvorni_sadrzaj>ART DECO j.d.o.o. za umjetničke djelatnosti i usluge, OIB 68382065115</izvorni_sadrzaj>
    <derivirana_varijabla naziv="DomainObject.Predmet.ProtustrankaNazivFormatedOIB_1">ART DECO j.d.o.o. za umjetničke djelatnosti i usluge, OIB 68382065115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7960.40</izvorni_sadrzaj>
    <derivirana_varijabla naziv="DomainObject.Predmet.TrenutnaVrijednost_1">7960.40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DECO j.d.o.o. za umjetničke djelatnosti i usluge</item>
    </izvorni_sadrzaj>
    <derivirana_varijabla naziv="DomainObject.Predmet.ProtuStrankaListFormated_1">
      <item>ART DECO j.d.o.o. za umjetničke djelatnosti i usluge</item>
    </derivirana_varijabla>
  </DomainObject.Predmet.ProtuStrankaListFormated>
  <DomainObject.Predmet.ProtuStrankaListFormatedOIB>
    <izvorni_sadrzaj>
      <item>ART DECO j.d.o.o. za umjetničke djelatnosti i usluge, OIB 68382065115</item>
    </izvorni_sadrzaj>
    <derivirana_varijabla naziv="DomainObject.Predmet.ProtuStrankaListFormatedOIB_1">
      <item>ART DECO j.d.o.o. za umjetničke djelatnosti i usluge, OIB 68382065115</item>
    </derivirana_varijabla>
  </DomainObject.Predmet.ProtuStrankaListFormatedOIB>
  <DomainObject.Predmet.ProtuStrankaListFormatedWithAdress>
    <izvorni_sadrzaj>
      <item>ART DECO j.d.o.o. za umjetničke djelatnosti i usluge, Gorica 136, 23206 Gorica</item>
    </izvorni_sadrzaj>
    <derivirana_varijabla naziv="DomainObject.Predmet.ProtuStrankaListFormatedWithAdress_1">
      <item>ART DECO j.d.o.o. za umjetničke djelatnosti i usluge, Gorica 136, 23206 Gorica</item>
    </derivirana_varijabla>
  </DomainObject.Predmet.ProtuStrankaListFormatedWithAdress>
  <DomainObject.Predmet.ProtuStrankaListFormatedWithAdressOIB>
    <izvorni_sadrzaj>
      <item>ART DECO j.d.o.o. za umjetničke djelatnosti i usluge, OIB 68382065115, Gorica 136, 23206 Gorica</item>
    </izvorni_sadrzaj>
    <derivirana_varijabla naziv="DomainObject.Predmet.ProtuStrankaListFormatedWithAdressOIB_1">
      <item>ART DECO j.d.o.o. za umjetničke djelatnosti i usluge, OIB 68382065115, Gorica 136, 23206 Gorica</item>
    </derivirana_varijabla>
  </DomainObject.Predmet.ProtuStrankaListFormatedWithAdressOIB>
  <DomainObject.Predmet.ProtuStrankaListNazivFormated>
    <izvorni_sadrzaj>
      <item>ART DECO j.d.o.o. za umjetničke djelatnosti i usluge</item>
    </izvorni_sadrzaj>
    <derivirana_varijabla naziv="DomainObject.Predmet.ProtuStrankaListNazivFormated_1">
      <item>ART DECO j.d.o.o. za umjetničke djelatnosti i usluge</item>
    </derivirana_varijabla>
  </DomainObject.Predmet.ProtuStrankaListNazivFormated>
  <DomainObject.Predmet.ProtuStrankaListNazivFormatedOIB>
    <izvorni_sadrzaj>
      <item>ART DECO j.d.o.o. za umjetničke djelatnosti i usluge, OIB 68382065115</item>
    </izvorni_sadrzaj>
    <derivirana_varijabla naziv="DomainObject.Predmet.ProtuStrankaListNazivFormatedOIB_1">
      <item>ART DECO j.d.o.o. za umjetničke djelatnosti i usluge, OIB 68382065115</item>
    </derivirana_varijabla>
  </DomainObject.Predmet.ProtuStrankaListNazivFormatedOIB>
  <DomainObject.Predmet.OstaliListFormated>
    <izvorni_sadrzaj>
      <item>Željko Kulaš</item>
    </izvorni_sadrzaj>
    <derivirana_varijabla naziv="DomainObject.Predmet.OstaliListFormated_1">
      <item>Željko Kulaš</item>
    </derivirana_varijabla>
  </DomainObject.Predmet.OstaliListFormated>
  <DomainObject.Predmet.OstaliListFormatedOIB>
    <izvorni_sadrzaj>
      <item>Željko Kulaš, OIB 31999985836</item>
    </izvorni_sadrzaj>
    <derivirana_varijabla naziv="DomainObject.Predmet.OstaliListFormatedOIB_1">
      <item>Željko Kulaš, OIB 31999985836</item>
    </derivirana_varijabla>
  </DomainObject.Predmet.OstaliListFormatedOIB>
  <DomainObject.Predmet.OstaliListFormatedWithAdress>
    <izvorni_sadrzaj>
      <item>Željko Kulaš, Gorica 136, 23222 Gorica</item>
    </izvorni_sadrzaj>
    <derivirana_varijabla naziv="DomainObject.Predmet.OstaliListFormatedWithAdress_1">
      <item>Željko Kulaš, Gorica 136, 23222 Gorica</item>
    </derivirana_varijabla>
  </DomainObject.Predmet.OstaliListFormatedWithAdress>
  <DomainObject.Predmet.OstaliListFormatedWithAdressOIB>
    <izvorni_sadrzaj>
      <item>Željko Kulaš, OIB 31999985836, Gorica 136, 23222 Gorica</item>
    </izvorni_sadrzaj>
    <derivirana_varijabla naziv="DomainObject.Predmet.OstaliListFormatedWithAdressOIB_1">
      <item>Željko Kulaš, OIB 31999985836, Gorica 136, 23222 Gorica</item>
    </derivirana_varijabla>
  </DomainObject.Predmet.OstaliListFormatedWithAdressOIB>
  <DomainObject.Predmet.OstaliListNazivFormated>
    <izvorni_sadrzaj>
      <item>Željko Kulaš</item>
    </izvorni_sadrzaj>
    <derivirana_varijabla naziv="DomainObject.Predmet.OstaliListNazivFormated_1">
      <item>Željko Kulaš</item>
    </derivirana_varijabla>
  </DomainObject.Predmet.OstaliListNazivFormated>
  <DomainObject.Predmet.OstaliListNazivFormatedOIB>
    <izvorni_sadrzaj>
      <item>Željko Kulaš, OIB 31999985836</item>
    </izvorni_sadrzaj>
    <derivirana_varijabla naziv="DomainObject.Predmet.OstaliListNazivFormatedOIB_1">
      <item>Željko Kulaš, OIB 31999985836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DECO j.d.o.o. za umjetničke djelatnosti i usluge</izvorni_sadrzaj>
    <derivirana_varijabla naziv="DomainObject.Predmet.ProtustrankaIDrugi_1">ART DECO j.d.o.o. za umjetničke djelatnosti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ART DECO j.d.o.o. za umjetničke djelatnosti i usluge, OIB 68382065115, Gorica 136, 23206 Gorica</izvorni_sadrzaj>
    <derivirana_varijabla naziv="DomainObject.Predmet.ProtustrankaIDrugiAdressOIB_1">ART DECO j.d.o.o. za umjetničke djelatnosti i usluge, OIB 68382065115, Gorica 136, 23206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DECO j.d.o.o. za umjetničke djelatnosti i usluge</item>
      <item>Željko Kulaš</item>
    </izvorni_sadrzaj>
    <derivirana_varijabla naziv="DomainObject.Predmet.SudioniciListNaziv_1">
      <item>Financijska agencija</item>
      <item>ART DECO j.d.o.o. za umjetničke djelatnosti i usluge</item>
      <item>Željko Kulaš</item>
    </derivirana_varijabla>
  </DomainObject.Predmet.SudioniciListNaziv>
  <DomainObject.Predmet.SudioniciListAdressOIB>
    <izvorni_sadrzaj>
      <item>Financijska agencija, OIB 85821130368, Ivana Danila 4,23000 Zadar</item>
      <item>ART DECO j.d.o.o. za umjetničke djelatnosti i usluge, OIB 68382065115, Gorica 136,23206 Gorica</item>
      <item>Željko Kulaš, OIB 31999985836, Gorica 136,23222 Gorica</item>
    </izvorni_sadrzaj>
    <derivirana_varijabla naziv="DomainObject.Predmet.SudioniciListAdressOIB_1">
      <item>Financijska agencija, OIB 85821130368, Ivana Danila 4,23000 Zadar</item>
      <item>ART DECO j.d.o.o. za umjetničke djelatnosti i usluge, OIB 68382065115, Gorica 136,23206 Gorica</item>
      <item>Željko Kulaš, OIB 31999985836, Gorica 136,23222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68382065115</item>
      <item>, OIB 31999985836</item>
    </izvorni_sadrzaj>
    <derivirana_varijabla naziv="DomainObject.Predmet.SudioniciListNazivOIB_1">
      <item>, OIB 85821130368</item>
      <item>, OIB 68382065115</item>
      <item>, OIB 31999985836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81</properties:Words>
  <properties:Characters>446</properties:Characters>
  <properties:Lines>35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2017-04-04T09:37:00Z</dcterms:created>
  <dc:creator>Administrator</dc:creator>
  <cp:lastModifiedBy>wsadmin</cp:lastModifiedBy>
  <cp:lastPrinted>2017-04-04T09:36:00Z</cp:lastPrinted>
  <dcterms:modified xmlns:xsi="http://www.w3.org/2001/XMLSchema-instance" xsi:type="dcterms:W3CDTF">2017-04-04T09:38:00Z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