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9a55" w14:paraId="be29a55" w:rsidRDefault="0066312B" w:rsidP="00FC1537" w:rsidR="0066312B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-740/15-5</w:t>
      </w:r>
    </w:p>
    <w:p w:rsidRDefault="0066312B" w:rsidP="00E87D86" w:rsidR="0066312B" w:rsidRPr="00FC1537">
      <w:pPr>
        <w:jc w:val="both"/>
      </w:pPr>
    </w:p>
    <w:p w:rsidRDefault="0066312B" w:rsidP="00E87D86" w:rsidR="0066312B" w:rsidRPr="00FC1537">
      <w:pPr>
        <w:jc w:val="both"/>
      </w:pPr>
    </w:p>
    <w:p w:rsidRDefault="0066312B" w:rsidP="00E87D86" w:rsidR="0066312B" w:rsidRPr="00FC1537">
      <w:pPr>
        <w:jc w:val="both"/>
      </w:pPr>
    </w:p>
    <w:p w:rsidRDefault="0066312B" w:rsidP="00E87D86" w:rsidR="0066312B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66312B" w:rsidP="00E87D86" w:rsidR="0066312B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66312B" w:rsidP="00FC1537" w:rsidR="0066312B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6312B" w:rsidP="00E87D86" w:rsidR="0066312B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6312B" w:rsidP="00E87D86" w:rsidR="0066312B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6312B" w:rsidP="00FC1537" w:rsidR="0066312B" w:rsidRPr="00FC1537">
      <w:pPr>
        <w:jc w:val="center"/>
      </w:pPr>
      <w:r>
        <w:t>R E P U B L I K A   H R V A T S K A</w:t>
      </w:r>
    </w:p>
    <w:p w:rsidRDefault="0066312B" w:rsidP="00E87D86" w:rsidR="0066312B"/>
    <w:p w:rsidRDefault="0066312B" w:rsidP="001F7D4E" w:rsidR="0066312B">
      <w:pPr>
        <w:jc w:val="center"/>
      </w:pPr>
      <w:r>
        <w:t>O G L A S</w:t>
      </w:r>
    </w:p>
    <w:p w:rsidRDefault="0066312B" w:rsidP="001F7D4E" w:rsidR="0066312B">
      <w:pPr>
        <w:jc w:val="center"/>
      </w:pPr>
    </w:p>
    <w:p w:rsidRDefault="0066312B" w:rsidP="001F7D4E" w:rsidR="0066312B" w:rsidRPr="00FC1537">
      <w:pPr>
        <w:jc w:val="center"/>
      </w:pPr>
    </w:p>
    <w:p w:rsidRDefault="0066312B" w:rsidP="00E87D86" w:rsidR="0066312B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MODRO MORE d.o.o.</w:t>
      </w:r>
      <w:r w:rsidR="009862B5">
        <w:t>,</w:t>
      </w:r>
      <w:r>
        <w:t xml:space="preserve"> Zadar, Rivanjski prilaz 7, Zadar, OIB: 37407616121,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23. studenoga 2015</w:t>
      </w:r>
      <w:r w:rsidRPr="00FC1537">
        <w:t xml:space="preserve">., dana </w:t>
      </w:r>
      <w:r w:rsidR="002F2EB6">
        <w:t>12. siječnja 2016</w:t>
      </w:r>
      <w:r>
        <w:t xml:space="preserve">., objavio je </w:t>
      </w:r>
    </w:p>
    <w:p w:rsidRDefault="0066312B" w:rsidP="00E87D86" w:rsidR="0066312B">
      <w:pPr>
        <w:ind w:firstLine="720"/>
        <w:jc w:val="both"/>
      </w:pPr>
    </w:p>
    <w:p w:rsidRDefault="0066312B" w:rsidP="00E87D86" w:rsidR="0066312B">
      <w:pPr>
        <w:ind w:firstLine="720"/>
        <w:jc w:val="both"/>
      </w:pPr>
    </w:p>
    <w:p w:rsidRDefault="0066312B" w:rsidP="00083422" w:rsidR="0066312B" w:rsidRPr="00FC1537">
      <w:pPr>
        <w:jc w:val="center"/>
      </w:pPr>
      <w:r>
        <w:t>o g l a s</w:t>
      </w:r>
    </w:p>
    <w:p w:rsidRDefault="0066312B" w:rsidP="005C42A8" w:rsidR="0066312B">
      <w:pPr>
        <w:ind w:firstLine="315"/>
        <w:jc w:val="both"/>
      </w:pPr>
    </w:p>
    <w:p w:rsidRDefault="0066312B" w:rsidP="005C42A8" w:rsidR="0066312B">
      <w:pPr>
        <w:ind w:firstLine="315"/>
        <w:jc w:val="both"/>
      </w:pPr>
    </w:p>
    <w:p w:rsidRDefault="0066312B" w:rsidP="00DE074C" w:rsidR="0066312B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MODRO MORE d.o.o. Zadar, Rivanjski prilaz 7, Zadar, OIB: 37407616121, </w:t>
      </w:r>
      <w:r w:rsidRPr="00FC1537">
        <w:t xml:space="preserve">iznosi </w:t>
      </w:r>
      <w:r>
        <w:rPr>
          <w:b/>
        </w:rPr>
        <w:t xml:space="preserve">374.997,30 </w:t>
      </w:r>
      <w:r>
        <w:t>kuna.</w:t>
      </w:r>
    </w:p>
    <w:p w:rsidRDefault="0066312B" w:rsidP="00E87D86" w:rsidR="0066312B" w:rsidRPr="00FC1537">
      <w:pPr>
        <w:jc w:val="both"/>
      </w:pPr>
    </w:p>
    <w:p w:rsidRDefault="0066312B" w:rsidP="00CD5142" w:rsidR="0066312B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Bruno Cella iz Chiavaria (GE), Italija, Corso Colombo 97/3, OIB: 51801110639, </w:t>
      </w:r>
      <w:r w:rsidRPr="00FC1537">
        <w:t>dužnika</w:t>
      </w:r>
      <w:r>
        <w:t xml:space="preserve"> MODRO MORE d.o.o.</w:t>
      </w:r>
      <w:r w:rsidR="009862B5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66312B" w:rsidP="00CD5142" w:rsidR="0066312B">
      <w:pPr>
        <w:jc w:val="both"/>
      </w:pPr>
    </w:p>
    <w:p w:rsidRDefault="0066312B" w:rsidP="0049025B" w:rsidR="0066312B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66312B" w:rsidP="00CD5142" w:rsidR="0066312B">
      <w:pPr>
        <w:jc w:val="both"/>
      </w:pPr>
    </w:p>
    <w:p w:rsidRDefault="0066312B" w:rsidP="00CD5142" w:rsidR="0066312B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MODRO MORE d.o.o.</w:t>
      </w:r>
      <w:r w:rsidR="009862B5">
        <w:t>,</w:t>
      </w:r>
      <w:r>
        <w:t xml:space="preserve"> Zadar, Rivanjski prilaz 7, Zadar, OIB: 37407616121,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MODRO MORE d.o.o.</w:t>
      </w:r>
      <w:r w:rsidR="009862B5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211-740-2015.</w:t>
      </w:r>
    </w:p>
    <w:p w:rsidRDefault="0066312B" w:rsidP="00CD5142" w:rsidR="0066312B">
      <w:pPr>
        <w:jc w:val="both"/>
      </w:pPr>
    </w:p>
    <w:p w:rsidRDefault="0066312B" w:rsidP="005C42A8" w:rsidR="0066312B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66312B" w:rsidP="00E523B5" w:rsidR="0066312B">
      <w:pPr>
        <w:ind w:firstLine="315"/>
        <w:jc w:val="both"/>
      </w:pPr>
    </w:p>
    <w:p w:rsidRDefault="0066312B" w:rsidP="00E87D86" w:rsidR="0066312B" w:rsidRPr="00FC1537">
      <w:pPr>
        <w:jc w:val="center"/>
      </w:pPr>
      <w:r w:rsidRPr="00FC1537">
        <w:t xml:space="preserve">U Zadru, </w:t>
      </w:r>
      <w:r w:rsidR="002F2EB6">
        <w:t>12. siječnja 2016</w:t>
      </w:r>
      <w:r w:rsidRPr="00FC1537">
        <w:t xml:space="preserve">. </w:t>
      </w:r>
    </w:p>
    <w:p w:rsidRDefault="0066312B" w:rsidP="00E87D86" w:rsidR="0066312B" w:rsidRPr="00FC1537">
      <w:pPr>
        <w:jc w:val="center"/>
      </w:pPr>
    </w:p>
    <w:p w:rsidRDefault="0066312B" w:rsidP="00E87D86" w:rsidR="0066312B" w:rsidRPr="00FC1537">
      <w:pPr>
        <w:jc w:val="right"/>
      </w:pPr>
    </w:p>
    <w:p w:rsidRDefault="0066312B" w:rsidP="001945B8" w:rsidR="0066312B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66312B" w:rsidP="001945B8" w:rsidR="0066312B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66312B" w:rsidP="00B84EF6" w:rsidR="0066312B" w:rsidRPr="00FC1537">
      <w:pPr>
        <w:jc w:val="right"/>
      </w:pPr>
    </w:p>
    <w:p w:rsidRDefault="0066312B" w:rsidP="00B84EF6" w:rsidR="0066312B" w:rsidRPr="00FC1537">
      <w:pPr>
        <w:jc w:val="right"/>
      </w:pPr>
    </w:p>
    <w:p w:rsidRDefault="0066312B" w:rsidP="00B84EF6" w:rsidR="0066312B" w:rsidRPr="00FC1537"/>
    <w:p w:rsidRDefault="0066312B" w:rsidP="00E87D86" w:rsidR="0066312B" w:rsidRPr="00FC1537">
      <w:pPr>
        <w:jc w:val="both"/>
      </w:pPr>
    </w:p>
    <w:p w:rsidRDefault="0066312B" w:rsidP="00FC1537" w:rsidR="0066312B" w:rsidRPr="0049025B">
      <w:pPr>
        <w:ind w:firstLine="708" w:left="12"/>
        <w:jc w:val="both"/>
      </w:pPr>
      <w:r w:rsidRPr="0049025B">
        <w:t>DNA:</w:t>
      </w:r>
    </w:p>
    <w:p w:rsidRDefault="0066312B" w:rsidP="00E87D86" w:rsidR="0066312B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2F2EB6" w:rsidP="002F2EB6" w:rsidR="002F2EB6">
      <w:pPr>
        <w:numPr>
          <w:ilvl w:val="0"/>
          <w:numId w:val="2"/>
        </w:numPr>
        <w:jc w:val="both"/>
      </w:pPr>
      <w:r>
        <w:t>računovodstvo suda</w:t>
      </w:r>
    </w:p>
    <w:p w:rsidRDefault="002F2EB6" w:rsidP="002F2EB6" w:rsidR="002F2EB6">
      <w:pPr>
        <w:numPr>
          <w:ilvl w:val="0"/>
          <w:numId w:val="2"/>
        </w:numPr>
        <w:jc w:val="both"/>
      </w:pPr>
      <w:r>
        <w:t>u spis</w:t>
      </w:r>
    </w:p>
    <w:p w:rsidRDefault="0066312B" w:rsidP="00E87D86" w:rsidR="0066312B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66312B" w:rsidP="00E87D86" w:rsidR="0066312B" w:rsidRPr="00083422">
      <w:pPr>
        <w:ind w:firstLine="720"/>
        <w:jc w:val="both"/>
        <w:rPr>
          <w:b/>
        </w:rPr>
      </w:pPr>
    </w:p>
    <w:p w:rsidRDefault="0066312B" w:rsidP="00E87D86" w:rsidR="0066312B" w:rsidRPr="00FC1537">
      <w:pPr>
        <w:ind w:firstLine="720"/>
        <w:jc w:val="both"/>
      </w:pPr>
    </w:p>
    <w:p w:rsidRDefault="0066312B" w:rsidP="00E87D86" w:rsidR="0066312B" w:rsidRPr="00FC1537"/>
    <w:p w:rsidRDefault="0066312B" w:rsidP="00E87D86" w:rsidR="0066312B" w:rsidRPr="00FC1537"/>
    <w:p w:rsidRDefault="0066312B" w:rsidR="0066312B" w:rsidRPr="00FC1537"/>
    <w:sectPr w:rsidSect="00381900" w:rsidR="0066312B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12B" w:rsidP="00381900" w:rsidR="0066312B">
      <w:r>
        <w:separator/>
      </w:r>
    </w:p>
  </w:endnote>
  <w:endnote w:id="0" w:type="continuationSeparator">
    <w:p w:rsidRDefault="0066312B" w:rsidP="00381900" w:rsidR="00663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12B" w:rsidP="00381900" w:rsidR="0066312B">
      <w:r>
        <w:separator/>
      </w:r>
    </w:p>
  </w:footnote>
  <w:footnote w:id="0" w:type="continuationSeparator">
    <w:p w:rsidRDefault="0066312B" w:rsidP="00381900" w:rsidR="00663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EB6" w:rsidP="00FC1537" w:rsidR="0066312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13A93">
      <w:rPr>
        <w:noProof/>
      </w:rPr>
      <w:t>2</w:t>
    </w:r>
    <w:r>
      <w:rPr>
        <w:noProof/>
      </w:rPr>
      <w:fldChar w:fldCharType="end"/>
    </w:r>
    <w:r w:rsidR="0066312B">
      <w:tab/>
    </w:r>
    <w:r w:rsidR="0066312B">
      <w:tab/>
      <w:t xml:space="preserve">Poslovni broj: </w:t>
    </w:r>
    <w:r w:rsidR="0066312B" w:rsidRPr="00FC1537">
      <w:t>1 St</w:t>
    </w:r>
    <w:r w:rsidR="0066312B">
      <w:t>-740/15-5</w:t>
    </w:r>
  </w:p>
  <w:p w:rsidRDefault="0066312B" w:rsidR="0066312B">
    <w:pPr>
      <w:pStyle w:val="Zaglavlje"/>
      <w:jc w:val="center"/>
    </w:pPr>
  </w:p>
  <w:p w:rsidRDefault="0066312B" w:rsidP="00FC1537" w:rsidR="0066312B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51B14"/>
    <w:rsid w:val="00073A6D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1FB0"/>
    <w:rsid w:val="001B447D"/>
    <w:rsid w:val="001B4621"/>
    <w:rsid w:val="001F0CCC"/>
    <w:rsid w:val="001F7D4E"/>
    <w:rsid w:val="00222EDF"/>
    <w:rsid w:val="00260229"/>
    <w:rsid w:val="00260D65"/>
    <w:rsid w:val="00287F03"/>
    <w:rsid w:val="002941CD"/>
    <w:rsid w:val="002A5B53"/>
    <w:rsid w:val="002D3D4A"/>
    <w:rsid w:val="002D745C"/>
    <w:rsid w:val="002E4EC9"/>
    <w:rsid w:val="002F25F6"/>
    <w:rsid w:val="002F2EB6"/>
    <w:rsid w:val="002F6855"/>
    <w:rsid w:val="0033241E"/>
    <w:rsid w:val="003725C1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F1927"/>
    <w:rsid w:val="00515D7F"/>
    <w:rsid w:val="00567BFA"/>
    <w:rsid w:val="00587490"/>
    <w:rsid w:val="005B1954"/>
    <w:rsid w:val="005C42A8"/>
    <w:rsid w:val="005F2D85"/>
    <w:rsid w:val="00631196"/>
    <w:rsid w:val="00655D68"/>
    <w:rsid w:val="0065727A"/>
    <w:rsid w:val="0066312B"/>
    <w:rsid w:val="0066348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C0B"/>
    <w:rsid w:val="008A3E45"/>
    <w:rsid w:val="008C4F28"/>
    <w:rsid w:val="008D0D9C"/>
    <w:rsid w:val="009422F5"/>
    <w:rsid w:val="009427F2"/>
    <w:rsid w:val="009555F3"/>
    <w:rsid w:val="00982D51"/>
    <w:rsid w:val="009862B5"/>
    <w:rsid w:val="009A7F9B"/>
    <w:rsid w:val="009B5862"/>
    <w:rsid w:val="009C3129"/>
    <w:rsid w:val="009F11EB"/>
    <w:rsid w:val="009F358D"/>
    <w:rsid w:val="009F6BF1"/>
    <w:rsid w:val="00A3143F"/>
    <w:rsid w:val="00A64858"/>
    <w:rsid w:val="00A74E19"/>
    <w:rsid w:val="00A96A7A"/>
    <w:rsid w:val="00AB2543"/>
    <w:rsid w:val="00AB5F7F"/>
    <w:rsid w:val="00B04C8D"/>
    <w:rsid w:val="00B13A93"/>
    <w:rsid w:val="00B16FFC"/>
    <w:rsid w:val="00B5705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15D3"/>
    <w:rsid w:val="00CD5142"/>
    <w:rsid w:val="00CF667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19D0"/>
    <w:rsid w:val="00E521D7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3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116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86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MODRO MORE d.o.o. za trgovinu i promet nekretninama</izvorni_sadrzaj>
    <derivirana_varijabla naziv="DomainObject.Predmet.ProtustrankaFormated_1">  MODRO MORE d.o.o. za trgovinu i promet nekretninama</derivirana_varijabla>
  </DomainObject.Predmet.ProtustrankaFormated>
  <DomainObject.Predmet.ProtustrankaFormatedOIB>
    <izvorni_sadrzaj>  MODRO MORE d.o.o. za trgovinu i promet nekretninama, OIB 37407616121</izvorni_sadrzaj>
    <derivirana_varijabla naziv="DomainObject.Predmet.ProtustrankaFormatedOIB_1">  MODRO MORE d.o.o. za trgovinu i promet nekretninama, OIB 37407616121</derivirana_varijabla>
  </DomainObject.Predmet.ProtustrankaFormatedOIB>
  <DomainObject.Predmet.ProtustrankaFormatedWithAdress>
    <izvorni_sadrzaj> MODRO MORE d.o.o. za trgovinu i promet nekretninama, Rivanjski prilaz 7, 23000 Zadar</izvorni_sadrzaj>
    <derivirana_varijabla naziv="DomainObject.Predmet.ProtustrankaFormatedWithAdress_1"> MODRO MORE d.o.o. za trgovinu i promet nekretninama, Rivanjski prilaz 7, 23000 Zadar</derivirana_varijabla>
  </DomainObject.Predmet.ProtustrankaFormatedWithAdress>
  <DomainObject.Predmet.ProtustrankaFormatedWithAdressOIB>
    <izvorni_sadrzaj> MODRO MORE d.o.o. za trgovinu i promet nekretninama, OIB 37407616121, Rivanjski prilaz 7, 23000 Zadar</izvorni_sadrzaj>
    <derivirana_varijabla naziv="DomainObject.Predmet.ProtustrankaFormatedWithAdressOIB_1"> MODRO MORE d.o.o. za trgovinu i promet nekretninama, OIB 37407616121, Rivanjski prilaz 7, 23000 Zadar</derivirana_varijabla>
  </DomainObject.Predmet.ProtustrankaFormatedWithAdressOIB>
  <DomainObject.Predmet.ProtustrankaWithAdress>
    <izvorni_sadrzaj>MODRO MORE d.o.o. za trgovinu i promet nekretninama Rivanjski prilaz 7, 23000 Zadar</izvorni_sadrzaj>
    <derivirana_varijabla naziv="DomainObject.Predmet.ProtustrankaWithAdress_1">MODRO MORE d.o.o. za trgovinu i promet nekretninama Rivanjski prilaz 7, 23000 Zadar</derivirana_varijabla>
  </DomainObject.Predmet.ProtustrankaWithAdress>
  <DomainObject.Predmet.ProtustrankaWithAdressOIB>
    <izvorni_sadrzaj>MODRO MORE d.o.o. za trgovinu i promet nekretninama, OIB 37407616121, Rivanjski prilaz 7, 23000 Zadar</izvorni_sadrzaj>
    <derivirana_varijabla naziv="DomainObject.Predmet.ProtustrankaWithAdressOIB_1">MODRO MORE d.o.o. za trgovinu i promet nekretninama, OIB 37407616121, Rivanjski prilaz 7, 23000 Zadar</derivirana_varijabla>
  </DomainObject.Predmet.ProtustrankaWithAdressOIB>
  <DomainObject.Predmet.ProtustrankaNazivFormated>
    <izvorni_sadrzaj>MODRO MORE d.o.o. za trgovinu i promet nekretninama</izvorni_sadrzaj>
    <derivirana_varijabla naziv="DomainObject.Predmet.ProtustrankaNazivFormated_1">MODRO MORE d.o.o. za trgovinu i promet nekretninama</derivirana_varijabla>
  </DomainObject.Predmet.ProtustrankaNazivFormated>
  <DomainObject.Predmet.ProtustrankaNazivFormatedOIB>
    <izvorni_sadrzaj>MODRO MORE d.o.o. za trgovinu i promet nekretninama, OIB 37407616121</izvorni_sadrzaj>
    <derivirana_varijabla naziv="DomainObject.Predmet.ProtustrankaNazivFormatedOIB_1">MODRO MORE d.o.o. za trgovinu i promet nekretninama, OIB 37407616121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374997.30</izvorni_sadrzaj>
    <derivirana_varijabla naziv="DomainObject.Predmet.TrenutnaVrijednost_1">374997.30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MODRO MORE d.o.o. za trgovinu i promet nekretninama</item>
    </izvorni_sadrzaj>
    <derivirana_varijabla naziv="DomainObject.Predmet.ProtuStrankaListFormated_1">
      <item>MODRO MORE d.o.o. za trgovinu i promet nekretninama</item>
    </derivirana_varijabla>
  </DomainObject.Predmet.ProtuStrankaListFormated>
  <DomainObject.Predmet.ProtuStrankaListFormatedOIB>
    <izvorni_sadrzaj>
      <item>MODRO MORE d.o.o. za trgovinu i promet nekretninama, OIB 37407616121</item>
    </izvorni_sadrzaj>
    <derivirana_varijabla naziv="DomainObject.Predmet.ProtuStrankaListFormatedOIB_1">
      <item>MODRO MORE d.o.o. za trgovinu i promet nekretninama, OIB 37407616121</item>
    </derivirana_varijabla>
  </DomainObject.Predmet.ProtuStrankaListFormatedOIB>
  <DomainObject.Predmet.ProtuStrankaListFormatedWithAdress>
    <izvorni_sadrzaj>
      <item>MODRO MORE d.o.o. za trgovinu i promet nekretninama, Rivanjski prilaz 7, 23000 Zadar</item>
    </izvorni_sadrzaj>
    <derivirana_varijabla naziv="DomainObject.Predmet.ProtuStrankaListFormatedWithAdress_1">
      <item>MODRO MORE d.o.o. za trgovinu i promet nekretninama, Rivanjski prilaz 7, 23000 Zadar</item>
    </derivirana_varijabla>
  </DomainObject.Predmet.ProtuStrankaListFormatedWithAdress>
  <DomainObject.Predmet.ProtuStrankaListFormatedWithAdressOIB>
    <izvorni_sadrzaj>
      <item>MODRO MORE d.o.o. za trgovinu i promet nekretninama, OIB 37407616121, Rivanjski prilaz 7, 23000 Zadar</item>
    </izvorni_sadrzaj>
    <derivirana_varijabla naziv="DomainObject.Predmet.ProtuStrankaListFormatedWithAdressOIB_1">
      <item>MODRO MORE d.o.o. za trgovinu i promet nekretninama, OIB 37407616121, Rivanjski prilaz 7, 23000 Zadar</item>
    </derivirana_varijabla>
  </DomainObject.Predmet.ProtuStrankaListFormatedWithAdressOIB>
  <DomainObject.Predmet.ProtuStrankaListNazivFormated>
    <izvorni_sadrzaj>
      <item>MODRO MORE d.o.o. za trgovinu i promet nekretninama</item>
    </izvorni_sadrzaj>
    <derivirana_varijabla naziv="DomainObject.Predmet.ProtuStrankaListNazivFormated_1">
      <item>MODRO MORE d.o.o. za trgovinu i promet nekretninama</item>
    </derivirana_varijabla>
  </DomainObject.Predmet.ProtuStrankaListNazivFormated>
  <DomainObject.Predmet.ProtuStrankaListNazivFormatedOIB>
    <izvorni_sadrzaj>
      <item>MODRO MORE d.o.o. za trgovinu i promet nekretninama, OIB 37407616121</item>
    </izvorni_sadrzaj>
    <derivirana_varijabla naziv="DomainObject.Predmet.ProtuStrankaListNazivFormatedOIB_1">
      <item>MODRO MORE d.o.o. za trgovinu i promet nekretninama, OIB 37407616121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MODRO MORE d.o.o. za trgovinu i promet nekretninama</izvorni_sadrzaj>
    <derivirana_varijabla naziv="DomainObject.Predmet.ProtustrankaIDrugi_1">MODRO MORE d.o.o. za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MODRO MORE d.o.o. za trgovinu i promet nekretninama, OIB 37407616121, Rivanjski prilaz 7, 23000 Zadar</izvorni_sadrzaj>
    <derivirana_varijabla naziv="DomainObject.Predmet.ProtustrankaIDrugiAdressOIB_1">MODRO MORE d.o.o. za trgovinu i promet nekretninama, OIB 37407616121, Rivanjski prilaz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MODRO MORE d.o.o. za trgovinu i promet nekretninama</item>
    </izvorni_sadrzaj>
    <derivirana_varijabla naziv="DomainObject.Predmet.SudioniciListNaziv_1">
      <item>FINA</item>
      <item>MODRO MORE d.o.o. za trgovinu i promet nekretninama</item>
    </derivirana_varijabla>
  </DomainObject.Predmet.SudioniciListNaziv>
  <DomainObject.Predmet.SudioniciListAdressOIB>
    <izvorni_sadrzaj>
      <item>FINA, OIB 85821130368</item>
      <item>MODRO MORE d.o.o. za trgovinu i promet nekretninama, OIB 37407616121, Rivanjski prilaz 7,23000 Zadar</item>
    </izvorni_sadrzaj>
    <derivirana_varijabla naziv="DomainObject.Predmet.SudioniciListAdressOIB_1">
      <item>FINA, OIB 85821130368</item>
      <item>MODRO MORE d.o.o. za trgovinu i promet nekretninama, OIB 37407616121, Rivanjski prilaz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37407616121</item>
    </izvorni_sadrzaj>
    <derivirana_varijabla naziv="DomainObject.Predmet.SudioniciListNazivOIB_1">
      <item>, OIB 85821130368</item>
      <item>, OIB 37407616121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437</properties:Words>
  <properties:Characters>2206</properties:Characters>
  <properties:Lines>71</properties:Lines>
  <properties:Paragraphs>20</properties:Paragraphs>
  <properties:TotalTime>17</properties:TotalTime>
  <properties:ScaleCrop>false</properties:ScaleCrop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2015-12-29T10:29:00Z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2016-01-13T13:23:00Z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