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59b1" w14:paraId="f8659b1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</w:t>
      </w:r>
      <w:r w:rsidR="007F09F3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9817C4">
      <w:pPr>
        <w:jc w:val="both"/>
      </w:pPr>
      <w:r w:rsidRPr="00382CB4">
        <w:t>TRGOVAČKI SUD U PAZINU</w:t>
      </w:r>
    </w:p>
    <w:p w:rsidRDefault="009817C4" w:rsidP="00FC4E7A" w:rsidR="00FC4E7A" w:rsidRPr="00382CB4">
      <w:pPr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C45679" w:rsidR="00FC4E7A" w:rsidRPr="00382CB4">
      <w:pPr>
        <w:jc w:val="both"/>
      </w:pPr>
      <w:r w:rsidRPr="00382CB4">
        <w:tab/>
      </w:r>
      <w:r w:rsidR="00575C2D" w:rsidRPr="00575C2D">
        <w:t xml:space="preserve">Trgovački sud u Pazinu, po sucu tog suda Ivanu Dujiću, kao sucu pojedincu, u stečajnom postupku nad </w:t>
      </w:r>
      <w:r w:rsidR="005A6D5B">
        <w:t xml:space="preserve">dužnikom </w:t>
      </w:r>
      <w:r w:rsidR="005A6D5B" w:rsidRPr="005A6D5B">
        <w:t xml:space="preserve">VILLE KOC d. o. o. u stečaju Poreč, Karla </w:t>
      </w:r>
      <w:proofErr w:type="spellStart"/>
      <w:r w:rsidR="005A6D5B" w:rsidRPr="005A6D5B">
        <w:t>Huguesa</w:t>
      </w:r>
      <w:proofErr w:type="spellEnd"/>
      <w:r w:rsidR="005A6D5B" w:rsidRPr="005A6D5B">
        <w:t xml:space="preserve"> 28, OIB 29844031075</w:t>
      </w:r>
      <w:r w:rsidR="00C45679" w:rsidRPr="00C45679">
        <w:t>,</w:t>
      </w:r>
      <w:r w:rsidR="00441C46">
        <w:t xml:space="preserve"> 29</w:t>
      </w:r>
      <w:r w:rsidRPr="00382CB4">
        <w:t xml:space="preserve">. </w:t>
      </w:r>
      <w:r w:rsidR="00441C46">
        <w:t>ožujka</w:t>
      </w:r>
      <w:r w:rsidRPr="00382CB4">
        <w:t xml:space="preserve"> 201</w:t>
      </w:r>
      <w:r w:rsidR="00441C46">
        <w:t>7</w:t>
      </w:r>
      <w:r w:rsidRPr="00382CB4">
        <w:t>.</w:t>
      </w:r>
    </w:p>
    <w:p w:rsidRDefault="00E921FD" w:rsidP="00D57C1C" w:rsidR="00E921FD">
      <w:pPr>
        <w:jc w:val="center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0C1310">
      <w:pPr>
        <w:jc w:val="both"/>
      </w:pPr>
      <w:r w:rsidRPr="007D0CE7">
        <w:tab/>
      </w:r>
      <w:r w:rsidR="00C45679">
        <w:t>S</w:t>
      </w:r>
      <w:r w:rsidR="00D94838">
        <w:t xml:space="preserve">tečajnom upravitelju </w:t>
      </w:r>
      <w:r w:rsidR="005A6D5B" w:rsidRPr="005A6D5B">
        <w:t>Paul</w:t>
      </w:r>
      <w:r w:rsidR="005A6D5B">
        <w:t>i</w:t>
      </w:r>
      <w:r w:rsidR="005A6D5B" w:rsidRPr="005A6D5B">
        <w:t xml:space="preserve"> </w:t>
      </w:r>
      <w:proofErr w:type="spellStart"/>
      <w:r w:rsidR="005A6D5B" w:rsidRPr="005A6D5B">
        <w:t>Čandrlić</w:t>
      </w:r>
      <w:proofErr w:type="spellEnd"/>
      <w:r w:rsidR="005A6D5B" w:rsidRPr="005A6D5B">
        <w:t xml:space="preserve"> Mesarić</w:t>
      </w:r>
      <w:r w:rsidR="005A6D5B">
        <w:t xml:space="preserve"> iz</w:t>
      </w:r>
      <w:r w:rsidR="005A6D5B" w:rsidRPr="005A6D5B">
        <w:t xml:space="preserve"> Osijek</w:t>
      </w:r>
      <w:r w:rsidR="005A6D5B">
        <w:t>a</w:t>
      </w:r>
      <w:r w:rsidR="005A6D5B" w:rsidRPr="005A6D5B">
        <w:t>, Zagrebačka 6, OIB: 89394772015</w:t>
      </w:r>
      <w:r w:rsidR="00D94838">
        <w:t xml:space="preserve">, </w:t>
      </w:r>
      <w:r w:rsidR="00C45679">
        <w:t xml:space="preserve">odobrava </w:t>
      </w:r>
      <w:r w:rsidR="005A6D5B">
        <w:t>se</w:t>
      </w:r>
      <w:r w:rsidR="00D94838">
        <w:t xml:space="preserve"> trošak u </w:t>
      </w:r>
      <w:r w:rsidR="00FC4E7A">
        <w:t xml:space="preserve">neto </w:t>
      </w:r>
      <w:r w:rsidR="00D94838">
        <w:t xml:space="preserve">iznosu od </w:t>
      </w:r>
      <w:r w:rsidR="005A6D5B">
        <w:t>2.816</w:t>
      </w:r>
      <w:r w:rsidR="00FC4E7A">
        <w:t>,</w:t>
      </w:r>
      <w:r w:rsidR="005A6D5B">
        <w:t>6</w:t>
      </w:r>
      <w:r w:rsidR="00517B29">
        <w:t xml:space="preserve">0 </w:t>
      </w:r>
      <w:r w:rsidR="00FC4E7A">
        <w:t>kuna</w:t>
      </w:r>
      <w:r w:rsidR="000C1310">
        <w:t>.</w:t>
      </w:r>
    </w:p>
    <w:p w:rsidRDefault="000C3EE3" w:rsidP="000C1310" w:rsidR="000C3EE3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ED0B65" w:rsidP="005A6D5B" w:rsidR="00575C2D">
      <w:pPr>
        <w:jc w:val="both"/>
      </w:pPr>
      <w:r>
        <w:tab/>
      </w:r>
      <w:r w:rsidR="005A6D5B">
        <w:t>Ispitno i izvještajno ročište na kojima je bila stečajna upraviteljica održani su 12. siječnja 2017.</w:t>
      </w:r>
    </w:p>
    <w:p w:rsidRDefault="005A6D5B" w:rsidP="005A6D5B" w:rsidR="007276AD">
      <w:pPr>
        <w:jc w:val="both"/>
      </w:pPr>
      <w:r>
        <w:tab/>
      </w:r>
      <w:r w:rsidR="00C45679" w:rsidRPr="006845B2">
        <w:t xml:space="preserve">Odredbom čl. </w:t>
      </w:r>
      <w:r w:rsidR="00C45679">
        <w:t>94</w:t>
      </w:r>
      <w:r w:rsidR="00C45679" w:rsidRPr="006845B2">
        <w:t>. st. 1. Stečajnog zakona</w:t>
      </w:r>
      <w:r w:rsidR="00C45679">
        <w:t xml:space="preserve"> </w:t>
      </w:r>
      <w:r w:rsidR="00C45679" w:rsidRPr="006845B2">
        <w:t>(Narodne novine br. 71/</w:t>
      </w:r>
      <w:r w:rsidR="00C45679">
        <w:t>15</w:t>
      </w:r>
      <w:r w:rsidR="00C45679" w:rsidRPr="006845B2">
        <w:t>, dalje: SZ)</w:t>
      </w:r>
      <w:r w:rsidR="00C45679">
        <w:t xml:space="preserve">, </w:t>
      </w:r>
      <w:r w:rsidR="00C45679" w:rsidRPr="006845B2">
        <w:t xml:space="preserve">propisano je da stečajni upravitelj </w:t>
      </w:r>
      <w:r w:rsidR="00C45679">
        <w:t xml:space="preserve">ima pravo na nagradu za svoj rad i naknadu stvarnih troškova. </w:t>
      </w:r>
    </w:p>
    <w:p w:rsidRDefault="005A6D5B" w:rsidP="001975B7" w:rsidR="007276AD">
      <w:pPr>
        <w:jc w:val="both"/>
      </w:pPr>
      <w:r>
        <w:tab/>
        <w:t>U podnesku od 27. ožujka 2017. stečajna upraviteljica je zatražila isplatu troškova.</w:t>
      </w:r>
    </w:p>
    <w:p w:rsidRDefault="007276AD" w:rsidP="001975B7" w:rsidR="001975B7">
      <w:pPr>
        <w:jc w:val="both"/>
      </w:pPr>
      <w:r>
        <w:tab/>
      </w:r>
      <w:r w:rsidR="001E275E">
        <w:t>S</w:t>
      </w:r>
      <w:r w:rsidR="006C2C31">
        <w:t xml:space="preserve">tečajni sudac </w:t>
      </w:r>
      <w:r w:rsidR="00CF19CB" w:rsidRPr="00CF19CB">
        <w:t xml:space="preserve">ocijenio </w:t>
      </w:r>
      <w:r w:rsidR="001E275E">
        <w:t xml:space="preserve">je </w:t>
      </w:r>
      <w:r w:rsidR="00441C46">
        <w:t xml:space="preserve">osnovanim putne troškove (relacija Osijek-Pazin-Osijek) i  trošak dnevnice u iznosu 2.562,00 kuna te materijalne troškove u iznosu od 254,60 kuna - ukupno </w:t>
      </w:r>
      <w:r w:rsidR="00441C46" w:rsidRPr="00441C46">
        <w:t>2.816,60 kuna</w:t>
      </w:r>
      <w:r w:rsidR="001A1342">
        <w:t>.</w:t>
      </w:r>
    </w:p>
    <w:p w:rsidRDefault="001E275E" w:rsidP="001E275E" w:rsidR="001A1342">
      <w:pPr>
        <w:jc w:val="both"/>
      </w:pPr>
      <w:r>
        <w:tab/>
        <w:t xml:space="preserve">S obzirom na navedeno, </w:t>
      </w:r>
      <w:r w:rsidR="000C3EE3">
        <w:t xml:space="preserve">temeljem </w:t>
      </w:r>
      <w:r w:rsidR="000C3EE3" w:rsidRPr="006845B2">
        <w:t xml:space="preserve">čl. </w:t>
      </w:r>
      <w:r w:rsidR="000C3EE3">
        <w:t>94</w:t>
      </w:r>
      <w:r w:rsidR="000C3EE3" w:rsidRPr="006845B2">
        <w:t>.</w:t>
      </w:r>
      <w:r w:rsidR="000C3EE3">
        <w:t xml:space="preserve"> </w:t>
      </w:r>
      <w:r w:rsidR="00441C46">
        <w:t xml:space="preserve">st. 1. i 3. </w:t>
      </w:r>
      <w:r w:rsidR="000C3EE3">
        <w:t>SZ-a</w:t>
      </w:r>
      <w:r w:rsidR="00441C46">
        <w:t>,</w:t>
      </w:r>
      <w:r w:rsidR="000C3EE3">
        <w:t xml:space="preserve"> </w:t>
      </w:r>
      <w:r>
        <w:t>odlučeno je kao u izreci.</w:t>
      </w:r>
    </w:p>
    <w:p w:rsidRDefault="000C3EE3" w:rsidP="001E275E" w:rsidR="000C3EE3">
      <w:pPr>
        <w:jc w:val="both"/>
      </w:pPr>
    </w:p>
    <w:p w:rsidRDefault="003573E1" w:rsidP="00E97C01" w:rsidR="00D57C1C">
      <w:pPr>
        <w:jc w:val="both"/>
      </w:pPr>
      <w:r>
        <w:tab/>
      </w:r>
      <w:r w:rsidR="00E97C01">
        <w:tab/>
      </w:r>
      <w:r w:rsidR="00E97C01">
        <w:tab/>
      </w:r>
      <w:r w:rsidR="00E97C01">
        <w:tab/>
      </w:r>
      <w:r w:rsidR="00E97C01">
        <w:tab/>
      </w:r>
      <w:r w:rsidR="00D57C1C" w:rsidRPr="007D0CE7">
        <w:t xml:space="preserve">U Pazinu, </w:t>
      </w:r>
      <w:r w:rsidR="00441C46">
        <w:t>29</w:t>
      </w:r>
      <w:r w:rsidR="00964990" w:rsidRPr="007D0CE7">
        <w:t>.</w:t>
      </w:r>
      <w:r w:rsidR="00C9335F" w:rsidRPr="007D0CE7">
        <w:t xml:space="preserve"> </w:t>
      </w:r>
      <w:r w:rsidR="00441C46">
        <w:t>ožujka</w:t>
      </w:r>
      <w:r w:rsidR="00473C77" w:rsidRPr="007D0CE7">
        <w:t xml:space="preserve"> </w:t>
      </w:r>
      <w:r w:rsidR="00C44E6E" w:rsidRPr="007D0CE7">
        <w:t xml:space="preserve"> 201</w:t>
      </w:r>
      <w:r w:rsidR="00441C46">
        <w:t>7</w:t>
      </w:r>
      <w:r w:rsidR="00C44E6E" w:rsidRPr="007D0CE7">
        <w:t>.</w:t>
      </w:r>
    </w:p>
    <w:p w:rsidRDefault="001E275E" w:rsidP="00E97C01" w:rsidR="001E275E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C32D67" w:rsidP="00D57C1C" w:rsidR="00C32D67">
      <w:pPr>
        <w:jc w:val="both"/>
      </w:pPr>
    </w:p>
    <w:p w:rsidRDefault="001E275E" w:rsidP="00D57C1C" w:rsidR="001E275E">
      <w:pPr>
        <w:jc w:val="both"/>
      </w:pPr>
    </w:p>
    <w:p w:rsidRDefault="001E275E" w:rsidP="00D57C1C" w:rsidR="001E275E">
      <w:pPr>
        <w:jc w:val="both"/>
      </w:pPr>
    </w:p>
    <w:p w:rsidRDefault="001E275E" w:rsidP="00D57C1C" w:rsidR="001E275E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  <w:r w:rsidR="00441C46">
        <w:t xml:space="preserve"> </w:t>
      </w:r>
      <w:r w:rsidR="00441C46" w:rsidRPr="005A6D5B">
        <w:t>Paul</w:t>
      </w:r>
      <w:r w:rsidR="00441C46">
        <w:t>i</w:t>
      </w:r>
      <w:r w:rsidR="00441C46" w:rsidRPr="005A6D5B">
        <w:t xml:space="preserve"> </w:t>
      </w:r>
      <w:proofErr w:type="spellStart"/>
      <w:r w:rsidR="00441C46" w:rsidRPr="005A6D5B">
        <w:t>Čandrlić</w:t>
      </w:r>
      <w:proofErr w:type="spellEnd"/>
      <w:r w:rsidR="00441C46" w:rsidRPr="005A6D5B">
        <w:t xml:space="preserve"> Mesarić</w:t>
      </w:r>
      <w:r w:rsidR="00441C46">
        <w:t xml:space="preserve"> iz</w:t>
      </w:r>
      <w:r w:rsidR="00441C46" w:rsidRPr="005A6D5B">
        <w:t xml:space="preserve"> Osijek</w:t>
      </w:r>
      <w:r w:rsidR="00441C46">
        <w:t>a</w:t>
      </w:r>
      <w:r w:rsidR="00441C46" w:rsidRPr="005A6D5B">
        <w:t>, Zagrebačka 6</w:t>
      </w:r>
    </w:p>
    <w:p w:rsidRDefault="00852134" w:rsidP="00CF19CB" w:rsidR="00266472" w:rsidRPr="007D0CE7">
      <w:pPr>
        <w:jc w:val="both"/>
      </w:pPr>
      <w:r w:rsidRPr="007D0CE7">
        <w:t xml:space="preserve"> </w:t>
      </w:r>
    </w:p>
    <w:sectPr w:rsidSect="00EB3C6C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81B" w:rsidR="008C481B">
      <w:r>
        <w:separator/>
      </w:r>
    </w:p>
  </w:endnote>
  <w:endnote w:id="0" w:type="continuationSeparator">
    <w:p w:rsidRDefault="008C481B" w:rsidR="008C4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81B" w:rsidR="008C481B">
      <w:r>
        <w:separator/>
      </w:r>
    </w:p>
  </w:footnote>
  <w:footnote w:id="0" w:type="continuationSeparator">
    <w:p w:rsidRDefault="008C481B" w:rsidR="008C4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5A6D5B" w:rsidR="005A6D5B" w:rsidRPr="005A6D5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5A6D5B" w:rsidRPr="005A6D5B">
      <w:t>Posl.br. 10 St-858/16-34</w:t>
    </w:r>
  </w:p>
  <w:p w:rsidRDefault="00C16C64" w:rsidR="00C16C64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575C2D">
      <w:rPr>
        <w:sz w:val="23"/>
        <w:szCs w:val="23"/>
      </w:rPr>
      <w:t>8</w:t>
    </w:r>
    <w:r w:rsidR="005A6D5B">
      <w:rPr>
        <w:sz w:val="23"/>
        <w:szCs w:val="23"/>
      </w:rPr>
      <w:t>58</w:t>
    </w:r>
    <w:r w:rsidR="00E83CE7">
      <w:rPr>
        <w:sz w:val="23"/>
        <w:szCs w:val="23"/>
      </w:rPr>
      <w:t>/16</w:t>
    </w:r>
    <w:r w:rsidR="000C1310">
      <w:rPr>
        <w:sz w:val="23"/>
        <w:szCs w:val="23"/>
      </w:rPr>
      <w:t>-</w:t>
    </w:r>
    <w:r w:rsidR="005A6D5B">
      <w:rPr>
        <w:sz w:val="23"/>
        <w:szCs w:val="23"/>
      </w:rPr>
      <w:t>34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BD451B4"/>
    <w:multiLevelType w:val="hybridMultilevel"/>
    <w:tmpl w:val="481E24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8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2"/>
  </w:num>
  <w:num w:numId="12">
    <w:abstractNumId w:val="10"/>
  </w:num>
  <w:num w:numId="13">
    <w:abstractNumId w:val="12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C3EE3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255DA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2F65A6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1C46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D17E7"/>
    <w:rsid w:val="004E641D"/>
    <w:rsid w:val="004F7508"/>
    <w:rsid w:val="005006B0"/>
    <w:rsid w:val="00506843"/>
    <w:rsid w:val="0051318C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75C2D"/>
    <w:rsid w:val="00581CBE"/>
    <w:rsid w:val="0058729C"/>
    <w:rsid w:val="00590A80"/>
    <w:rsid w:val="00591CD6"/>
    <w:rsid w:val="005A466C"/>
    <w:rsid w:val="005A6D5B"/>
    <w:rsid w:val="005B1A3A"/>
    <w:rsid w:val="005B460E"/>
    <w:rsid w:val="005C144C"/>
    <w:rsid w:val="005E02D3"/>
    <w:rsid w:val="005F468D"/>
    <w:rsid w:val="00600F95"/>
    <w:rsid w:val="00611E69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276AD"/>
    <w:rsid w:val="00771D77"/>
    <w:rsid w:val="00780159"/>
    <w:rsid w:val="007846FF"/>
    <w:rsid w:val="007C40DA"/>
    <w:rsid w:val="007D0370"/>
    <w:rsid w:val="007D0CE7"/>
    <w:rsid w:val="007D52B6"/>
    <w:rsid w:val="007F09F3"/>
    <w:rsid w:val="007F436C"/>
    <w:rsid w:val="007F44C2"/>
    <w:rsid w:val="007F68E5"/>
    <w:rsid w:val="00810438"/>
    <w:rsid w:val="00811A17"/>
    <w:rsid w:val="0081397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7AB9"/>
    <w:rsid w:val="008C481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817C4"/>
    <w:rsid w:val="00990289"/>
    <w:rsid w:val="009B35E6"/>
    <w:rsid w:val="009C7324"/>
    <w:rsid w:val="009E26BF"/>
    <w:rsid w:val="009E3360"/>
    <w:rsid w:val="00A02DEC"/>
    <w:rsid w:val="00A0751E"/>
    <w:rsid w:val="00A140AE"/>
    <w:rsid w:val="00A25D48"/>
    <w:rsid w:val="00A34CE0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07C9"/>
    <w:rsid w:val="00C44E6E"/>
    <w:rsid w:val="00C45679"/>
    <w:rsid w:val="00C47D75"/>
    <w:rsid w:val="00C7108E"/>
    <w:rsid w:val="00C74AB0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14BD1"/>
    <w:rsid w:val="00E16915"/>
    <w:rsid w:val="00E21DF6"/>
    <w:rsid w:val="00E24977"/>
    <w:rsid w:val="00E27570"/>
    <w:rsid w:val="00E33AE0"/>
    <w:rsid w:val="00E36EC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4F2"/>
    <w:rsid w:val="00EB4B43"/>
    <w:rsid w:val="00EC2DCD"/>
    <w:rsid w:val="00ED0B65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83F9B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D481E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255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5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255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5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590BD-2355-4BF5-BE65-4C06423EB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281</properties:Words>
  <properties:Characters>1402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2017-03-29T11:59:00Z</dcterms:created>
  <dc:creator>drabar</dc:creator>
  <cp:lastModifiedBy>Sanja Prodan</cp:lastModifiedBy>
  <cp:lastPrinted>2017-03-30T07:04:00Z</cp:lastPrinted>
  <dcterms:modified xmlns:xsi="http://www.w3.org/2001/XMLSchema-instance" xsi:type="dcterms:W3CDTF">2017-03-30T07:04:00Z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