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a990" w14:paraId="e34a99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AA70ED">
        <w:t>AMIGA</w:t>
      </w:r>
      <w:r w:rsidR="000C3E82">
        <w:t xml:space="preserve"> </w:t>
      </w:r>
      <w:r w:rsidR="00AA70ED">
        <w:t>j.</w:t>
      </w:r>
      <w:r w:rsidR="00317FBA" w:rsidRPr="00317FBA">
        <w:t xml:space="preserve">d.o.o. </w:t>
      </w:r>
      <w:r w:rsidR="00AA70ED">
        <w:t>Višnjan</w:t>
      </w:r>
      <w:r w:rsidR="00C71B54">
        <w:t xml:space="preserve">, </w:t>
      </w:r>
      <w:r w:rsidR="006B7430">
        <w:t>Strpačići 3</w:t>
      </w:r>
      <w:r w:rsidR="004621C6">
        <w:t>,</w:t>
      </w:r>
      <w:r w:rsidR="00480C26">
        <w:t xml:space="preserve"> </w:t>
      </w:r>
      <w:r w:rsidR="007D7A8F">
        <w:t xml:space="preserve"> OIB: </w:t>
      </w:r>
      <w:r w:rsidR="006B7430" w:rsidRPr="006B7430">
        <w:t>72136363054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6B7430">
        <w:t>AMIGA j.</w:t>
      </w:r>
      <w:r w:rsidR="006B7430" w:rsidRPr="00317FBA">
        <w:t xml:space="preserve">d.o.o. </w:t>
      </w:r>
      <w:r w:rsidR="006B7430">
        <w:t xml:space="preserve">Višnjan, Strpačići 3,  OIB: </w:t>
      </w:r>
      <w:r w:rsidR="006B7430" w:rsidRPr="006B7430">
        <w:t>72136363054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02205">
        <w:rPr>
          <w:b/>
          <w:lang w:val="pl-PL"/>
        </w:rPr>
        <w:t>15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163054">
        <w:rPr>
          <w:b/>
          <w:lang w:val="pl-PL"/>
        </w:rPr>
        <w:t>10:</w:t>
      </w:r>
      <w:r w:rsidR="006B7430">
        <w:rPr>
          <w:b/>
          <w:lang w:val="pl-PL"/>
        </w:rPr>
        <w:t>45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6B7430">
        <w:t>AMIGA j.</w:t>
      </w:r>
      <w:r w:rsidR="006B7430" w:rsidRPr="00317FBA">
        <w:t xml:space="preserve">d.o.o. </w:t>
      </w:r>
      <w:r w:rsidR="006B7430">
        <w:t xml:space="preserve">Višnjan, Strpačići 3,  OIB: </w:t>
      </w:r>
      <w:r w:rsidR="006B7430" w:rsidRPr="006B7430">
        <w:t>72136363054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6B7430">
        <w:rPr>
          <w:lang w:val="sv-SE"/>
        </w:rPr>
        <w:t>Anamarija Koščak Justić, Višnjan, Rov 6</w:t>
      </w:r>
      <w:r w:rsidR="00A744D8">
        <w:rPr>
          <w:lang w:val="sv-SE"/>
        </w:rPr>
        <w:t xml:space="preserve">.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065532">
        <w:rPr>
          <w:lang w:val="sv-SE"/>
        </w:rPr>
        <w:t>Anamarija Koščak Justić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065532">
        <w:rPr>
          <w:lang w:val="sv-SE"/>
        </w:rPr>
        <w:t>Anamariji Koščak Justić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65532">
        <w:t>20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3B3E0F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6B7430">
        <w:t>AMIGA j.</w:t>
      </w:r>
      <w:r w:rsidR="006B7430" w:rsidRPr="00317FBA">
        <w:t xml:space="preserve">d.o.o. </w:t>
      </w:r>
      <w:r w:rsidR="006B7430">
        <w:t xml:space="preserve">Višnjan, Strpačići 3,  OIB: </w:t>
      </w:r>
      <w:r w:rsidR="006B7430" w:rsidRPr="006B7430">
        <w:t>72136363054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065532">
        <w:rPr>
          <w:lang w:val="sv-SE"/>
        </w:rPr>
        <w:t>Anamarija Koščak Justić</w:t>
      </w:r>
      <w:r w:rsidR="00A744D8">
        <w:t xml:space="preserve">,  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5F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AA70ED">
      <w:t>Posl. broj: 4 St-644/2017-4</w:t>
    </w:r>
  </w:p>
  <w:p w:rsidRDefault="005355F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AA70ED">
      <w:t>644</w:t>
    </w:r>
    <w:r w:rsidR="00E10E76"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5532"/>
    <w:rsid w:val="000906D0"/>
    <w:rsid w:val="000959EB"/>
    <w:rsid w:val="000A7AEE"/>
    <w:rsid w:val="000C3E82"/>
    <w:rsid w:val="00107DA9"/>
    <w:rsid w:val="00121B0C"/>
    <w:rsid w:val="00134676"/>
    <w:rsid w:val="00163054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D55AD"/>
    <w:rsid w:val="00317FBA"/>
    <w:rsid w:val="00333A6A"/>
    <w:rsid w:val="00395F29"/>
    <w:rsid w:val="003B3E0F"/>
    <w:rsid w:val="003B74B1"/>
    <w:rsid w:val="003E00AF"/>
    <w:rsid w:val="00412B9B"/>
    <w:rsid w:val="00446090"/>
    <w:rsid w:val="004621C6"/>
    <w:rsid w:val="00480C26"/>
    <w:rsid w:val="0051365F"/>
    <w:rsid w:val="005355FA"/>
    <w:rsid w:val="00554328"/>
    <w:rsid w:val="0059655A"/>
    <w:rsid w:val="00596F2F"/>
    <w:rsid w:val="005E3EB7"/>
    <w:rsid w:val="005E434E"/>
    <w:rsid w:val="00603BFE"/>
    <w:rsid w:val="00612C7B"/>
    <w:rsid w:val="006953E8"/>
    <w:rsid w:val="006B7430"/>
    <w:rsid w:val="0079454F"/>
    <w:rsid w:val="007D63ED"/>
    <w:rsid w:val="007D7A8F"/>
    <w:rsid w:val="00802205"/>
    <w:rsid w:val="00803878"/>
    <w:rsid w:val="00814FDD"/>
    <w:rsid w:val="00835A5D"/>
    <w:rsid w:val="00844FE0"/>
    <w:rsid w:val="008650C6"/>
    <w:rsid w:val="00894ED5"/>
    <w:rsid w:val="008E4F58"/>
    <w:rsid w:val="00985388"/>
    <w:rsid w:val="00996153"/>
    <w:rsid w:val="009A76DB"/>
    <w:rsid w:val="00A560B4"/>
    <w:rsid w:val="00A744D8"/>
    <w:rsid w:val="00AA70ED"/>
    <w:rsid w:val="00AD2235"/>
    <w:rsid w:val="00AE4EEF"/>
    <w:rsid w:val="00AF4620"/>
    <w:rsid w:val="00B17BB5"/>
    <w:rsid w:val="00B50DFB"/>
    <w:rsid w:val="00C50881"/>
    <w:rsid w:val="00C71B54"/>
    <w:rsid w:val="00C9492F"/>
    <w:rsid w:val="00CA0CBB"/>
    <w:rsid w:val="00CD1ECC"/>
    <w:rsid w:val="00CD3284"/>
    <w:rsid w:val="00CF1FFA"/>
    <w:rsid w:val="00D11298"/>
    <w:rsid w:val="00D14604"/>
    <w:rsid w:val="00DE2B38"/>
    <w:rsid w:val="00DE74BF"/>
    <w:rsid w:val="00DF28E8"/>
    <w:rsid w:val="00E10E76"/>
    <w:rsid w:val="00E40DC9"/>
    <w:rsid w:val="00E90C0D"/>
    <w:rsid w:val="00E94386"/>
    <w:rsid w:val="00ED1F85"/>
    <w:rsid w:val="00F26397"/>
    <w:rsid w:val="00F32923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5F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5F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5F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5F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5F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5F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5F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5F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AMIGA j.d.o.o. VIŠNJAN</izvorni_sadrzaj>
    <derivirana_varijabla naziv="DomainObject.Predmet.ProtustrankaFormated_1">  AMIGA j.d.o.o. VIŠNJAN</derivirana_varijabla>
  </DomainObject.Predmet.ProtustrankaFormated>
  <DomainObject.Predmet.ProtustrankaFormatedOIB>
    <izvorni_sadrzaj>  AMIGA j.d.o.o. VIŠNJAN, OIB 72136363054</izvorni_sadrzaj>
    <derivirana_varijabla naziv="DomainObject.Predmet.ProtustrankaFormatedOIB_1">  AMIGA j.d.o.o. VIŠNJAN, OIB 72136363054</derivirana_varijabla>
  </DomainObject.Predmet.ProtustrankaFormatedOIB>
  <DomainObject.Predmet.ProtustrankaFormatedWithAdress>
    <izvorni_sadrzaj> AMIGA j.d.o.o. VIŠNJAN, Strpačići 3, 52463 Višnjan</izvorni_sadrzaj>
    <derivirana_varijabla naziv="DomainObject.Predmet.ProtustrankaFormatedWithAdress_1"> AMIGA j.d.o.o. VIŠNJAN, Strpačići 3, 52463 Višnjan</derivirana_varijabla>
  </DomainObject.Predmet.ProtustrankaFormatedWithAdress>
  <DomainObject.Predmet.ProtustrankaFormatedWithAdressOIB>
    <izvorni_sadrzaj> AMIGA j.d.o.o. VIŠNJAN, OIB 72136363054, Strpačići 3, 52463 Višnjan</izvorni_sadrzaj>
    <derivirana_varijabla naziv="DomainObject.Predmet.ProtustrankaFormatedWithAdressOIB_1"> AMIGA j.d.o.o. VIŠNJAN, OIB 72136363054, Strpačići 3, 52463 Višnjan</derivirana_varijabla>
  </DomainObject.Predmet.ProtustrankaFormatedWithAdressOIB>
  <DomainObject.Predmet.ProtustrankaWithAdress>
    <izvorni_sadrzaj>AMIGA j.d.o.o. VIŠNJAN Strpačići 3, 52463 Višnjan</izvorni_sadrzaj>
    <derivirana_varijabla naziv="DomainObject.Predmet.ProtustrankaWithAdress_1">AMIGA j.d.o.o. VIŠNJAN Strpačići 3, 52463 Višnjan</derivirana_varijabla>
  </DomainObject.Predmet.ProtustrankaWithAdress>
  <DomainObject.Predmet.ProtustrankaWithAdressOIB>
    <izvorni_sadrzaj>AMIGA j.d.o.o. VIŠNJAN, OIB 72136363054, Strpačići 3, 52463 Višnjan</izvorni_sadrzaj>
    <derivirana_varijabla naziv="DomainObject.Predmet.ProtustrankaWithAdressOIB_1">AMIGA j.d.o.o. VIŠNJAN, OIB 72136363054, Strpačići 3, 52463 Višnjan</derivirana_varijabla>
  </DomainObject.Predmet.ProtustrankaWithAdressOIB>
  <DomainObject.Predmet.ProtustrankaNazivFormated>
    <izvorni_sadrzaj>AMIGA j.d.o.o. VIŠNJAN</izvorni_sadrzaj>
    <derivirana_varijabla naziv="DomainObject.Predmet.ProtustrankaNazivFormated_1">AMIGA j.d.o.o. VIŠNJAN</derivirana_varijabla>
  </DomainObject.Predmet.ProtustrankaNazivFormated>
  <DomainObject.Predmet.ProtustrankaNazivFormatedOIB>
    <izvorni_sadrzaj>AMIGA j.d.o.o. VIŠNJAN, OIB 72136363054</izvorni_sadrzaj>
    <derivirana_varijabla naziv="DomainObject.Predmet.ProtustrankaNazivFormatedOIB_1">AMIGA j.d.o.o. VIŠNJAN, OIB 72136363054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71706.42</izvorni_sadrzaj>
    <derivirana_varijabla naziv="DomainObject.Predmet.TrenutnaVrijednost_1">71706.42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AMIGA j.d.o.o. VIŠNJAN</item>
    </izvorni_sadrzaj>
    <derivirana_varijabla naziv="DomainObject.Predmet.ProtuStrankaListFormated_1">
      <item>AMIGA j.d.o.o. VIŠNJAN</item>
    </derivirana_varijabla>
  </DomainObject.Predmet.ProtuStrankaListFormated>
  <DomainObject.Predmet.ProtuStrankaListFormatedOIB>
    <izvorni_sadrzaj>
      <item>AMIGA j.d.o.o. VIŠNJAN, OIB 72136363054</item>
    </izvorni_sadrzaj>
    <derivirana_varijabla naziv="DomainObject.Predmet.ProtuStrankaListFormatedOIB_1">
      <item>AMIGA j.d.o.o. VIŠNJAN, OIB 72136363054</item>
    </derivirana_varijabla>
  </DomainObject.Predmet.ProtuStrankaListFormatedOIB>
  <DomainObject.Predmet.ProtuStrankaListFormatedWithAdress>
    <izvorni_sadrzaj>
      <item>AMIGA j.d.o.o. VIŠNJAN, Strpačići 3, 52463 Višnjan</item>
    </izvorni_sadrzaj>
    <derivirana_varijabla naziv="DomainObject.Predmet.ProtuStrankaListFormatedWithAdress_1">
      <item>AMIGA j.d.o.o. VIŠNJAN, Strpačići 3, 52463 Višnjan</item>
    </derivirana_varijabla>
  </DomainObject.Predmet.ProtuStrankaListFormatedWithAdress>
  <DomainObject.Predmet.ProtuStrankaListFormatedWithAdressOIB>
    <izvorni_sadrzaj>
      <item>AMIGA j.d.o.o. VIŠNJAN, OIB 72136363054, Strpačići 3, 52463 Višnjan</item>
    </izvorni_sadrzaj>
    <derivirana_varijabla naziv="DomainObject.Predmet.ProtuStrankaListFormatedWithAdressOIB_1">
      <item>AMIGA j.d.o.o. VIŠNJAN, OIB 72136363054, Strpačići 3, 52463 Višnjan</item>
    </derivirana_varijabla>
  </DomainObject.Predmet.ProtuStrankaListFormatedWithAdressOIB>
  <DomainObject.Predmet.ProtuStrankaListNazivFormated>
    <izvorni_sadrzaj>
      <item>AMIGA j.d.o.o. VIŠNJAN</item>
    </izvorni_sadrzaj>
    <derivirana_varijabla naziv="DomainObject.Predmet.ProtuStrankaListNazivFormated_1">
      <item>AMIGA j.d.o.o. VIŠNJAN</item>
    </derivirana_varijabla>
  </DomainObject.Predmet.ProtuStrankaListNazivFormated>
  <DomainObject.Predmet.ProtuStrankaListNazivFormatedOIB>
    <izvorni_sadrzaj>
      <item>AMIGA j.d.o.o. VIŠNJAN, OIB 72136363054</item>
    </izvorni_sadrzaj>
    <derivirana_varijabla naziv="DomainObject.Predmet.ProtuStrankaListNazivFormatedOIB_1">
      <item>AMIGA j.d.o.o. VIŠNJAN, OIB 72136363054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AMIGA j.d.o.o. VIŠNJAN</izvorni_sadrzaj>
    <derivirana_varijabla naziv="DomainObject.Predmet.ProtustrankaIDrugi_1">AMIGA j.d.o.o.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AMIGA j.d.o.o. VIŠNJAN, OIB 72136363054, Strpačići 3, 52463 Višnjan</izvorni_sadrzaj>
    <derivirana_varijabla naziv="DomainObject.Predmet.ProtustrankaIDrugiAdressOIB_1">AMIGA j.d.o.o. VIŠNJAN, OIB 72136363054, Strpačići 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AMIGA j.d.o.o. VIŠNJAN</item>
    </izvorni_sadrzaj>
    <derivirana_varijabla naziv="DomainObject.Predmet.SudioniciListNaziv_1">
      <item>FINANCIJSKA AGENCIJA, RC RIJEKA, PODRUŽNICA PULA, PULA</item>
      <item>AMIGA j.d.o.o. VIŠNJAN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AMIGA j.d.o.o. VIŠNJAN, OIB 72136363054, Strpačići 3,52463 Višnjan</item>
    </izvorni_sadrzaj>
    <derivirana_varijabla naziv="DomainObject.Predmet.SudioniciListAdressOIB_1">
      <item>FINANCIJSKA AGENCIJA, RC RIJEKA, PODRUŽNICA PULA, PULA, OIB 85821130368, F. Kurelca 8,51000 Rijeka</item>
      <item>AMIGA j.d.o.o. VIŠNJAN, OIB 72136363054, Strpačići 3,52463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72136363054</item>
    </izvorni_sadrzaj>
    <derivirana_varijabla naziv="DomainObject.Predmet.SudioniciListNazivOIB_1">
      <item>, OIB 85821130368</item>
      <item>, OIB 72136363054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33B7C-19D5-4F90-83B2-CF9FA1388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3004</properties:Characters>
  <properties:Lines>81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2017-12-20T06:49:00Z</dcterms:created>
  <dc:creator>Jasmina Matika</dc:creator>
  <cp:lastModifiedBy>Sanja Prodan</cp:lastModifiedBy>
  <cp:lastPrinted>2017-12-20T06:52:00Z</cp:lastPrinted>
  <dcterms:modified xmlns:xsi="http://www.w3.org/2001/XMLSchema-instance" xsi:type="dcterms:W3CDTF">2017-12-20T06:52:00Z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