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8d51" w14:paraId="7598d51" w:rsidRDefault="006B0E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E2D" w:rsidP="006B0E2D" w:rsidR="00AE649C">
      <w:pPr>
        <w:pStyle w:val="NormaleSPIS"/>
        <w:spacing w:after="0"/>
      </w:pPr>
      <w:r>
        <w:t xml:space="preserve">         Republika Hrvatska</w:t>
      </w:r>
    </w:p>
    <w:p w:rsidRDefault="006B0E2D" w:rsidP="006B0E2D" w:rsidR="006B0E2D">
      <w:pPr>
        <w:pStyle w:val="NormaleSPIS"/>
        <w:spacing w:after="0"/>
      </w:pPr>
      <w:r>
        <w:t xml:space="preserve">     Trgovački sud u Bjelovaru</w:t>
      </w:r>
    </w:p>
    <w:p w:rsidRDefault="006B0E2D" w:rsidP="006B0E2D" w:rsidR="006B0E2D">
      <w:pPr>
        <w:pStyle w:val="NormaleSPIS"/>
        <w:spacing w:after="0"/>
      </w:pPr>
      <w:r>
        <w:t>Bjelovar, Šetalište dr.I.Lebovića 42.</w:t>
      </w:r>
    </w:p>
    <w:p w:rsidRDefault="006B0E2D" w:rsidP="006B0E2D" w:rsidR="006B0E2D">
      <w:pPr>
        <w:pStyle w:val="NormaleSPIS"/>
        <w:spacing w:after="0"/>
        <w:jc w:val="right"/>
      </w:pPr>
      <w:r>
        <w:t>Poslovni broj:</w:t>
      </w:r>
      <w:r>
        <w:rPr>
          <w:b/>
        </w:rPr>
        <w:t xml:space="preserve"> </w:t>
      </w:r>
      <w:r>
        <w:t>7 St-297/2017-47</w:t>
      </w:r>
    </w:p>
    <w:p w:rsidRDefault="006B0E2D" w:rsidP="006B0E2D" w:rsidR="006B0E2D">
      <w:pPr>
        <w:jc w:val="right"/>
      </w:pPr>
    </w:p>
    <w:p w:rsidRDefault="006B0E2D" w:rsidP="006B0E2D" w:rsidR="006B0E2D">
      <w:pPr>
        <w:jc w:val="center"/>
      </w:pPr>
      <w:r>
        <w:t>R E P U B L I K A    H R V A T S K A</w:t>
      </w:r>
    </w:p>
    <w:p w:rsidRDefault="006B0E2D" w:rsidP="006B0E2D" w:rsidR="006B0E2D">
      <w:pPr>
        <w:jc w:val="center"/>
        <w:rPr>
          <w:b/>
        </w:rPr>
      </w:pPr>
      <w:r>
        <w:t>R J E Š E N J E</w:t>
      </w:r>
    </w:p>
    <w:p w:rsidRDefault="006B0E2D" w:rsidP="006B0E2D" w:rsidR="006B0E2D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SION GRUPA d.o.o. za proizvodnju, trgovinu i usluge u stečaju iz Daruvara, 52. Samostalnog bataljuna 4, OIB 89642019586, 29. ožujka 2019. </w:t>
      </w:r>
    </w:p>
    <w:p w:rsidRDefault="006B0E2D" w:rsidP="006B0E2D" w:rsidR="006B0E2D">
      <w:pPr>
        <w:ind w:firstLine="708"/>
        <w:jc w:val="center"/>
      </w:pPr>
      <w:r>
        <w:t>r i j e š i o      j e</w:t>
      </w:r>
    </w:p>
    <w:p w:rsidRDefault="006B0E2D" w:rsidP="006B0E2D" w:rsidR="006B0E2D">
      <w:pPr>
        <w:ind w:firstLine="708"/>
        <w:jc w:val="both"/>
      </w:pPr>
      <w:r>
        <w:t xml:space="preserve">1.Dosuđuje se kupcu HRVATSKA BANKA ZA OBNOVU I RAZVITAK, Zagreb, Trg Josipa </w:t>
      </w:r>
      <w:proofErr w:type="spellStart"/>
      <w:r>
        <w:t>Jurja</w:t>
      </w:r>
      <w:proofErr w:type="spellEnd"/>
      <w:r>
        <w:t xml:space="preserve"> Strossmayera 9, OIB 26702280390, za polučeni iznos </w:t>
      </w:r>
      <w:proofErr w:type="spellStart"/>
      <w:r>
        <w:t>kupovnine</w:t>
      </w:r>
      <w:proofErr w:type="spellEnd"/>
      <w:r>
        <w:t xml:space="preserve"> od 450.000,00 kuna nekretnina koja dolazi upisana: </w:t>
      </w:r>
    </w:p>
    <w:p w:rsidRDefault="006B0E2D" w:rsidP="006B0E2D" w:rsidR="006B0E2D">
      <w:pPr>
        <w:pStyle w:val="Bezproreda"/>
        <w:ind w:firstLine="708"/>
        <w:jc w:val="both"/>
      </w:pPr>
      <w:r>
        <w:t>-u z.k.ul.br.655, k.o.Vrijeska i to čkbr.1491/4, oznake zemljišta dvorište Mala Maslenjača ukupne površine 13187m2.</w:t>
      </w:r>
    </w:p>
    <w:p w:rsidRDefault="006B0E2D" w:rsidP="006B0E2D" w:rsidR="006B0E2D">
      <w:pPr>
        <w:pStyle w:val="Bezproreda"/>
        <w:jc w:val="both"/>
      </w:pPr>
    </w:p>
    <w:p w:rsidRDefault="006B0E2D" w:rsidP="006B0E2D" w:rsidR="006B0E2D">
      <w:pPr>
        <w:pStyle w:val="Bezproreda"/>
        <w:jc w:val="both"/>
      </w:pPr>
      <w:r>
        <w:tab/>
        <w:t xml:space="preserve">2.Određuje se nakon pravomoćnosti ovog Rješenja o dosudi nekretnine i nakon što kupac HRVATSKA BANKA ZA OBNOVU I RAZVITAK, Zagreb, Trg Josipa </w:t>
      </w:r>
      <w:proofErr w:type="spellStart"/>
      <w:r>
        <w:t>Jurja</w:t>
      </w:r>
      <w:proofErr w:type="spellEnd"/>
      <w:r>
        <w:t xml:space="preserve"> Strossmayera 9 ,OIB 26702280390,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450.000,00 kuna, da se kod Općinskog suda u Bjelovaru, Zemljišnoknjižnog odjela u Daruvaru u zemljišnim knjigama u korist kupca HRVATSKA BANKA ZA OBNOVU I RAZVITAK, Zagreb, Trg Josipa </w:t>
      </w:r>
      <w:proofErr w:type="spellStart"/>
      <w:r>
        <w:t>Jurja</w:t>
      </w:r>
      <w:proofErr w:type="spellEnd"/>
      <w:r>
        <w:t xml:space="preserve"> Strossmayera 9 ,OIB 26702280390, upiše pravo vlasništva na dosuđenoj nekretnini iz točke 1. izreke ovog Rješenja, te se određuju brisanja prava i tereta na nekretninama iz točke 1. izreke ovog Rješenja i to tako da se određuje brisanje prava i tereta pod poslovnim brojem Z-14007/2017, pod poslovnim brojem Z-7876/2018, pod poslovnim brojem Z-1580/2012, pod poslovnim brojem Z-1874/2014 i pod poslovnim brojem Z-5590/2016.</w:t>
      </w:r>
    </w:p>
    <w:p w:rsidRDefault="006B0E2D" w:rsidP="006B0E2D" w:rsidR="006B0E2D">
      <w:pPr>
        <w:pStyle w:val="Bezproreda"/>
        <w:jc w:val="both"/>
      </w:pPr>
    </w:p>
    <w:p w:rsidRDefault="006B0E2D" w:rsidP="006B0E2D" w:rsidR="006B0E2D">
      <w:pPr>
        <w:pStyle w:val="Bezproreda"/>
        <w:jc w:val="both"/>
      </w:pPr>
    </w:p>
    <w:p w:rsidRDefault="006B0E2D" w:rsidP="006B0E2D" w:rsidR="006B0E2D">
      <w:pPr>
        <w:pStyle w:val="Bezproreda"/>
        <w:jc w:val="center"/>
      </w:pPr>
      <w:r>
        <w:t>Obrazloženje</w:t>
      </w:r>
    </w:p>
    <w:p w:rsidRDefault="006B0E2D" w:rsidP="006B0E2D" w:rsidR="006B0E2D">
      <w:pPr>
        <w:pStyle w:val="Bezproreda"/>
        <w:jc w:val="center"/>
      </w:pPr>
    </w:p>
    <w:p w:rsidRDefault="006B0E2D" w:rsidP="006B0E2D" w:rsidR="006B0E2D">
      <w:pPr>
        <w:pStyle w:val="Bezproreda"/>
        <w:jc w:val="both"/>
      </w:pPr>
      <w:r>
        <w:tab/>
        <w:t xml:space="preserve">Na održanoj trećoj elektroničkoj javnoj dražbi radi prodaje imovine stečajnog dužnika SION GRUPA d.o.o. u stečaju iz Daruvara određene u točki l. izreke ovog rješenja, a koja nekretnina se u naravi sastoji od zgrade pogona za preradu drveta, uredske zgrade i nadstrešnice te radi namirenja </w:t>
      </w:r>
      <w:proofErr w:type="spellStart"/>
      <w:r>
        <w:t>razlučnog</w:t>
      </w:r>
      <w:proofErr w:type="spellEnd"/>
      <w:r>
        <w:t xml:space="preserve"> vjerovnika, sudjelovao je jedan ponuđač, koji je u ostavljenom roku uplatio potrebnu jamčevinu u iznosu od 180.000,00 kuna i time ispunio uvjete da može sudjelovati na ovoj trećoj elektroničkoj javnoj dražbi. Jedini ponuđač, a sada kupac HRVATSKA BANKA ZA OBNOVU I RAZVITAK, Zagreb, Trg Josipa </w:t>
      </w:r>
      <w:proofErr w:type="spellStart"/>
      <w:r>
        <w:t>Jurja</w:t>
      </w:r>
      <w:proofErr w:type="spellEnd"/>
      <w:r>
        <w:t xml:space="preserve"> Strossmayera 9, OIB 26702280390 dao je najbolju važeću ponudu za predmetnu nekretninu u iznosu od 450.000,00 kuna. </w:t>
      </w:r>
    </w:p>
    <w:p w:rsidRDefault="006B0E2D" w:rsidP="006B0E2D" w:rsidR="006B0E2D">
      <w:pPr>
        <w:pStyle w:val="Bezproreda"/>
        <w:jc w:val="both"/>
      </w:pPr>
    </w:p>
    <w:p w:rsidRDefault="006B0E2D" w:rsidP="006B0E2D" w:rsidR="006B0E2D">
      <w:pPr>
        <w:pStyle w:val="Bezproreda"/>
        <w:spacing w:after="0"/>
        <w:ind w:firstLine="708"/>
        <w:jc w:val="center"/>
      </w:pPr>
      <w:r>
        <w:t>2</w:t>
      </w:r>
    </w:p>
    <w:p w:rsidRDefault="006B0E2D" w:rsidP="006B0E2D" w:rsidR="006B0E2D">
      <w:pPr>
        <w:pStyle w:val="Bezproreda"/>
        <w:ind w:firstLine="708"/>
        <w:jc w:val="right"/>
      </w:pPr>
      <w:r>
        <w:t>Poslovni broj:7 St-297/2017-47</w:t>
      </w:r>
    </w:p>
    <w:p w:rsidRDefault="006B0E2D" w:rsidP="006B0E2D" w:rsidR="006B0E2D">
      <w:pPr>
        <w:pStyle w:val="Bezproreda"/>
        <w:ind w:firstLine="708"/>
        <w:jc w:val="both"/>
      </w:pPr>
    </w:p>
    <w:p w:rsidRDefault="006B0E2D" w:rsidP="006B0E2D" w:rsidR="006B0E2D">
      <w:pPr>
        <w:pStyle w:val="Bezproreda"/>
        <w:ind w:firstLine="708"/>
        <w:jc w:val="both"/>
      </w:pPr>
      <w:r>
        <w:t xml:space="preserve">Sudac je utvrdio činjenicu da je kupac HRVATSKA BANKA ZA OBNOVU I RAZVITAK, Zagreb, Trg Josipa </w:t>
      </w:r>
      <w:proofErr w:type="spellStart"/>
      <w:r>
        <w:t>Jurja</w:t>
      </w:r>
      <w:proofErr w:type="spellEnd"/>
      <w:r>
        <w:t xml:space="preserve"> Strossmayera 9, OIB 26702280390 s najboljom važećom ponudom ispunio sve uvjete da mu se navedena nekretnina u točki 1. izreke ovog rješenja dosudi, pa je nakon zaključenja elektroničke javne dražbe, odlučeno temeljem čl. 103, i čl. 108. Ovršnog zakona (NN br. 112/12, 25/13, 93/14 i 73/17), kao u točki 1. i 2. izreke ovog rješenja.</w:t>
      </w:r>
    </w:p>
    <w:p w:rsidRDefault="006B0E2D" w:rsidP="006B0E2D" w:rsidR="006B0E2D">
      <w:pPr>
        <w:pStyle w:val="Bezproreda"/>
        <w:jc w:val="both"/>
      </w:pPr>
    </w:p>
    <w:p w:rsidRDefault="006B0E2D" w:rsidP="006B0E2D" w:rsidR="006B0E2D">
      <w:pPr>
        <w:pStyle w:val="Bezproreda"/>
        <w:ind w:firstLine="708"/>
        <w:jc w:val="both"/>
      </w:pPr>
      <w:r>
        <w:t xml:space="preserve">Kupac HRVATSKA BANKA ZA OBNOVU I RAZVITAK, Zagreb, Trg Josipa </w:t>
      </w:r>
      <w:proofErr w:type="spellStart"/>
      <w:r>
        <w:t>Jurja</w:t>
      </w:r>
      <w:proofErr w:type="spellEnd"/>
      <w:r>
        <w:t xml:space="preserve"> Strossmayera 9, OIB 26702280390, će </w:t>
      </w:r>
      <w:proofErr w:type="spellStart"/>
      <w:r>
        <w:t>kupovninu</w:t>
      </w:r>
      <w:proofErr w:type="spellEnd"/>
      <w:r>
        <w:t xml:space="preserve"> u iznosu od 450.000,00 kuna uplatiti na poseban račun Agencije otvoren za tu namjenu  IBAN: HR1123900011300028787, Model HR11,time da pod "pozivom na broj" (PNB) kao podatak prvi (P1*) treba upisati broj 134627, a kao podatak drugi (P2*) treba upisati broj 73431, a podatak P1 i P2 nužno je odvojiti crticom(-). Uplaćena jamčevina od strane kupca HRVATSKA BANKA ZA OBNOVU I RAZVITAK, Zagreb, Trg Josipa </w:t>
      </w:r>
      <w:proofErr w:type="spellStart"/>
      <w:r>
        <w:t>Jurja</w:t>
      </w:r>
      <w:proofErr w:type="spellEnd"/>
      <w:r>
        <w:t xml:space="preserve"> Strossmayera 9, OIB 26702280390, u iznosu od 180.000,00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</w:t>
      </w:r>
      <w:proofErr w:type="spellStart"/>
      <w:r>
        <w:t>kupovnine</w:t>
      </w:r>
      <w:proofErr w:type="spellEnd"/>
      <w:r>
        <w:t xml:space="preserve">. </w:t>
      </w:r>
    </w:p>
    <w:p w:rsidRDefault="006B0E2D" w:rsidP="006B0E2D" w:rsidR="006B0E2D">
      <w:pPr>
        <w:pStyle w:val="Bezproreda"/>
      </w:pPr>
    </w:p>
    <w:p w:rsidRDefault="006B0E2D" w:rsidP="006B0E2D" w:rsidR="006B0E2D">
      <w:pPr>
        <w:pStyle w:val="Bezproreda"/>
        <w:jc w:val="center"/>
      </w:pPr>
      <w:r>
        <w:t>Bjelovar 29. ožujka 2019.</w:t>
      </w:r>
    </w:p>
    <w:p w:rsidRDefault="006B0E2D" w:rsidP="006B0E2D" w:rsidR="006B0E2D">
      <w:pPr>
        <w:pStyle w:val="Bezproreda"/>
      </w:pPr>
    </w:p>
    <w:p w:rsidRDefault="006B0E2D" w:rsidP="006B0E2D" w:rsidR="006B0E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</w:t>
      </w:r>
      <w:bookmarkStart w:name="_GoBack" w:id="0"/>
      <w:bookmarkEnd w:id="0"/>
      <w:r>
        <w:t xml:space="preserve">   S u d a c</w:t>
      </w:r>
    </w:p>
    <w:p w:rsidRDefault="006B0E2D" w:rsidP="006B0E2D" w:rsidR="006B0E2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</w:t>
      </w:r>
      <w:r>
        <w:t>,v.r.</w:t>
      </w:r>
    </w:p>
    <w:p w:rsidRDefault="006B0E2D" w:rsidP="006B0E2D" w:rsidR="006B0E2D">
      <w:pPr>
        <w:pStyle w:val="Bezproreda"/>
        <w:jc w:val="both"/>
      </w:pPr>
    </w:p>
    <w:p w:rsidRDefault="006B0E2D" w:rsidP="006B0E2D" w:rsidR="006B0E2D">
      <w:pPr>
        <w:pStyle w:val="Bezproreda"/>
        <w:jc w:val="both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B0E2D" w:rsidP="006B0E2D" w:rsidR="006B0E2D">
      <w:pPr>
        <w:pStyle w:val="Bezproreda"/>
        <w:jc w:val="both"/>
      </w:pPr>
      <w:r>
        <w:t xml:space="preserve">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B0E2D" w:rsidP="006B0E2D" w:rsidR="006B0E2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0E2D" w:rsidP="006B0E2D" w:rsidR="006B0E2D">
      <w:pPr>
        <w:pStyle w:val="Bezproreda"/>
        <w:spacing w:after="0"/>
      </w:pPr>
    </w:p>
    <w:p w:rsidRDefault="006B0E2D" w:rsidP="006B0E2D" w:rsidR="006B0E2D">
      <w:pPr>
        <w:pStyle w:val="Bezproreda"/>
        <w:jc w:val="both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</w:p>
    <w:p w:rsidRDefault="006B0E2D" w:rsidP="006B0E2D" w:rsidR="006B0E2D">
      <w:pPr>
        <w:pStyle w:val="Bezproreda"/>
        <w:jc w:val="both"/>
      </w:pPr>
    </w:p>
    <w:p w:rsidRDefault="006B0E2D" w:rsidP="006B0E2D" w:rsidR="006B0E2D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E2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St-297/2017-47</izvorni_sadrzaj>
    <derivirana_varijabla naziv="DomainObject.Oznaka_1">St-297/2017-47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St-297/2017-47</izvorni_sadrzaj>
    <derivirana_varijabla naziv="DomainObject.PoslovniBrojDokumenta_1">St-297/2017-47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64D32-FB03-4FC8-99FA-63E7B0D73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3331</properties:Characters>
  <properties:Lines>78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2019-03-29T12:58:00Z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St-297/2017-47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