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5d22" w14:paraId="da05d22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E21308" w:rsidR="00FF5AC5" w:rsidRPr="004E4E4D">
      <w:pPr>
        <w:ind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E21308">
        <w:rPr>
          <w:sz w:val="22"/>
          <w:szCs w:val="22"/>
        </w:rPr>
        <w:t>217</w:t>
      </w:r>
      <w:r w:rsidR="000723DB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E21308">
        <w:t>AMS-SED j.d.o.o. za trgovinu i usluge, Konak, Konak 12B, MBS: 081000910, OIB: 36586370153</w:t>
      </w:r>
      <w:r w:rsidR="000723DB">
        <w:t xml:space="preserve">,  </w:t>
      </w:r>
      <w:r w:rsidR="00B1450A">
        <w:t xml:space="preserve">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393059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E21308">
        <w:t>AMS-SED j.d.o.o. za trgovinu i usluge, Konak, Konak 12B, MBS: 081000910, OIB: 36586370153</w:t>
      </w:r>
    </w:p>
    <w:p w:rsidRDefault="000723DB" w:rsidP="00D11146" w:rsidR="000723DB" w:rsidRPr="004E4E4D">
      <w:pPr>
        <w:jc w:val="both"/>
      </w:pPr>
    </w:p>
    <w:p w:rsidRDefault="00540977" w:rsidP="000723DB" w:rsidR="000723DB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0723DB">
        <w:t>Nikola Bojanić, Osijek, Bračka 179</w:t>
      </w:r>
      <w:r w:rsidR="000723DB" w:rsidRPr="00B03FBD">
        <w:t>, OIB</w:t>
      </w:r>
      <w:r w:rsidR="000723DB">
        <w:t>:</w:t>
      </w:r>
      <w:r w:rsidR="000723DB" w:rsidRPr="00B03FBD">
        <w:t xml:space="preserve"> </w:t>
      </w:r>
      <w:r w:rsidR="000723DB">
        <w:t>32886956915</w:t>
      </w:r>
    </w:p>
    <w:p w:rsidRDefault="00B67B57" w:rsidP="004E4E4D" w:rsidR="004E4E4D" w:rsidRPr="004E4E4D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E21308">
        <w:t xml:space="preserve">AMS-SED j.d.o.o. za trgovinu i usluge, Konak, Konak 12B, MBS: 081000910, OIB: 36586370153,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>
      <w:pPr>
        <w:jc w:val="both"/>
      </w:pPr>
      <w:r w:rsidRPr="004E4E4D">
        <w:tab/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B1450A" w:rsidP="00CC0773" w:rsidR="00B1450A">
      <w:pPr>
        <w:jc w:val="both"/>
      </w:pPr>
    </w:p>
    <w:p w:rsidRDefault="002C1645" w:rsidP="00CC0773" w:rsidR="002C1645">
      <w:pPr>
        <w:jc w:val="both"/>
      </w:pPr>
    </w:p>
    <w:p w:rsidRDefault="00B30267" w:rsidP="00CC0773" w:rsidR="00B30267">
      <w:pPr>
        <w:jc w:val="both"/>
      </w:pPr>
    </w:p>
    <w:p w:rsidRDefault="00E21308" w:rsidP="00CC0773" w:rsidR="00E21308">
      <w:pPr>
        <w:jc w:val="both"/>
      </w:pPr>
    </w:p>
    <w:p w:rsidRDefault="00E21308" w:rsidP="00CC0773" w:rsidR="00E21308">
      <w:pPr>
        <w:jc w:val="both"/>
      </w:pPr>
    </w:p>
    <w:p w:rsidRDefault="00E21308" w:rsidP="00CC0773" w:rsidR="00E21308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lastRenderedPageBreak/>
        <w:t>6 St-</w:t>
      </w:r>
      <w:r w:rsidR="00E21308">
        <w:t>217</w:t>
      </w:r>
      <w:r w:rsidR="000723DB">
        <w:t>/17-4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E21308">
        <w:t>8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E21308">
        <w:t>AMS-SED j.d.o.o. za trgovinu i usluge, Konak, Konak 12B, MBS: 081000910, OIB: 36586370153</w:t>
      </w:r>
      <w:r w:rsidR="00B1450A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prokaznog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E21308">
        <w:t>8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E21308" w:rsidP="00CC0773" w:rsidR="001C3D0B">
      <w:pPr>
        <w:jc w:val="both"/>
      </w:pPr>
      <w:r>
        <w:t xml:space="preserve">Zapisničar: </w:t>
      </w:r>
    </w:p>
    <w:p w:rsidRDefault="00E21308" w:rsidP="004E7280" w:rsidR="00655A7A" w:rsidRPr="00F61DDE">
      <w:pPr>
        <w:ind w:hanging="4248" w:left="4248"/>
      </w:pPr>
      <w:r>
        <w:t>Gordana Harc</w:t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  <w:t xml:space="preserve">  </w:t>
      </w:r>
      <w:r w:rsidR="004E7280">
        <w:tab/>
      </w:r>
      <w:r w:rsidR="004E7280">
        <w:tab/>
      </w:r>
      <w:r w:rsidR="00DE412F">
        <w:tab/>
      </w:r>
      <w:r w:rsidR="00DE412F"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E21308" w:rsidP="00DE412F" w:rsidR="003C7854">
      <w:pPr>
        <w:jc w:val="both"/>
      </w:pPr>
      <w:r>
        <w:t xml:space="preserve">DNA: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>Predlagatelj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St. uprav.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Dužnik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e-ogl. pl. </w:t>
      </w:r>
    </w:p>
    <w:p w:rsidRDefault="00E21308" w:rsidP="00E21308" w:rsidR="00E21308">
      <w:pPr>
        <w:jc w:val="both"/>
      </w:pPr>
    </w:p>
    <w:p w:rsidRDefault="00E21308" w:rsidP="00E21308" w:rsidR="00E21308">
      <w:pPr>
        <w:jc w:val="both"/>
        <w:rPr>
          <w:u w:val="single"/>
        </w:rPr>
      </w:pPr>
      <w:r w:rsidRPr="00E21308">
        <w:rPr>
          <w:u w:val="single"/>
        </w:rPr>
        <w:t xml:space="preserve">Nakon pravomoćnosti </w:t>
      </w:r>
    </w:p>
    <w:p w:rsidRDefault="00E21308" w:rsidP="00E21308" w:rsidR="00E21308">
      <w:pPr>
        <w:jc w:val="both"/>
        <w:rPr>
          <w:u w:val="single"/>
        </w:rPr>
      </w:pPr>
    </w:p>
    <w:p w:rsidRDefault="00CC15D6" w:rsidP="00E21308" w:rsidR="00E21308" w:rsidRPr="00E21308">
      <w:pPr>
        <w:pStyle w:val="Odlomakpopisa"/>
        <w:numPr>
          <w:ilvl w:val="0"/>
          <w:numId w:val="8"/>
        </w:numPr>
        <w:jc w:val="both"/>
      </w:pPr>
      <w:r>
        <w:t>Registar suda</w:t>
      </w:r>
      <w:r w:rsidR="00E21308" w:rsidRPr="00E21308">
        <w:t xml:space="preserve"> – Zagreb</w:t>
      </w:r>
    </w:p>
    <w:p w:rsidRDefault="00E21308" w:rsidP="00E21308" w:rsidR="00E21308" w:rsidRPr="00E21308">
      <w:pPr>
        <w:pStyle w:val="Odlomakpopisa"/>
        <w:numPr>
          <w:ilvl w:val="0"/>
          <w:numId w:val="8"/>
        </w:numPr>
        <w:jc w:val="both"/>
      </w:pPr>
      <w:r w:rsidRPr="00E21308">
        <w:t>Kal. 18.5.</w:t>
      </w:r>
    </w:p>
    <w:sectPr w:rsidSect="00B1450A" w:rsidR="00E21308" w:rsidRPr="00E21308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E455A85"/>
    <w:multiLevelType w:val="hybridMultilevel"/>
    <w:tmpl w:val="594ABD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23DB"/>
    <w:rsid w:val="00076074"/>
    <w:rsid w:val="00086B16"/>
    <w:rsid w:val="00092917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140F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0267"/>
    <w:rsid w:val="00B34EA0"/>
    <w:rsid w:val="00B5552B"/>
    <w:rsid w:val="00B56458"/>
    <w:rsid w:val="00B5690D"/>
    <w:rsid w:val="00B60142"/>
    <w:rsid w:val="00B67B57"/>
    <w:rsid w:val="00B94629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15D6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412F"/>
    <w:rsid w:val="00DE715F"/>
    <w:rsid w:val="00E17FAB"/>
    <w:rsid w:val="00E21308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St-217/2017-4</izvorni_sadrzaj>
    <derivirana_varijabla naziv="DomainObject.Oznaka_1">St-217/2017-4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AMS-SED j.d.o.o. za trgovinu i usluge</izvorni_sadrzaj>
    <derivirana_varijabla naziv="DomainObject.Predmet.ProtustrankaFormated_1">  AMS-SED j.d.o.o. za trgovinu i usluge</derivirana_varijabla>
  </DomainObject.Predmet.ProtustrankaFormated>
  <DomainObject.Predmet.ProtustrankaFormatedOIB>
    <izvorni_sadrzaj>  AMS-SED j.d.o.o. za trgovinu i usluge, OIB 36586370153</izvorni_sadrzaj>
    <derivirana_varijabla naziv="DomainObject.Predmet.ProtustrankaFormatedOIB_1">  AMS-SED j.d.o.o. za trgovinu i usluge, OIB 36586370153</derivirana_varijabla>
  </DomainObject.Predmet.ProtustrankaFormatedOIB>
  <DomainObject.Predmet.ProtustrankaFormatedWithAdress>
    <izvorni_sadrzaj> AMS-SED j.d.o.o. za trgovinu i usluge, Konak 12/B, 10340 Konak</izvorni_sadrzaj>
    <derivirana_varijabla naziv="DomainObject.Predmet.ProtustrankaFormatedWithAdress_1"> AMS-SED j.d.o.o. za trgovinu i usluge, Konak 12/B, 10340 Konak</derivirana_varijabla>
  </DomainObject.Predmet.ProtustrankaFormatedWithAdress>
  <DomainObject.Predmet.ProtustrankaFormatedWithAdressOIB>
    <izvorni_sadrzaj> AMS-SED j.d.o.o. za trgovinu i usluge, OIB 36586370153, Konak 12/B, 10340 Konak</izvorni_sadrzaj>
    <derivirana_varijabla naziv="DomainObject.Predmet.ProtustrankaFormatedWithAdressOIB_1"> AMS-SED j.d.o.o. za trgovinu i usluge, OIB 36586370153, Konak 12/B, 10340 Konak</derivirana_varijabla>
  </DomainObject.Predmet.ProtustrankaFormatedWithAdressOIB>
  <DomainObject.Predmet.ProtustrankaWithAdress>
    <izvorni_sadrzaj>AMS-SED j.d.o.o. za trgovinu i usluge Konak 12/B, 10340 Konak</izvorni_sadrzaj>
    <derivirana_varijabla naziv="DomainObject.Predmet.ProtustrankaWithAdress_1">AMS-SED j.d.o.o. za trgovinu i usluge Konak 12/B, 10340 Konak</derivirana_varijabla>
  </DomainObject.Predmet.ProtustrankaWithAdress>
  <DomainObject.Predmet.ProtustrankaWithAdressOIB>
    <izvorni_sadrzaj>AMS-SED j.d.o.o. za trgovinu i usluge, OIB 36586370153, Konak 12/B, 10340 Konak</izvorni_sadrzaj>
    <derivirana_varijabla naziv="DomainObject.Predmet.ProtustrankaWithAdressOIB_1">AMS-SED j.d.o.o. za trgovinu i usluge, OIB 36586370153, Konak 12/B, 10340 Konak</derivirana_varijabla>
  </DomainObject.Predmet.ProtustrankaWithAdressOIB>
  <DomainObject.Predmet.ProtustrankaNazivFormated>
    <izvorni_sadrzaj>AMS-SED j.d.o.o. za trgovinu i usluge</izvorni_sadrzaj>
    <derivirana_varijabla naziv="DomainObject.Predmet.ProtustrankaNazivFormated_1">AMS-SED j.d.o.o. za trgovinu i usluge</derivirana_varijabla>
  </DomainObject.Predmet.ProtustrankaNazivFormated>
  <DomainObject.Predmet.ProtustrankaNazivFormatedOIB>
    <izvorni_sadrzaj>AMS-SED j.d.o.o. za trgovinu i usluge, OIB 36586370153</izvorni_sadrzaj>
    <derivirana_varijabla naziv="DomainObject.Predmet.ProtustrankaNazivFormatedOIB_1">AMS-SED j.d.o.o. za trgovinu i usluge, OIB 36586370153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AMS-SED j.d.o.o. za trgovinu i usluge</item>
    </izvorni_sadrzaj>
    <derivirana_varijabla naziv="DomainObject.Predmet.ProtuStrankaListFormated_1">
      <item>AMS-SED j.d.o.o. za trgovinu i usluge</item>
    </derivirana_varijabla>
  </DomainObject.Predmet.ProtuStrankaListFormated>
  <DomainObject.Predmet.ProtuStrankaListFormatedOIB>
    <izvorni_sadrzaj>
      <item>AMS-SED j.d.o.o. za trgovinu i usluge, OIB 36586370153</item>
    </izvorni_sadrzaj>
    <derivirana_varijabla naziv="DomainObject.Predmet.ProtuStrankaListFormatedOIB_1">
      <item>AMS-SED j.d.o.o. za trgovinu i usluge, OIB 36586370153</item>
    </derivirana_varijabla>
  </DomainObject.Predmet.ProtuStrankaListFormatedOIB>
  <DomainObject.Predmet.ProtuStrankaListFormatedWithAdress>
    <izvorni_sadrzaj>
      <item>AMS-SED j.d.o.o. za trgovinu i usluge, Konak 12/B, 10340 Konak</item>
    </izvorni_sadrzaj>
    <derivirana_varijabla naziv="DomainObject.Predmet.ProtuStrankaListFormatedWithAdress_1">
      <item>AMS-SED j.d.o.o. za trgovinu i usluge, Konak 12/B, 10340 Konak</item>
    </derivirana_varijabla>
  </DomainObject.Predmet.ProtuStrankaListFormatedWithAdress>
  <DomainObject.Predmet.ProtuStrankaListFormatedWithAdressOIB>
    <izvorni_sadrzaj>
      <item>AMS-SED j.d.o.o. za trgovinu i usluge, OIB 36586370153, Konak 12/B, 10340 Konak</item>
    </izvorni_sadrzaj>
    <derivirana_varijabla naziv="DomainObject.Predmet.ProtuStrankaListFormatedWithAdressOIB_1">
      <item>AMS-SED j.d.o.o. za trgovinu i usluge, OIB 36586370153, Konak 12/B, 10340 Konak</item>
    </derivirana_varijabla>
  </DomainObject.Predmet.ProtuStrankaListFormatedWithAdressOIB>
  <DomainObject.Predmet.ProtuStrankaListNazivFormated>
    <izvorni_sadrzaj>
      <item>AMS-SED j.d.o.o. za trgovinu i usluge</item>
    </izvorni_sadrzaj>
    <derivirana_varijabla naziv="DomainObject.Predmet.ProtuStrankaListNazivFormated_1">
      <item>AMS-SED j.d.o.o. za trgovinu i usluge</item>
    </derivirana_varijabla>
  </DomainObject.Predmet.ProtuStrankaListNazivFormated>
  <DomainObject.Predmet.ProtuStrankaListNazivFormatedOIB>
    <izvorni_sadrzaj>
      <item>AMS-SED j.d.o.o. za trgovinu i usluge, OIB 36586370153</item>
    </izvorni_sadrzaj>
    <derivirana_varijabla naziv="DomainObject.Predmet.ProtuStrankaListNazivFormatedOIB_1">
      <item>AMS-SED j.d.o.o. za trgovinu i usluge, OIB 36586370153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St-217/2017-4</izvorni_sadrzaj>
    <derivirana_varijabla naziv="DomainObject.PoslovniBrojDokumenta_1">St-217/2017-4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AMS-SED j.d.o.o. za trgovinu i usluge</izvorni_sadrzaj>
    <derivirana_varijabla naziv="DomainObject.Predmet.ProtustrankaIDrugi_1">AMS-SED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AMS-SED j.d.o.o. za trgovinu i usluge, OIB 36586370153, Konak 12/B, 10340 Konak</izvorni_sadrzaj>
    <derivirana_varijabla naziv="DomainObject.Predmet.ProtustrankaIDrugiAdressOIB_1">AMS-SED j.d.o.o. za trgovinu i usluge, OIB 36586370153, Konak 12/B, 10340 Konak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AMS-SED j.d.o.o. za trgovinu i usluge</item>
      <item>FINA Regionalni centar Zagreb</item>
    </izvorni_sadrzaj>
    <derivirana_varijabla naziv="DomainObject.Predmet.SudioniciListNaziv_1">
      <item>AMS-SED j.d.o.o. za trgovinu i usluge</item>
      <item>FINA Regionalni centar Zagreb</item>
    </derivirana_varijabla>
  </DomainObject.Predmet.SudioniciListNaziv>
  <DomainObject.Predmet.SudioniciListAdressOIB>
    <izvorni_sadrzaj>
      <item>AMS-SED j.d.o.o. za trgovinu i usluge, OIB 36586370153, Konak 12/B,10340 Konak</item>
      <item>FINA Regionalni centar Zagreb, OIB 85821130368, Trg svibanjskih žrtava 1995. br. 1,10000 Zagreb</item>
    </izvorni_sadrzaj>
    <derivirana_varijabla naziv="DomainObject.Predmet.SudioniciListAdressOIB_1">
      <item>AMS-SED j.d.o.o. za trgovinu i usluge, OIB 36586370153, Konak 12/B,10340 Konak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36586370153</item>
      <item>, OIB 85821130368</item>
    </izvorni_sadrzaj>
    <derivirana_varijabla naziv="DomainObject.Predmet.SudioniciListNazivOIB_1">
      <item>, OIB 36586370153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5459C-9005-4424-9D8C-6D6021A4C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1956</properties:Characters>
  <properties:Lines>104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2017-04-18T09:07:00Z</dcterms:created>
  <dc:creator>grgicv</dc:creator>
  <cp:lastModifiedBy>Gordana Harc</cp:lastModifiedBy>
  <cp:lastPrinted>2017-04-18T09:12:00Z</cp:lastPrinted>
  <dcterms:modified xmlns:xsi="http://www.w3.org/2001/XMLSchema-instance" xsi:type="dcterms:W3CDTF">2017-04-18T10:58:00Z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