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9ed4" w14:paraId="8369ed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1559" w:rsidP="002B1559" w:rsidR="002B155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     7 St-50/2016-2.</w:t>
      </w:r>
    </w:p>
    <w:p w:rsidRDefault="002B1559" w:rsidP="002B1559" w:rsidR="002B1559">
      <w:pPr>
        <w:rPr>
          <w:rFonts w:hAnsi="Arial" w:ascii="Arial"/>
        </w:rPr>
      </w:pPr>
    </w:p>
    <w:p w:rsidRDefault="002B1559" w:rsidP="002B1559" w:rsidR="002B155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2B1559" w:rsidP="002B1559" w:rsidR="002B1559">
      <w:pPr>
        <w:rPr>
          <w:rFonts w:hAnsi="Arial" w:ascii="Arial"/>
          <w:b/>
        </w:rPr>
      </w:pPr>
    </w:p>
    <w:p w:rsidRDefault="002B1559" w:rsidP="002B1559" w:rsidR="002B155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2B1559" w:rsidP="002B1559" w:rsidR="002B1559">
      <w:pPr>
        <w:rPr>
          <w:rFonts w:hAnsi="Arial" w:ascii="Arial"/>
        </w:rPr>
      </w:pPr>
    </w:p>
    <w:p w:rsidRDefault="002B1559" w:rsidP="002B1559" w:rsidR="002B155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</w:t>
      </w:r>
      <w:proofErr w:type="spellStart"/>
      <w:r>
        <w:rPr>
          <w:rFonts w:hAnsi="Arial" w:ascii="Arial"/>
        </w:rPr>
        <w:t>Iličić</w:t>
      </w:r>
      <w:proofErr w:type="spellEnd"/>
      <w:r>
        <w:rPr>
          <w:rFonts w:hAnsi="Arial" w:ascii="Arial"/>
        </w:rPr>
        <w:t xml:space="preserve"> Marko iz Kapela Dvor 33, Lukač, za otvaranje stečajnog postupka nad dužnikom GRADILIS d.o.o. iz Kapela Dvor 32, Lukač, OIB 09123802564, dana 08. veljače 2017. godine</w:t>
      </w:r>
    </w:p>
    <w:p w:rsidRDefault="002B1559" w:rsidP="002B1559" w:rsidR="002B1559">
      <w:pPr>
        <w:rPr>
          <w:rFonts w:hAnsi="Arial" w:ascii="Arial"/>
        </w:rPr>
      </w:pPr>
    </w:p>
    <w:p w:rsidRDefault="002B1559" w:rsidP="002B1559" w:rsidR="002B1559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2B1559" w:rsidP="002B1559" w:rsidR="002B155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GRADILIS d.o.o. iz Kapela Dvor 32, Lukač, OIB 09123802564.</w:t>
      </w:r>
    </w:p>
    <w:p w:rsidRDefault="002B1559" w:rsidP="002B1559" w:rsidR="002B155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2B1559" w:rsidP="002B1559" w:rsidR="002B155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16. ožujka</w:t>
      </w:r>
      <w:r>
        <w:rPr>
          <w:rFonts w:cs="Arial" w:hAnsi="Arial" w:ascii="Arial"/>
          <w:noProof/>
        </w:rPr>
        <w:t xml:space="preserve"> </w:t>
      </w:r>
      <w:r>
        <w:rPr>
          <w:rFonts w:cs="Arial" w:hAnsi="Arial" w:ascii="Arial"/>
          <w:b/>
          <w:noProof/>
        </w:rPr>
        <w:t>2017. godine u 09,15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2B1559" w:rsidP="002B1559" w:rsidR="002B155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-predlagatelj Marko Iličić</w:t>
      </w:r>
    </w:p>
    <w:p w:rsidRDefault="002B1559" w:rsidP="002B1559" w:rsidR="002B155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Jozo Iličić</w:t>
      </w:r>
    </w:p>
    <w:p w:rsidRDefault="002B1559" w:rsidP="002B1559" w:rsidR="002B155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Jozi Iličiću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2B1559" w:rsidP="002B1559" w:rsidR="002B1559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2B1559" w:rsidP="002B1559" w:rsidR="002B155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2B1559" w:rsidP="002B1559" w:rsidR="002B1559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 xml:space="preserve">Predlagatelj Marko Iličić podnio je ovom sudu prijedlog za pokretanje stečajnog postupka nad dužnikom GRADILIS d.o.o. iz Kapela Dvor. </w:t>
      </w:r>
      <w:r>
        <w:rPr>
          <w:rFonts w:cs="Arial" w:hAnsi="Arial" w:ascii="Arial"/>
        </w:rPr>
        <w:t xml:space="preserve">U prijedlogu navodi da mu ova tvrtka duguje na ime neisplaćenih plaća kao zaposleniku te tvrtke </w:t>
      </w:r>
      <w:r>
        <w:rPr>
          <w:rFonts w:cs="Arial" w:hAnsi="Arial" w:ascii="Arial"/>
        </w:rPr>
        <w:lastRenderedPageBreak/>
        <w:t xml:space="preserve">iznos od 64.169,31 kuna, a kao dokaz za ovo potraživanje dostavio je sudu obrasce o obračunu plaće i Potvrdu FINE od 15.01.2016. godine za tvrtku dužnika da je u neprekidnoj blokadi duže od 60 dana. </w:t>
      </w:r>
    </w:p>
    <w:p w:rsidRDefault="002B1559" w:rsidP="002B1559" w:rsidR="002B155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          Kako iz prijedloga i priložene dokumentacije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2B1559" w:rsidP="002B1559" w:rsidR="002B155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i zakonski zastupnik dužnika. </w:t>
      </w:r>
    </w:p>
    <w:p w:rsidRDefault="002B1559" w:rsidP="002B1559" w:rsidR="002B155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2B1559" w:rsidP="002B1559" w:rsidR="002B155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08. veljače 2017. godine </w:t>
      </w:r>
    </w:p>
    <w:p w:rsidRDefault="002B1559" w:rsidP="002B1559" w:rsidR="002B1559">
      <w:pPr>
        <w:ind w:firstLine="5245"/>
        <w:jc w:val="both"/>
        <w:outlineLvl w:val="0"/>
        <w:rPr>
          <w:rFonts w:cs="Arial" w:hAnsi="Arial" w:ascii="Arial"/>
          <w:noProof/>
        </w:rPr>
      </w:pPr>
    </w:p>
    <w:p w:rsidRDefault="002B1559" w:rsidP="002B1559" w:rsidR="002B155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SUDAC</w:t>
      </w:r>
    </w:p>
    <w:p w:rsidRDefault="002B1559" w:rsidP="002B1559" w:rsidR="002B1559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2B1559" w:rsidP="002B1559" w:rsidR="002B1559">
      <w:pPr>
        <w:jc w:val="both"/>
        <w:rPr>
          <w:rFonts w:cs="Arial" w:hAnsi="Arial" w:ascii="Arial"/>
          <w:noProof/>
        </w:rPr>
      </w:pPr>
    </w:p>
    <w:p w:rsidRDefault="002B1559" w:rsidP="002B1559" w:rsidR="002B1559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2B1559" w:rsidP="002B1559" w:rsidR="002B1559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2B1559" w:rsidP="002B1559" w:rsidR="002B1559">
      <w:pPr>
        <w:jc w:val="both"/>
        <w:rPr>
          <w:rFonts w:cs="Arial" w:hAnsi="Arial" w:ascii="Arial"/>
          <w:noProof/>
        </w:rPr>
      </w:pPr>
    </w:p>
    <w:p w:rsidRDefault="002B1559" w:rsidP="002B1559" w:rsidR="002B155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2B1559" w:rsidP="002B1559" w:rsidR="002B155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2B1559" w:rsidP="002B1559" w:rsidR="002B155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-predlagatelju putem e-oglasne ploče i poštom </w:t>
      </w:r>
    </w:p>
    <w:p w:rsidRDefault="002B1559" w:rsidP="002B1559" w:rsidR="002B155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putem e-oglasne ploče i poštom</w:t>
      </w:r>
    </w:p>
    <w:p w:rsidRDefault="002B1559" w:rsidP="002B1559" w:rsidR="002B155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putem e-oglasne ploče </w:t>
      </w:r>
    </w:p>
    <w:p w:rsidRDefault="002B1559" w:rsidP="002B1559" w:rsidR="002B155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2B1559" w:rsidP="002B1559" w:rsidR="002B155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Bj.08.02.2017.g.</w:t>
      </w:r>
    </w:p>
    <w:p w:rsidRDefault="002B1559" w:rsidP="002B1559" w:rsidR="002B1559">
      <w:pPr>
        <w:rPr>
          <w:rFonts w:cs="Arial" w:hAnsi="Arial" w:ascii="Arial"/>
        </w:rPr>
      </w:pPr>
    </w:p>
    <w:p w:rsidRDefault="002B1559" w:rsidP="002B1559" w:rsidR="002B1559">
      <w:pPr>
        <w:jc w:val="both"/>
        <w:rPr>
          <w:rFonts w:cs="Arial" w:hAnsi="Arial" w:ascii="Arial"/>
        </w:rPr>
      </w:pPr>
    </w:p>
    <w:p w:rsidRDefault="002B1559" w:rsidP="002B1559" w:rsidR="002B1559">
      <w:pPr>
        <w:jc w:val="both"/>
        <w:rPr>
          <w:rFonts w:cs="Times New Roman" w:hAnsi="Arial" w:ascii="Arial"/>
          <w:szCs w:val="20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559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43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St-50/2016-3</izvorni_sadrzaj>
    <derivirana_varijabla naziv="DomainObject.Oznaka_1">St-50/2016-3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St-50/2016</izvorni_sadrzaj>
    <derivirana_varijabla naziv="DomainObject.Predmet.OznakaBroj_1">St-50/2016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GRADILIS društvo s ograničenom odgovornošću za građenje, trgovinu i usluge, Kapela Dvor</izvorni_sadrzaj>
    <derivirana_varijabla naziv="DomainObject.Predmet.ProtustrankaFormated_1">  GRADILIS društvo s ograničenom odgovornošću za građenje, trgovinu i usluge, Kapela Dvor</derivirana_varijabla>
  </DomainObject.Predmet.ProtustrankaFormated>
  <DomainObject.Predmet.ProtustrankaFormatedOIB>
    <izvorni_sadrzaj>  GRADILIS društvo s ograničenom odgovornošću za građenje, trgovinu i usluge, Kapela Dvor, OIB 09123802564</izvorni_sadrzaj>
    <derivirana_varijabla naziv="DomainObject.Predmet.ProtustrankaFormatedOIB_1">  GRADILIS društvo s ograničenom odgovornošću za građenje, trgovinu i usluge, Kapela Dvor, OIB 09123802564</derivirana_varijabla>
  </DomainObject.Predmet.ProtustrankaFormatedOIB>
  <DomainObject.Predmet.ProtustrankaFormatedWithAdress>
    <izvorni_sadrzaj> GRADILIS društvo s ograničenom odgovornošću za građenje, trgovinu i usluge, Kapela Dvor, Kapela Dvor 32, 33406 Kapela Dvor</izvorni_sadrzaj>
    <derivirana_varijabla naziv="DomainObject.Predmet.ProtustrankaFormatedWithAdress_1"> GRADILIS društvo s ograničenom odgovornošću za građenje, trgovinu i usluge, Kapela Dvor, Kapela Dvor 32, 33406 Kapela Dvor</derivirana_varijabla>
  </DomainObject.Predmet.ProtustrankaFormatedWithAdress>
  <DomainObject.Predmet.ProtustrankaFormatedWithAdressOIB>
    <izvorni_sadrzaj> GRADILIS društvo s ograničenom odgovornošću za građenje, trgovinu i usluge, Kapela Dvor, OIB 09123802564, Kapela Dvor 32, 33406 Kapela Dvor</izvorni_sadrzaj>
    <derivirana_varijabla naziv="DomainObject.Predmet.ProtustrankaFormatedWithAdressOIB_1"> GRADILIS društvo s ograničenom odgovornošću za građenje, trgovinu i usluge, Kapela Dvor, OIB 09123802564, Kapela Dvor 32, 33406 Kapela Dvor</derivirana_varijabla>
  </DomainObject.Predmet.ProtustrankaFormatedWithAdressOIB>
  <DomainObject.Predmet.ProtustrankaWithAdress>
    <izvorni_sadrzaj>GRADILIS društvo s ograničenom odgovornošću za građenje, trgovinu i usluge, Kapela Dvor Kapela Dvor 32, 33406 Kapela Dvor</izvorni_sadrzaj>
    <derivirana_varijabla naziv="DomainObject.Predmet.ProtustrankaWithAdress_1">GRADILIS društvo s ograničenom odgovornošću za građenje, trgovinu i usluge, Kapela Dvor Kapela Dvor 32, 33406 Kapela Dvor</derivirana_varijabla>
  </DomainObject.Predmet.ProtustrankaWithAdress>
  <DomainObject.Predmet.ProtustrankaWithAdressOIB>
    <izvorni_sadrzaj>GRADILIS društvo s ograničenom odgovornošću za građenje, trgovinu i usluge, Kapela Dvor, OIB 09123802564, Kapela Dvor 32, 33406 Kapela Dvor</izvorni_sadrzaj>
    <derivirana_varijabla naziv="DomainObject.Predmet.ProtustrankaWithAdressOIB_1">GRADILIS društvo s ograničenom odgovornošću za građenje, trgovinu i usluge, Kapela Dvor, OIB 09123802564, Kapela Dvor 32, 33406 Kapela Dvor</derivirana_varijabla>
  </DomainObject.Predmet.ProtustrankaWithAdressOIB>
  <DomainObject.Predmet.ProtustrankaNazivFormated>
    <izvorni_sadrzaj>GRADILIS društvo s ograničenom odgovornošću za građenje, trgovinu i usluge, Kapela Dvor</izvorni_sadrzaj>
    <derivirana_varijabla naziv="DomainObject.Predmet.ProtustrankaNazivFormated_1">GRADILIS društvo s ograničenom odgovornošću za građenje, trgovinu i usluge, Kapela Dvor</derivirana_varijabla>
  </DomainObject.Predmet.ProtustrankaNazivFormated>
  <DomainObject.Predmet.ProtustrankaNazivFormatedOIB>
    <izvorni_sadrzaj>GRADILIS društvo s ograničenom odgovornošću za građenje, trgovinu i usluge, Kapela Dvor, OIB 09123802564</izvorni_sadrzaj>
    <derivirana_varijabla naziv="DomainObject.Predmet.ProtustrankaNazivFormatedOIB_1">GRADILIS društvo s ograničenom odgovornošću za građenje, trgovinu i usluge, Kapela Dvor, OIB 09123802564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Iličić; FINANCIJSKA AGENCIJA, RC ZAGREB, Podružnica Bjelovar</izvorni_sadrzaj>
    <derivirana_varijabla naziv="DomainObject.Predmet.StrankaFormated_1">  Marko Iličić; FINANCIJSKA AGENCIJA, RC ZAGREB, Podružnica Bjelovar</derivirana_varijabla>
  </DomainObject.Predmet.StrankaFormated>
  <DomainObject.Predmet.StrankaFormatedOIB>
    <izvorni_sadrzaj>  Marko Iličić, OIB 57036150203; FINANCIJSKA AGENCIJA, RC ZAGREB, Podružnica Bjelovar, OIB 85821130368</izvorni_sadrzaj>
    <derivirana_varijabla naziv="DomainObject.Predmet.StrankaFormatedOIB_1">  Marko Iličić, OIB 57036150203; FINANCIJSKA AGENCIJA, RC ZAGREB, Podružnica Bjelovar, OIB 85821130368</derivirana_varijabla>
  </DomainObject.Predmet.StrankaFormatedOIB>
  <DomainObject.Predmet.StrankaFormatedWithAdress>
    <izvorni_sadrzaj> Marko Iličić, Kapela Dvor 30, 33406 Kapela Dvor; FINANCIJSKA AGENCIJA, RC ZAGREB, Podružnica Bjelovar, F. Supila 4, 43000 Bjelovar</izvorni_sadrzaj>
    <derivirana_varijabla naziv="DomainObject.Predmet.StrankaFormatedWithAdress_1"> Marko Iličić, Kapela Dvor 30, 33406 Kapela Dvor; FINANCIJSKA AGENCIJA, RC ZAGREB, Podružnica Bjelovar, F. Supila 4, 43000 Bjelovar</derivirana_varijabla>
  </DomainObject.Predmet.StrankaFormatedWithAdress>
  <DomainObject.Predmet.StrankaFormatedWithAdressOIB>
    <izvorni_sadrzaj> Marko Iličić, OIB 57036150203, Kapela Dvor 30, 33406 Kapela Dvor; FINANCIJSKA AGENCIJA, RC ZAGREB, Podružnica Bjelovar, OIB 85821130368, F. Supila 4, 43000 Bjelovar</izvorni_sadrzaj>
    <derivirana_varijabla naziv="DomainObject.Predmet.StrankaFormatedWithAdressOIB_1"> Marko Iličić, OIB 57036150203, Kapela Dvor 30, 33406 Kapela Dvor; FINANCIJSKA AGENCIJA, RC ZAGREB, Podružnica Bjelovar, OIB 85821130368, F. Supila 4, 43000 Bjelovar</derivirana_varijabla>
  </DomainObject.Predmet.StrankaFormatedWithAdressOIB>
  <DomainObject.Predmet.StrankaWithAdress>
    <izvorni_sadrzaj>Marko Iličić Kapela Dvor 30,33406 Kapela Dvor,FINANCIJSKA AGENCIJA, RC ZAGREB, Podružnica Bjelovar F. Supila 4,43000 Bjelovar</izvorni_sadrzaj>
    <derivirana_varijabla naziv="DomainObject.Predmet.StrankaWithAdress_1">Marko Iličić Kapela Dvor 30,33406 Kapela Dvor,FINANCIJSKA AGENCIJA, RC ZAGREB, Podružnica Bjelovar F. Supila 4,43000 Bjelovar</derivirana_varijabla>
  </DomainObject.Predmet.StrankaWithAdress>
  <DomainObject.Predmet.StrankaWithAdressOIB>
    <izvorni_sadrzaj>Marko Iličić, OIB 57036150203, Kapela Dvor 30,33406 Kapela Dvor,FINANCIJSKA AGENCIJA, RC ZAGREB, Podružnica Bjelovar, OIB 85821130368, F. Supila 4,43000 Bjelovar</izvorni_sadrzaj>
    <derivirana_varijabla naziv="DomainObject.Predmet.StrankaWithAdressOIB_1">Marko Iličić, OIB 57036150203, Kapela Dvor 30,33406 Kapela Dvor,FINANCIJSKA AGENCIJA, RC ZAGREB, Podružnica Bjelovar, OIB 85821130368, F. Supila 4,43000 Bjelovar</derivirana_varijabla>
  </DomainObject.Predmet.StrankaWithAdressOIB>
  <DomainObject.Predmet.StrankaNazivFormated>
    <izvorni_sadrzaj>Marko Iličić,FINANCIJSKA AGENCIJA, RC ZAGREB, Podružnica Bjelovar</izvorni_sadrzaj>
    <derivirana_varijabla naziv="DomainObject.Predmet.StrankaNazivFormated_1">Marko Iličić,FINANCIJSKA AGENCIJA, RC ZAGREB, Podružnica Bjelovar</derivirana_varijabla>
  </DomainObject.Predmet.StrankaNazivFormated>
  <DomainObject.Predmet.StrankaNazivFormatedOIB>
    <izvorni_sadrzaj>Marko Iličić, OIB 57036150203,FINANCIJSKA AGENCIJA, RC ZAGREB, Podružnica Bjelovar, OIB 85821130368</izvorni_sadrzaj>
    <derivirana_varijabla naziv="DomainObject.Predmet.StrankaNazivFormatedOIB_1">Marko Iličić, OIB 57036150203,FINANCIJSKA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Marko Iličić</item>
      <item>FINANCIJSKA AGENCIJA, RC ZAGREB, Podružnica Bjelovar</item>
    </izvorni_sadrzaj>
    <derivirana_varijabla naziv="DomainObject.Predmet.StrankaListFormated_1">
      <item>Marko Iličić</item>
      <item>FINANCIJSKA AGENCIJA, RC ZAGREB, Podružnica Bjelovar</item>
    </derivirana_varijabla>
  </DomainObject.Predmet.StrankaListFormated>
  <DomainObject.Predmet.StrankaListFormatedOIB>
    <izvorni_sadrzaj>
      <item>Marko Iličić, OIB 57036150203</item>
      <item>FINANCIJSKA AGENCIJA, RC ZAGREB, Podružnica Bjelovar, OIB 85821130368</item>
    </izvorni_sadrzaj>
    <derivirana_varijabla naziv="DomainObject.Predmet.StrankaListFormatedOIB_1">
      <item>Marko Iličić, OIB 57036150203</item>
      <item>FINANCIJSKA AGENCIJA, RC ZAGREB, Podružnica Bjelovar, OIB 85821130368</item>
    </derivirana_varijabla>
  </DomainObject.Predmet.StrankaListFormatedOIB>
  <DomainObject.Predmet.StrankaListFormatedWithAdress>
    <izvorni_sadrzaj>
      <item>Marko Iličić, Kapela Dvor 30, 33406 Kapela Dvor</item>
      <item>FINANCIJSKA AGENCIJA, RC ZAGREB, Podružnica Bjelovar, F. Supila 4, 43000 Bjelovar</item>
    </izvorni_sadrzaj>
    <derivirana_varijabla naziv="DomainObject.Predmet.StrankaListFormatedWithAdress_1">
      <item>Marko Iličić, Kapela Dvor 30, 33406 Kapela Dvor</item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Marko Iličić, OIB 57036150203, Kapela Dvor 30, 33406 Kapela Dvor</item>
      <item>FINANCIJSKA AGENCIJA, RC ZAGREB, Podružnica Bjelovar, OIB 85821130368, F. Supila 4, 43000 Bjelovar</item>
    </izvorni_sadrzaj>
    <derivirana_varijabla naziv="DomainObject.Predmet.StrankaListFormatedWithAdressOIB_1">
      <item>Marko Iličić, OIB 57036150203, Kapela Dvor 30, 33406 Kapela Dvor</item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Marko Iličić</item>
      <item>FINANCIJSKA AGENCIJA, RC ZAGREB, Podružnica Bjelovar</item>
    </izvorni_sadrzaj>
    <derivirana_varijabla naziv="DomainObject.Predmet.StrankaListNazivFormated_1">
      <item>Marko Iličić</item>
      <item>FINANCIJSKA AGENCIJA, RC ZAGREB, Podružnica Bjelovar</item>
    </derivirana_varijabla>
  </DomainObject.Predmet.StrankaListNazivFormated>
  <DomainObject.Predmet.StrankaListNazivFormatedOIB>
    <izvorni_sadrzaj>
      <item>Marko Iličić, OIB 57036150203</item>
      <item>FINANCIJSKA AGENCIJA, RC ZAGREB, Podružnica Bjelovar, OIB 85821130368</item>
    </izvorni_sadrzaj>
    <derivirana_varijabla naziv="DomainObject.Predmet.StrankaListNazivFormatedOIB_1">
      <item>Marko Iličić, OIB 57036150203</item>
      <item>FINANCIJSKA AGENCIJA, RC ZAGREB, Podružnica Bjelovar, OIB 85821130368</item>
    </derivirana_varijabla>
  </DomainObject.Predmet.StrankaListNazivFormatedOIB>
  <DomainObject.Predmet.ProtuStrankaListFormated>
    <izvorni_sadrzaj>
      <item>GRADILIS društvo s ograničenom odgovornošću za građenje, trgovinu i usluge, Kapela Dvor</item>
    </izvorni_sadrzaj>
    <derivirana_varijabla naziv="DomainObject.Predmet.ProtuStrankaListFormated_1">
      <item>GRADILIS društvo s ograničenom odgovornošću za građenje, trgovinu i usluge, Kapela Dvor</item>
    </derivirana_varijabla>
  </DomainObject.Predmet.ProtuStrankaListFormated>
  <DomainObject.Predmet.ProtuStrankaListFormatedOIB>
    <izvorni_sadrzaj>
      <item>GRADILIS društvo s ograničenom odgovornošću za građenje, trgovinu i usluge, Kapela Dvor, OIB 09123802564</item>
    </izvorni_sadrzaj>
    <derivirana_varijabla naziv="DomainObject.Predmet.ProtuStrankaListFormatedOIB_1">
      <item>GRADILIS društvo s ograničenom odgovornošću za građenje, trgovinu i usluge, Kapela Dvor, OIB 09123802564</item>
    </derivirana_varijabla>
  </DomainObject.Predmet.ProtuStrankaListFormatedOIB>
  <DomainObject.Predmet.ProtuStrankaListFormatedWithAdress>
    <izvorni_sadrzaj>
      <item>GRADILIS društvo s ograničenom odgovornošću za građenje, trgovinu i usluge, Kapela Dvor, Kapela Dvor 32, 33406 Kapela Dvor</item>
    </izvorni_sadrzaj>
    <derivirana_varijabla naziv="DomainObject.Predmet.ProtuStrankaListFormatedWithAdress_1">
      <item>GRADILIS društvo s ograničenom odgovornošću za građenje, trgovinu i usluge, Kapela Dvor, Kapela Dvor 32, 33406 Kapela Dvor</item>
    </derivirana_varijabla>
  </DomainObject.Predmet.ProtuStrankaListFormatedWithAdress>
  <DomainObject.Predmet.ProtuStrankaListFormatedWithAdressOIB>
    <izvorni_sadrzaj>
      <item>GRADILIS društvo s ograničenom odgovornošću za građenje, trgovinu i usluge, Kapela Dvor, OIB 09123802564, Kapela Dvor 32, 33406 Kapela Dvor</item>
    </izvorni_sadrzaj>
    <derivirana_varijabla naziv="DomainObject.Predmet.ProtuStrankaListFormatedWithAdressOIB_1">
      <item>GRADILIS društvo s ograničenom odgovornošću za građenje, trgovinu i usluge, Kapela Dvor, OIB 09123802564, Kapela Dvor 32, 33406 Kapela Dvor</item>
    </derivirana_varijabla>
  </DomainObject.Predmet.ProtuStrankaListFormatedWithAdressOIB>
  <DomainObject.Predmet.ProtuStrankaListNazivFormated>
    <izvorni_sadrzaj>
      <item>GRADILIS društvo s ograničenom odgovornošću za građenje, trgovinu i usluge, Kapela Dvor</item>
    </izvorni_sadrzaj>
    <derivirana_varijabla naziv="DomainObject.Predmet.ProtuStrankaListNazivFormated_1">
      <item>GRADILIS društvo s ograničenom odgovornošću za građenje, trgovinu i usluge, Kapela Dvor</item>
    </derivirana_varijabla>
  </DomainObject.Predmet.ProtuStrankaListNazivFormated>
  <DomainObject.Predmet.ProtuStrankaListNazivFormatedOIB>
    <izvorni_sadrzaj>
      <item>GRADILIS društvo s ograničenom odgovornošću za građenje, trgovinu i usluge, Kapela Dvor, OIB 09123802564</item>
    </izvorni_sadrzaj>
    <derivirana_varijabla naziv="DomainObject.Predmet.ProtuStrankaListNazivFormatedOIB_1">
      <item>GRADILIS društvo s ograničenom odgovornošću za građenje, trgovinu i usluge, Kapela Dvor, OIB 09123802564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St-50/2016-3</izvorni_sadrzaj>
    <derivirana_varijabla naziv="DomainObject.PoslovniBrojDokumenta_1">St-50/2016-3</derivirana_varijabla>
  </DomainObject.PoslovniBrojDokumenta>
  <DomainObject.Predmet.StrankaIDrugi>
    <izvorni_sadrzaj>Marko Iličić i dr.</izvorni_sadrzaj>
    <derivirana_varijabla naziv="DomainObject.Predmet.StrankaIDrugi_1">Marko Iličić i dr.</derivirana_varijabla>
  </DomainObject.Predmet.StrankaIDrugi>
  <DomainObject.Predmet.ProtustrankaIDrugi>
    <izvorni_sadrzaj>GRADILIS društvo s ograničenom odgovornošću za građenje, trgovinu i usluge, Kapela Dvor</izvorni_sadrzaj>
    <derivirana_varijabla naziv="DomainObject.Predmet.ProtustrankaIDrugi_1">GRADILIS društvo s ograničenom odgovornošću za građenje, trgovinu i usluge, Kapela Dvor</derivirana_varijabla>
  </DomainObject.Predmet.ProtustrankaIDrugi>
  <DomainObject.Predmet.StrankaIDrugiAdressOIB>
    <izvorni_sadrzaj>Marko Iličić, OIB 57036150203, Kapela Dvor 30, 33406 Kapela Dvor i dr.</izvorni_sadrzaj>
    <derivirana_varijabla naziv="DomainObject.Predmet.StrankaIDrugiAdressOIB_1">Marko Iličić, OIB 57036150203, Kapela Dvor 30, 33406 Kapela Dvor i dr.</derivirana_varijabla>
  </DomainObject.Predmet.StrankaIDrugiAdressOIB>
  <DomainObject.Predmet.ProtustrankaIDrugiAdressOIB>
    <izvorni_sadrzaj>GRADILIS društvo s ograničenom odgovornošću za građenje, trgovinu i usluge, Kapela Dvor, OIB 09123802564, Kapela Dvor 32, 33406 Kapela Dvor</izvorni_sadrzaj>
    <derivirana_varijabla naziv="DomainObject.Predmet.ProtustrankaIDrugiAdressOIB_1">GRADILIS društvo s ograničenom odgovornošću za građenje, trgovinu i usluge, Kapela Dvor, OIB 09123802564, Kapela Dvor 32,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Iličić</item>
      <item>GRADILIS društvo s ograničenom odgovornošću za građenje, trgovinu i usluge, Kapela Dvor</item>
      <item>FINANCIJSKA AGENCIJA, RC ZAGREB, Podružnica Bjelovar</item>
    </izvorni_sadrzaj>
    <derivirana_varijabla naziv="DomainObject.Predmet.SudioniciListNaziv_1">
      <item>Marko Iličić</item>
      <item>GRADILIS društvo s ograničenom odgovornošću za građenje, trgovinu i usluge, Kapela Dvor</item>
      <item>FINANCIJSKA AGENCIJA, RC ZAGREB, Podružnica Bjelovar</item>
    </derivirana_varijabla>
  </DomainObject.Predmet.SudioniciListNaziv>
  <DomainObject.Predmet.SudioniciListAdressOIB>
    <izvorni_sadrzaj>
      <item>Marko Iličić, OIB 57036150203, Kapela Dvor 30,33406 Kapela Dvor</item>
      <item>GRADILIS društvo s ograničenom odgovornošću za građenje, trgovinu i usluge, Kapela Dvor, OIB 09123802564, Kapela Dvor 32,33406 Kapela Dvor</item>
      <item>FINANCIJSKA AGENCIJA, RC ZAGREB, Podružnica Bjelovar, OIB 85821130368, F. Supila 4,43000 Bjelovar</item>
    </izvorni_sadrzaj>
    <derivirana_varijabla naziv="DomainObject.Predmet.SudioniciListAdressOIB_1">
      <item>Marko Iličić, OIB 57036150203, Kapela Dvor 30,33406 Kapela Dvor</item>
      <item>GRADILIS društvo s ograničenom odgovornošću za građenje, trgovinu i usluge, Kapela Dvor, OIB 09123802564, Kapela Dvor 32,33406 Kapela Dvor</item>
      <item>FINANCIJSKA AGENCIJA,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688890-2143-4D40-BBE0-B9A569B13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459</properties:Words>
  <properties:Characters>2511</properties:Characters>
  <properties:Lines>73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2017-02-08T07:28:00Z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