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9b2c" w14:paraId="f4b9b2c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FF2DF6">
        <w:t>9</w:t>
      </w:r>
      <w:r w:rsidR="00D72B2D">
        <w:t>9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040EFA">
        <w:t>1</w:t>
      </w:r>
      <w:r w:rsidR="006334B9">
        <w:t>7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D72B2D">
        <w:t>ILIČIĆ NET</w:t>
      </w:r>
      <w:r w:rsidR="00297DC5">
        <w:t xml:space="preserve"> </w:t>
      </w:r>
      <w:r w:rsidR="00D72B2D">
        <w:t>j.</w:t>
      </w:r>
      <w:r w:rsidR="00297DC5">
        <w:t>d.o.o., OIB:</w:t>
      </w:r>
      <w:r w:rsidR="00D72B2D">
        <w:t>20349683682</w:t>
      </w:r>
      <w:r w:rsidR="00297DC5">
        <w:t xml:space="preserve">, </w:t>
      </w:r>
      <w:r w:rsidR="00D72B2D">
        <w:t xml:space="preserve">Zagreb, </w:t>
      </w:r>
      <w:proofErr w:type="spellStart"/>
      <w:r w:rsidR="00D72B2D">
        <w:t>Šamačka</w:t>
      </w:r>
      <w:proofErr w:type="spellEnd"/>
      <w:r w:rsidR="00D72B2D">
        <w:t xml:space="preserve"> 11</w:t>
      </w:r>
      <w:r w:rsidR="00FE6B91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D72B2D">
        <w:t>6</w:t>
      </w:r>
      <w:r w:rsidR="00297DC5">
        <w:t>4.</w:t>
      </w:r>
      <w:r w:rsidR="00D72B2D">
        <w:t>264</w:t>
      </w:r>
      <w:r w:rsidR="00297DC5">
        <w:t>,</w:t>
      </w:r>
      <w:r w:rsidR="00D72B2D">
        <w:t>9</w:t>
      </w:r>
      <w:r w:rsidR="00297DC5">
        <w:t>2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040EFA">
        <w:t>1</w:t>
      </w:r>
      <w:r w:rsidR="009E5CBC">
        <w:t>7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F2882">
        <w:t xml:space="preserve"> </w:t>
      </w:r>
      <w:r>
        <w:t>Bernardica Novak Šarac</w:t>
      </w:r>
      <w:r w:rsidR="008F2882">
        <w:t xml:space="preserve"> v.r. </w:t>
      </w:r>
    </w:p>
    <w:p w:rsidRDefault="008E454A" w:rsidP="008E454A" w:rsidR="008E454A" w:rsidRPr="009C5689">
      <w:pPr>
        <w:jc w:val="right"/>
      </w:pPr>
    </w:p>
    <w:p w:rsidRDefault="008F2882" w:rsidP="008F2882" w:rsidR="008E454A">
      <w:pPr>
        <w:ind w:left="5664"/>
        <w:jc w:val="center"/>
      </w:pPr>
      <w:r>
        <w:t xml:space="preserve">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8F2882" w:rsidP="008F2882" w:rsidR="008F2882" w:rsidRPr="009C5689">
      <w:pPr>
        <w:ind w:left="5664"/>
        <w:jc w:val="center"/>
      </w:pPr>
      <w:r>
        <w:t xml:space="preserve">Tatjana Slaviček </w:t>
      </w:r>
    </w:p>
    <w:p w:rsidRDefault="007644BB" w:rsidR="007644BB"/>
    <w:sectPr w:rsidSect="00ED6AA8" w:rsidR="007644B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288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28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288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85279"/>
    <w:rsid w:val="00297DC5"/>
    <w:rsid w:val="002B7BE3"/>
    <w:rsid w:val="002E510E"/>
    <w:rsid w:val="002F115E"/>
    <w:rsid w:val="002F4FC7"/>
    <w:rsid w:val="00343047"/>
    <w:rsid w:val="00360CDC"/>
    <w:rsid w:val="00436484"/>
    <w:rsid w:val="00450457"/>
    <w:rsid w:val="004B06C7"/>
    <w:rsid w:val="004C1030"/>
    <w:rsid w:val="005209CA"/>
    <w:rsid w:val="00545FE2"/>
    <w:rsid w:val="00593CC2"/>
    <w:rsid w:val="005B63E0"/>
    <w:rsid w:val="006334B9"/>
    <w:rsid w:val="00644B11"/>
    <w:rsid w:val="00682583"/>
    <w:rsid w:val="006B0470"/>
    <w:rsid w:val="006B68AB"/>
    <w:rsid w:val="00716E80"/>
    <w:rsid w:val="00754835"/>
    <w:rsid w:val="00761D75"/>
    <w:rsid w:val="007644BB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E454A"/>
    <w:rsid w:val="008F0BF8"/>
    <w:rsid w:val="008F121A"/>
    <w:rsid w:val="008F2882"/>
    <w:rsid w:val="0093781D"/>
    <w:rsid w:val="00937AD7"/>
    <w:rsid w:val="009D0004"/>
    <w:rsid w:val="009E5CBC"/>
    <w:rsid w:val="009E70F0"/>
    <w:rsid w:val="00A20FCD"/>
    <w:rsid w:val="00A23891"/>
    <w:rsid w:val="00A2712E"/>
    <w:rsid w:val="00A309C0"/>
    <w:rsid w:val="00AB3320"/>
    <w:rsid w:val="00AC6238"/>
    <w:rsid w:val="00B51AEF"/>
    <w:rsid w:val="00BC6EB9"/>
    <w:rsid w:val="00BE06B8"/>
    <w:rsid w:val="00BE362C"/>
    <w:rsid w:val="00BE62DD"/>
    <w:rsid w:val="00C25B35"/>
    <w:rsid w:val="00C65619"/>
    <w:rsid w:val="00D72B2D"/>
    <w:rsid w:val="00D82E52"/>
    <w:rsid w:val="00DB535F"/>
    <w:rsid w:val="00DC5368"/>
    <w:rsid w:val="00DC547C"/>
    <w:rsid w:val="00E73661"/>
    <w:rsid w:val="00E74286"/>
    <w:rsid w:val="00EA2C05"/>
    <w:rsid w:val="00EA36EA"/>
    <w:rsid w:val="00ED6264"/>
    <w:rsid w:val="00EE728D"/>
    <w:rsid w:val="00F44ED4"/>
    <w:rsid w:val="00F963A4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2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8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8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8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8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2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8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8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8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8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1799</izvorni_sadrzaj>
    <derivirana_varijabla naziv="DomainObject.Predmet.Broj_1">1799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St-1799/2018</izvorni_sadrzaj>
    <derivirana_varijabla naziv="DomainObject.Predmet.OznakaBroj_1">St-1799/2018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ILIČIĆ NET jednostavno društvo s ograničenom odgovornošću za usluge</izvorni_sadrzaj>
    <derivirana_varijabla naziv="DomainObject.Predmet.ProtustrankaFormated_1">  ILIČIĆ NET jednostavno društvo s ograničenom odgovornošću za usluge</derivirana_varijabla>
  </DomainObject.Predmet.ProtustrankaFormated>
  <DomainObject.Predmet.ProtustrankaFormatedOIB>
    <izvorni_sadrzaj>  ILIČIĆ NET jednostavno društvo s ograničenom odgovornošću za usluge, OIB 20349683682</izvorni_sadrzaj>
    <derivirana_varijabla naziv="DomainObject.Predmet.ProtustrankaFormatedOIB_1">  ILIČIĆ NET jednostavno društvo s ograničenom odgovornošću za usluge, OIB 20349683682</derivirana_varijabla>
  </DomainObject.Predmet.ProtustrankaFormatedOIB>
  <DomainObject.Predmet.ProtustrankaFormatedWithAdress>
    <izvorni_sadrzaj> ILIČIĆ NET jednostavno društvo s ograničenom odgovornošću za usluge, Šamačka 11, 10000 Zagreb</izvorni_sadrzaj>
    <derivirana_varijabla naziv="DomainObject.Predmet.ProtustrankaFormatedWithAdress_1"> ILIČIĆ NET jednostavno društvo s ograničenom odgovornošću za usluge, Šamačka 11, 10000 Zagreb</derivirana_varijabla>
  </DomainObject.Predmet.ProtustrankaFormatedWithAdress>
  <DomainObject.Predmet.ProtustrankaFormatedWithAdressOIB>
    <izvorni_sadrzaj> ILIČIĆ NET jednostavno društvo s ograničenom odgovornošću za usluge, OIB 20349683682, Šamačka 11, 10000 Zagreb</izvorni_sadrzaj>
    <derivirana_varijabla naziv="DomainObject.Predmet.ProtustrankaFormatedWithAdressOIB_1"> ILIČIĆ NET jednostavno društvo s ograničenom odgovornošću za usluge, OIB 20349683682, Šamačka 11, 10000 Zagreb</derivirana_varijabla>
  </DomainObject.Predmet.ProtustrankaFormatedWithAdressOIB>
  <DomainObject.Predmet.ProtustrankaWithAdress>
    <izvorni_sadrzaj>ILIČIĆ NET jednostavno društvo s ograničenom odgovornošću za usluge Šamačka 11, 10000 Zagreb</izvorni_sadrzaj>
    <derivirana_varijabla naziv="DomainObject.Predmet.ProtustrankaWithAdress_1">ILIČIĆ NET jednostavno društvo s ograničenom odgovornošću za usluge Šamačka 11, 10000 Zagreb</derivirana_varijabla>
  </DomainObject.Predmet.ProtustrankaWithAdress>
  <DomainObject.Predmet.ProtustrankaWithAdressOIB>
    <izvorni_sadrzaj>ILIČIĆ NET jednostavno društvo s ograničenom odgovornošću za usluge, OIB 20349683682, Šamačka 11, 10000 Zagreb</izvorni_sadrzaj>
    <derivirana_varijabla naziv="DomainObject.Predmet.ProtustrankaWithAdressOIB_1">ILIČIĆ NET jednostavno društvo s ograničenom odgovornošću za usluge, OIB 20349683682, Šamačka 11, 10000 Zagreb</derivirana_varijabla>
  </DomainObject.Predmet.ProtustrankaWithAdressOIB>
  <DomainObject.Predmet.ProtustrankaNazivFormated>
    <izvorni_sadrzaj>ILIČIĆ NET jednostavno društvo s ograničenom odgovornošću za usluge</izvorni_sadrzaj>
    <derivirana_varijabla naziv="DomainObject.Predmet.ProtustrankaNazivFormated_1">ILIČIĆ NET jednostavno društvo s ograničenom odgovornošću za usluge</derivirana_varijabla>
  </DomainObject.Predmet.ProtustrankaNazivFormated>
  <DomainObject.Predmet.ProtustrankaNazivFormatedOIB>
    <izvorni_sadrzaj>ILIČIĆ NET jednostavno društvo s ograničenom odgovornošću za usluge, OIB 20349683682</izvorni_sadrzaj>
    <derivirana_varijabla naziv="DomainObject.Predmet.ProtustrankaNazivFormatedOIB_1">ILIČIĆ NET jednostavno društvo s ograničenom odgovornošću za usluge, OIB 20349683682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ILIČIĆ NET jednostavno društvo s ograničenom odgovornošću za usluge</item>
    </izvorni_sadrzaj>
    <derivirana_varijabla naziv="DomainObject.Predmet.ProtuStrankaListFormated_1">
      <item>ILIČIĆ NET jednostavno društvo s ograničenom odgovornošću za usluge</item>
    </derivirana_varijabla>
  </DomainObject.Predmet.ProtuStrankaListFormated>
  <DomainObject.Predmet.ProtuStrankaListFormatedOIB>
    <izvorni_sadrzaj>
      <item>ILIČIĆ NET jednostavno društvo s ograničenom odgovornošću za usluge, OIB 20349683682</item>
    </izvorni_sadrzaj>
    <derivirana_varijabla naziv="DomainObject.Predmet.ProtuStrankaListFormatedOIB_1">
      <item>ILIČIĆ NET jednostavno društvo s ograničenom odgovornošću za usluge, OIB 20349683682</item>
    </derivirana_varijabla>
  </DomainObject.Predmet.ProtuStrankaListFormatedOIB>
  <DomainObject.Predmet.ProtuStrankaListFormatedWithAdress>
    <izvorni_sadrzaj>
      <item>ILIČIĆ NET jednostavno društvo s ograničenom odgovornošću za usluge, Šamačka 11, 10000 Zagreb</item>
    </izvorni_sadrzaj>
    <derivirana_varijabla naziv="DomainObject.Predmet.ProtuStrankaListFormatedWithAdress_1">
      <item>ILIČIĆ NET jednostavno društvo s ograničenom odgovornošću za usluge, Šamačka 11, 10000 Zagreb</item>
    </derivirana_varijabla>
  </DomainObject.Predmet.ProtuStrankaListFormatedWithAdress>
  <DomainObject.Predmet.ProtuStrankaListFormatedWithAdressOIB>
    <izvorni_sadrzaj>
      <item>ILIČIĆ NET jednostavno društvo s ograničenom odgovornošću za usluge, OIB 20349683682, Šamačka 11, 10000 Zagreb</item>
    </izvorni_sadrzaj>
    <derivirana_varijabla naziv="DomainObject.Predmet.ProtuStrankaListFormatedWithAdressOIB_1">
      <item>ILIČIĆ NET jednostavno društvo s ograničenom odgovornošću za usluge, OIB 20349683682, Šamačka 11, 10000 Zagreb</item>
    </derivirana_varijabla>
  </DomainObject.Predmet.ProtuStrankaListFormatedWithAdressOIB>
  <DomainObject.Predmet.ProtuStrankaListNazivFormated>
    <izvorni_sadrzaj>
      <item>ILIČIĆ NET jednostavno društvo s ograničenom odgovornošću za usluge</item>
    </izvorni_sadrzaj>
    <derivirana_varijabla naziv="DomainObject.Predmet.ProtuStrankaListNazivFormated_1">
      <item>ILIČIĆ NET jednostavno društvo s ograničenom odgovornošću za usluge</item>
    </derivirana_varijabla>
  </DomainObject.Predmet.ProtuStrankaListNazivFormated>
  <DomainObject.Predmet.ProtuStrankaListNazivFormatedOIB>
    <izvorni_sadrzaj>
      <item>ILIČIĆ NET jednostavno društvo s ograničenom odgovornošću za usluge, OIB 20349683682</item>
    </izvorni_sadrzaj>
    <derivirana_varijabla naziv="DomainObject.Predmet.ProtuStrankaListNazivFormatedOIB_1">
      <item>ILIČIĆ NET jednostavno društvo s ograničenom odgovornošću za usluge, OIB 20349683682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ILIČIĆ NET jednostavno društvo s ograničenom odgovornošću za usluge</izvorni_sadrzaj>
    <derivirana_varijabla naziv="DomainObject.Predmet.ProtustrankaIDrugi_1">ILIČIĆ NET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ILIČIĆ NET jednostavno društvo s ograničenom odgovornošću za usluge, OIB 20349683682, Šamačka 11, 10000 Zagreb</izvorni_sadrzaj>
    <derivirana_varijabla naziv="DomainObject.Predmet.ProtustrankaIDrugiAdressOIB_1">ILIČIĆ NET jednostavno društvo s ograničenom odgovornošću za usluge, OIB 20349683682, Šamačka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ILIČIĆ NET jednostavno društvo s ograničenom odgovornošću za usluge</item>
    </izvorni_sadrzaj>
    <derivirana_varijabla naziv="DomainObject.Predmet.SudioniciListNaziv_1">
      <item>FINA Regionalni centar Zagreb</item>
      <item>ILIČIĆ NET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ILIČIĆ NET jednostavno društvo s ograničenom odgovornošću za usluge, OIB 20349683682, Šamačka 11,10000 Zagreb</item>
    </izvorni_sadrzaj>
    <derivirana_varijabla naziv="DomainObject.Predmet.SudioniciListAdressOIB_1">
      <item>FINA Regionalni centar Zagreb, OIB 85821130368, Trg svibanjskih žrtava 1995. 1,10000 Zagreb</item>
      <item>ILIČIĆ NET jednostavno društvo s ograničenom odgovornošću za usluge, OIB 20349683682, Šamačka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20349683682</item>
    </izvorni_sadrzaj>
    <derivirana_varijabla naziv="DomainObject.Predmet.SudioniciListNazivOIB_1">
      <item>, OIB 85821130368</item>
      <item>, OIB 20349683682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1353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2018-10-17T08:58:00Z</dcterms:created>
  <dc:creator>Bernardica Novak</dc:creator>
  <cp:lastModifiedBy>Tatjana Slaviček</cp:lastModifiedBy>
  <cp:lastPrinted>2018-10-17T08:56:00Z</cp:lastPrinted>
  <dcterms:modified xmlns:xsi="http://www.w3.org/2001/XMLSchema-instance" xsi:type="dcterms:W3CDTF">2018-10-17T12:46:00Z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1799-18.docx)</vt:lpwstr>
  </prop:property>
  <prop:property name="CC_coloring" pid="5" fmtid="{D5CDD505-2E9C-101B-9397-08002B2CF9AE}">
    <vt:bool>false</vt:bool>
  </prop:property>
</prop:Properties>
</file>