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50f4" w14:paraId="67c50f4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9A5684">
        <w:t>1070</w:t>
      </w:r>
      <w:proofErr w:type="spellEnd"/>
      <w:r w:rsidR="00CC5CA7">
        <w:t>/</w:t>
      </w:r>
      <w:proofErr w:type="spellStart"/>
      <w:r w:rsidR="00CC5CA7">
        <w:t>1</w:t>
      </w:r>
      <w:r w:rsidR="00CA3990">
        <w:t>6</w:t>
      </w:r>
      <w:proofErr w:type="spellEnd"/>
      <w:r w:rsidR="00CC5CA7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A5684">
        <w:t xml:space="preserve"> </w:t>
      </w:r>
      <w:r w:rsidR="005B4462">
        <w:t>U</w:t>
      </w:r>
      <w:r w:rsidR="00BF44B8">
        <w:t xml:space="preserve">MU d.o.o. Zagreb, Vrbik </w:t>
      </w:r>
      <w:proofErr w:type="spellStart"/>
      <w:r w:rsidR="00BF44B8">
        <w:t>15</w:t>
      </w:r>
      <w:proofErr w:type="spellEnd"/>
      <w:r w:rsidR="00BF44B8">
        <w:t xml:space="preserve">, </w:t>
      </w:r>
      <w:proofErr w:type="spellStart"/>
      <w:r w:rsidR="00BF44B8">
        <w:t>OIB</w:t>
      </w:r>
      <w:proofErr w:type="spellEnd"/>
      <w:r w:rsidR="00BF44B8">
        <w:t xml:space="preserve">: </w:t>
      </w:r>
      <w:proofErr w:type="spellStart"/>
      <w:r w:rsidR="00BF44B8">
        <w:t>37305796612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F1479">
        <w:t>21</w:t>
      </w:r>
      <w:proofErr w:type="spellEnd"/>
      <w:r w:rsidR="00C82343">
        <w:t xml:space="preserve">. </w:t>
      </w:r>
      <w:r w:rsidR="00622640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44334D">
        <w:rPr>
          <w:bCs/>
        </w:rPr>
        <w:t xml:space="preserve"> </w:t>
      </w:r>
      <w:r w:rsidR="005B4462">
        <w:t>U</w:t>
      </w:r>
      <w:r w:rsidR="00495F4F">
        <w:t xml:space="preserve">MU d.o.o. Zagreb, Vrbik </w:t>
      </w:r>
      <w:proofErr w:type="spellStart"/>
      <w:r w:rsidR="00495F4F">
        <w:t>15</w:t>
      </w:r>
      <w:proofErr w:type="spellEnd"/>
      <w:r w:rsidR="00495F4F">
        <w:t xml:space="preserve">, </w:t>
      </w:r>
      <w:proofErr w:type="spellStart"/>
      <w:r w:rsidR="00495F4F">
        <w:t>OIB</w:t>
      </w:r>
      <w:proofErr w:type="spellEnd"/>
      <w:r w:rsidR="00495F4F">
        <w:t xml:space="preserve">: </w:t>
      </w:r>
      <w:proofErr w:type="spellStart"/>
      <w:r w:rsidR="00495F4F">
        <w:t>37305796612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F1479">
        <w:t xml:space="preserve"> </w:t>
      </w:r>
      <w:r w:rsidR="001B01C9">
        <w:t xml:space="preserve">Zdenko Krstić, </w:t>
      </w:r>
      <w:proofErr w:type="spellStart"/>
      <w:r w:rsidR="001B01C9">
        <w:t>odvj</w:t>
      </w:r>
      <w:proofErr w:type="spellEnd"/>
      <w:r w:rsidR="001B01C9">
        <w:t xml:space="preserve">. iz Osijeka, Županijska 2, </w:t>
      </w:r>
      <w:proofErr w:type="spellStart"/>
      <w:r w:rsidR="001B01C9">
        <w:t>OIB</w:t>
      </w:r>
      <w:proofErr w:type="spellEnd"/>
      <w:r w:rsidR="001B01C9">
        <w:t xml:space="preserve">: </w:t>
      </w:r>
      <w:proofErr w:type="spellStart"/>
      <w:r w:rsidR="001B01C9">
        <w:t>13827089798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BB75B3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D62ED6">
        <w:t>26</w:t>
      </w:r>
      <w:proofErr w:type="spellEnd"/>
      <w:r w:rsidR="00F7152E">
        <w:t xml:space="preserve">. </w:t>
      </w:r>
      <w:r w:rsidR="00D62ED6">
        <w:t>siječnja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B01C9">
        <w:t>23</w:t>
      </w:r>
      <w:proofErr w:type="spellEnd"/>
      <w:r w:rsidR="00DC51C2">
        <w:t>.</w:t>
      </w:r>
      <w:r w:rsidR="00794266">
        <w:t xml:space="preserve"> </w:t>
      </w:r>
      <w:r w:rsidR="0058666E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495F4F">
        <w:t>1070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495F4F">
        <w:t>1070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F1479">
        <w:t>21</w:t>
      </w:r>
      <w:proofErr w:type="spellEnd"/>
      <w:r w:rsidR="00C82343">
        <w:t xml:space="preserve">. </w:t>
      </w:r>
      <w:r w:rsidR="0069652F">
        <w:t>srpnja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E67CD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F1479">
        <w:t>21</w:t>
      </w:r>
      <w:r w:rsidR="0069652F">
        <w:t>.8</w:t>
      </w:r>
      <w:proofErr w:type="spellEnd"/>
      <w:r w:rsidR="0069652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89C" w:rsidP="00FD0D3C" w:rsidR="000F389C">
      <w:r>
        <w:separator/>
      </w:r>
    </w:p>
  </w:endnote>
  <w:endnote w:id="0" w:type="continuationSeparator">
    <w:p w:rsidRDefault="000F389C" w:rsidP="00FD0D3C" w:rsidR="000F3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89C" w:rsidP="00FD0D3C" w:rsidR="000F389C">
      <w:r>
        <w:separator/>
      </w:r>
    </w:p>
  </w:footnote>
  <w:footnote w:id="0" w:type="continuationSeparator">
    <w:p w:rsidRDefault="000F389C" w:rsidP="00FD0D3C" w:rsidR="000F38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2809"/>
    <w:rsid w:val="000E6A82"/>
    <w:rsid w:val="000F2684"/>
    <w:rsid w:val="000F389C"/>
    <w:rsid w:val="000F7D43"/>
    <w:rsid w:val="00116A7E"/>
    <w:rsid w:val="00120C0B"/>
    <w:rsid w:val="001257A9"/>
    <w:rsid w:val="001273B9"/>
    <w:rsid w:val="00133162"/>
    <w:rsid w:val="00134E8C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A236B"/>
    <w:rsid w:val="001B01C9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2231"/>
    <w:rsid w:val="001F3FAB"/>
    <w:rsid w:val="001F739B"/>
    <w:rsid w:val="00203E48"/>
    <w:rsid w:val="002111CA"/>
    <w:rsid w:val="002139B6"/>
    <w:rsid w:val="0022122B"/>
    <w:rsid w:val="00223EE1"/>
    <w:rsid w:val="0024241D"/>
    <w:rsid w:val="00265AB9"/>
    <w:rsid w:val="00270458"/>
    <w:rsid w:val="0027136F"/>
    <w:rsid w:val="00285EB1"/>
    <w:rsid w:val="00291A4E"/>
    <w:rsid w:val="00293A9C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17A52"/>
    <w:rsid w:val="00427B0A"/>
    <w:rsid w:val="00441C0A"/>
    <w:rsid w:val="0044334D"/>
    <w:rsid w:val="00444EA2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420F0"/>
    <w:rsid w:val="00551557"/>
    <w:rsid w:val="00554AF9"/>
    <w:rsid w:val="00556CEE"/>
    <w:rsid w:val="00557619"/>
    <w:rsid w:val="005629D9"/>
    <w:rsid w:val="00566CDF"/>
    <w:rsid w:val="00572627"/>
    <w:rsid w:val="00573033"/>
    <w:rsid w:val="00584332"/>
    <w:rsid w:val="0058666E"/>
    <w:rsid w:val="0059098C"/>
    <w:rsid w:val="0059783B"/>
    <w:rsid w:val="005A572D"/>
    <w:rsid w:val="005A7D89"/>
    <w:rsid w:val="005B0F1E"/>
    <w:rsid w:val="005B4462"/>
    <w:rsid w:val="005B7DD8"/>
    <w:rsid w:val="005D2979"/>
    <w:rsid w:val="005D7612"/>
    <w:rsid w:val="005E039E"/>
    <w:rsid w:val="005E2E65"/>
    <w:rsid w:val="005F1F58"/>
    <w:rsid w:val="005F2677"/>
    <w:rsid w:val="00601065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854F7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60345"/>
    <w:rsid w:val="007616CD"/>
    <w:rsid w:val="00762895"/>
    <w:rsid w:val="00762D82"/>
    <w:rsid w:val="007741C6"/>
    <w:rsid w:val="00782E35"/>
    <w:rsid w:val="007922E4"/>
    <w:rsid w:val="00794266"/>
    <w:rsid w:val="00797E65"/>
    <w:rsid w:val="007A0C8E"/>
    <w:rsid w:val="007A1CFE"/>
    <w:rsid w:val="007A7685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054B"/>
    <w:rsid w:val="008717E8"/>
    <w:rsid w:val="00877B5C"/>
    <w:rsid w:val="0088027D"/>
    <w:rsid w:val="00885639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2495"/>
    <w:rsid w:val="00976D15"/>
    <w:rsid w:val="0098480A"/>
    <w:rsid w:val="0099244C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D10D4"/>
    <w:rsid w:val="00AD367F"/>
    <w:rsid w:val="00AD58EF"/>
    <w:rsid w:val="00AD773B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C4833"/>
    <w:rsid w:val="00DC51C2"/>
    <w:rsid w:val="00DE044D"/>
    <w:rsid w:val="00DE5440"/>
    <w:rsid w:val="00DE6F2E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EA3"/>
    <w:rsid w:val="00E541F1"/>
    <w:rsid w:val="00E63579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564D"/>
    <w:rsid w:val="00ED1E0F"/>
    <w:rsid w:val="00EE4093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80F75"/>
    <w:rsid w:val="00F916A6"/>
    <w:rsid w:val="00F92133"/>
    <w:rsid w:val="00F96CB6"/>
    <w:rsid w:val="00FC65F4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563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5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6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563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5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6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UMU d.o.o.</izvorni_sadrzaj>
    <derivirana_varijabla naziv="DomainObject.Predmet.ProtustrankaFormated_1">  UMU d.o.o.</derivirana_varijabla>
  </DomainObject.Predmet.ProtustrankaFormated>
  <DomainObject.Predmet.ProtustrankaFormatedOIB>
    <izvorni_sadrzaj>  UMU d.o.o., OIB 37305796612</izvorni_sadrzaj>
    <derivirana_varijabla naziv="DomainObject.Predmet.ProtustrankaFormatedOIB_1">  UMU d.o.o., OIB 37305796612</derivirana_varijabla>
  </DomainObject.Predmet.ProtustrankaFormatedOIB>
  <DomainObject.Predmet.ProtustrankaFormatedWithAdress>
    <izvorni_sadrzaj> UMU d.o.o., Vrbik 15, 10000 Zagreb</izvorni_sadrzaj>
    <derivirana_varijabla naziv="DomainObject.Predmet.ProtustrankaFormatedWithAdress_1"> UMU d.o.o., Vrbik 15, 10000 Zagreb</derivirana_varijabla>
  </DomainObject.Predmet.ProtustrankaFormatedWithAdress>
  <DomainObject.Predmet.ProtustrankaFormatedWithAdressOIB>
    <izvorni_sadrzaj> UMU d.o.o., OIB 37305796612, Vrbik 15, 10000 Zagreb</izvorni_sadrzaj>
    <derivirana_varijabla naziv="DomainObject.Predmet.ProtustrankaFormatedWithAdressOIB_1"> UMU d.o.o., OIB 37305796612, Vrbik 15, 10000 Zagreb</derivirana_varijabla>
  </DomainObject.Predmet.ProtustrankaFormatedWithAdressOIB>
  <DomainObject.Predmet.ProtustrankaWithAdress>
    <izvorni_sadrzaj>UMU d.o.o. Vrbik 15, 10000 Zagreb</izvorni_sadrzaj>
    <derivirana_varijabla naziv="DomainObject.Predmet.ProtustrankaWithAdress_1">UMU d.o.o. Vrbik 15, 10000 Zagreb</derivirana_varijabla>
  </DomainObject.Predmet.ProtustrankaWithAdress>
  <DomainObject.Predmet.ProtustrankaWithAdressOIB>
    <izvorni_sadrzaj>UMU d.o.o., OIB 37305796612, Vrbik 15, 10000 Zagreb</izvorni_sadrzaj>
    <derivirana_varijabla naziv="DomainObject.Predmet.ProtustrankaWithAdressOIB_1">UMU d.o.o., OIB 37305796612, Vrbik 15, 10000 Zagreb</derivirana_varijabla>
  </DomainObject.Predmet.ProtustrankaWithAdressOIB>
  <DomainObject.Predmet.ProtustrankaNazivFormated>
    <izvorni_sadrzaj>UMU d.o.o.</izvorni_sadrzaj>
    <derivirana_varijabla naziv="DomainObject.Predmet.ProtustrankaNazivFormated_1">UMU d.o.o.</derivirana_varijabla>
  </DomainObject.Predmet.ProtustrankaNazivFormated>
  <DomainObject.Predmet.ProtustrankaNazivFormatedOIB>
    <izvorni_sadrzaj>UMU d.o.o., OIB 37305796612</izvorni_sadrzaj>
    <derivirana_varijabla naziv="DomainObject.Predmet.ProtustrankaNazivFormatedOIB_1">UMU d.o.o., OIB 37305796612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UMU d.o.o.</item>
    </izvorni_sadrzaj>
    <derivirana_varijabla naziv="DomainObject.Predmet.ProtuStrankaListFormated_1">
      <item>UMU d.o.o.</item>
    </derivirana_varijabla>
  </DomainObject.Predmet.ProtuStrankaListFormated>
  <DomainObject.Predmet.ProtuStrankaListFormatedOIB>
    <izvorni_sadrzaj>
      <item>UMU d.o.o., OIB 37305796612</item>
    </izvorni_sadrzaj>
    <derivirana_varijabla naziv="DomainObject.Predmet.ProtuStrankaListFormatedOIB_1">
      <item>UMU d.o.o., OIB 37305796612</item>
    </derivirana_varijabla>
  </DomainObject.Predmet.ProtuStrankaListFormatedOIB>
  <DomainObject.Predmet.ProtuStrankaListFormatedWithAdress>
    <izvorni_sadrzaj>
      <item>UMU d.o.o., Vrbik 15, 10000 Zagreb</item>
    </izvorni_sadrzaj>
    <derivirana_varijabla naziv="DomainObject.Predmet.ProtuStrankaListFormatedWithAdress_1">
      <item>UMU d.o.o., Vrbik 15, 10000 Zagreb</item>
    </derivirana_varijabla>
  </DomainObject.Predmet.ProtuStrankaListFormatedWithAdress>
  <DomainObject.Predmet.ProtuStrankaListFormatedWithAdressOIB>
    <izvorni_sadrzaj>
      <item>UMU d.o.o., OIB 37305796612, Vrbik 15, 10000 Zagreb</item>
    </izvorni_sadrzaj>
    <derivirana_varijabla naziv="DomainObject.Predmet.ProtuStrankaListFormatedWithAdressOIB_1">
      <item>UMU d.o.o., OIB 37305796612, Vrbik 15, 10000 Zagreb</item>
    </derivirana_varijabla>
  </DomainObject.Predmet.ProtuStrankaListFormatedWithAdressOIB>
  <DomainObject.Predmet.ProtuStrankaListNazivFormated>
    <izvorni_sadrzaj>
      <item>UMU d.o.o.</item>
    </izvorni_sadrzaj>
    <derivirana_varijabla naziv="DomainObject.Predmet.ProtuStrankaListNazivFormated_1">
      <item>UMU d.o.o.</item>
    </derivirana_varijabla>
  </DomainObject.Predmet.ProtuStrankaListNazivFormated>
  <DomainObject.Predmet.ProtuStrankaListNazivFormatedOIB>
    <izvorni_sadrzaj>
      <item>UMU d.o.o., OIB 37305796612</item>
    </izvorni_sadrzaj>
    <derivirana_varijabla naziv="DomainObject.Predmet.ProtuStrankaListNazivFormatedOIB_1">
      <item>UMU d.o.o., OIB 37305796612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UMU d.o.o.</izvorni_sadrzaj>
    <derivirana_varijabla naziv="DomainObject.Predmet.ProtustrankaIDrugi_1">UMU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UMU d.o.o., OIB 37305796612, Vrbik 15, 10000 Zagreb</izvorni_sadrzaj>
    <derivirana_varijabla naziv="DomainObject.Predmet.ProtustrankaIDrugiAdressOIB_1">UMU d.o.o., OIB 37305796612, Vrbik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UMU d.o.o.</item>
      <item>FINA Regionalni centar Zagreb</item>
    </izvorni_sadrzaj>
    <derivirana_varijabla naziv="DomainObject.Predmet.SudioniciListNaziv_1">
      <item>UMU d.o.o.</item>
      <item>FINA Regionalni centar Zagreb</item>
    </derivirana_varijabla>
  </DomainObject.Predmet.SudioniciListNaziv>
  <DomainObject.Predmet.SudioniciListAdressOIB>
    <izvorni_sadrzaj>
      <item>UMU d.o.o., OIB 37305796612, Vrbik 15,10000 Zagreb</item>
      <item>FINA Regionalni centar Zagreb, OIB 85821130368, Trg svibanjskih žrtava 1995. br. 1,10000 Zagreb</item>
    </izvorni_sadrzaj>
    <derivirana_varijabla naziv="DomainObject.Predmet.SudioniciListAdressOIB_1">
      <item>UMU d.o.o., OIB 37305796612, Vrbik 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37305796612</item>
      <item>, OIB 85821130368</item>
    </izvorni_sadrzaj>
    <derivirana_varijabla naziv="DomainObject.Predmet.SudioniciListNazivOIB_1">
      <item>, OIB 37305796612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4DEFE-A1D9-4F84-B783-B8FA66483E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1905</properties:Characters>
  <properties:Lines>177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2016-07-21T11:26:00Z</dcterms:created>
  <dc:creator>wsadmin</dc:creator>
  <cp:lastModifiedBy>Sanda Gučić</cp:lastModifiedBy>
  <cp:lastPrinted>2016-07-21T11:28:00Z</cp:lastPrinted>
  <dcterms:modified xmlns:xsi="http://www.w3.org/2001/XMLSchema-instance" xsi:type="dcterms:W3CDTF">2016-07-22T06:55:00Z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