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212f" w14:paraId="72a212f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1823</w:t>
      </w:r>
      <w:r>
        <w:rPr>
          <w:rFonts w:cs="Times New Roman" w:hAnsi="Times New Roman" w:ascii="Times New Roman"/>
          <w:sz w:val="24"/>
          <w:szCs w:val="24"/>
          <w:lang w:val="hr-HR"/>
        </w:rPr>
        <w:t>/201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6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9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povodom prijedloga za otvaranje stečajnog postupka nad dužnikom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EUMARIS j.d.o.o. za ugostiteljstvo, usluge, prijevoz i proizvodnju, OIB: 65587894662, sa sjedištem u Miroslava Krleže 2, Požega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21. lipnja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>
        <w:rPr>
          <w:rFonts w:cs="Times New Roman" w:hAnsi="Times New Roman" w:ascii="Times New Roman"/>
          <w:sz w:val="24"/>
          <w:szCs w:val="24"/>
          <w:lang w:val="hr-HR"/>
        </w:rPr>
        <w:t>EUMARIS j.d.o.o. za ugostiteljstvo, usluge, prijevoz i proizvodnju, OIB: 65587894662, sa sjedištem u Miroslava Krleže 2, Požega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zaprimljen dana </w:t>
      </w:r>
      <w:r>
        <w:rPr>
          <w:rFonts w:cs="Times New Roman" w:hAnsi="Times New Roman" w:ascii="Times New Roman"/>
          <w:sz w:val="24"/>
          <w:szCs w:val="24"/>
          <w:lang w:val="hr-HR"/>
        </w:rPr>
        <w:t>08. lipnja 2016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. kao neosnovan.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Prijedlog za otvaranje stečajnog postupka podnijela je FINA RC OSIJEK, Podružnica Osijek, zaprimljen kod ovog suda 08. lipnja 2016. pod gornjim brojem. Uvidom u izvadak iz registra vidljivo je da je isti sud brisao ovaj subjekt dana 23. listopada 2017. svojim rješenjem Tt-17/1878-24. Kako je isti tada prestao postojati to je valjalo odlučiti kao u izreci.</w:t>
      </w: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880010" w:rsidR="00690F3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21. lipnja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 xml:space="preserve">Protiv ove odluke dopuštena je žalba 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Visokom trgovačkom sudu u Zagrebu u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roku od 8 dana po prijemu prijepisa ove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880010" w:rsidRPr="00880010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9E9" w:rsidP="007049C4" w:rsidR="001949E9">
      <w:pPr>
        <w:spacing w:lineRule="auto" w:line="240" w:after="0"/>
      </w:pPr>
      <w:r>
        <w:separator/>
      </w:r>
    </w:p>
  </w:endnote>
  <w:endnote w:id="0" w:type="continuationSeparator">
    <w:p w:rsidRDefault="001949E9" w:rsidP="007049C4" w:rsidR="001949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2D4D" w:rsidRPr="00EC2D4D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9E9" w:rsidP="007049C4" w:rsidR="001949E9">
      <w:pPr>
        <w:spacing w:lineRule="auto" w:line="240" w:after="0"/>
      </w:pPr>
      <w:r>
        <w:separator/>
      </w:r>
    </w:p>
  </w:footnote>
  <w:footnote w:id="0" w:type="continuationSeparator">
    <w:p w:rsidRDefault="001949E9" w:rsidP="007049C4" w:rsidR="001949E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125327"/>
    <w:rsid w:val="001949E9"/>
    <w:rsid w:val="001B7CD7"/>
    <w:rsid w:val="001E6EED"/>
    <w:rsid w:val="00227B68"/>
    <w:rsid w:val="002C5157"/>
    <w:rsid w:val="00350025"/>
    <w:rsid w:val="003932A9"/>
    <w:rsid w:val="004B57FB"/>
    <w:rsid w:val="005D49C2"/>
    <w:rsid w:val="00690F33"/>
    <w:rsid w:val="007049C4"/>
    <w:rsid w:val="00880010"/>
    <w:rsid w:val="00880994"/>
    <w:rsid w:val="008E5965"/>
    <w:rsid w:val="00956D3F"/>
    <w:rsid w:val="00A466B5"/>
    <w:rsid w:val="00AB7F3A"/>
    <w:rsid w:val="00B84756"/>
    <w:rsid w:val="00D00068"/>
    <w:rsid w:val="00D1580D"/>
    <w:rsid w:val="00E311BF"/>
    <w:rsid w:val="00EC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7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B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B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B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B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7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B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B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B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B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EUMARIS j.d.o.o. za ugostiteljstvo, usluge, prijevoz i proizvodnju</izvorni_sadrzaj>
    <derivirana_varijabla naziv="DomainObject.Predmet.ProtustrankaFormated_1">  EUMARIS j.d.o.o. za ugostiteljstvo, usluge, prijevoz i proizvodnju</derivirana_varijabla>
  </DomainObject.Predmet.ProtustrankaFormated>
  <DomainObject.Predmet.ProtustrankaFormatedOIB>
    <izvorni_sadrzaj>  EUMARIS j.d.o.o. za ugostiteljstvo, usluge, prijevoz i proizvodnju, OIB 65587894662</izvorni_sadrzaj>
    <derivirana_varijabla naziv="DomainObject.Predmet.ProtustrankaFormatedOIB_1">  EUMARIS j.d.o.o. za ugostiteljstvo, usluge, prijevoz i proizvodnju, OIB 65587894662</derivirana_varijabla>
  </DomainObject.Predmet.ProtustrankaFormatedOIB>
  <DomainObject.Predmet.ProtustrankaFormatedWithAdress>
    <izvorni_sadrzaj> EUMARIS j.d.o.o. za ugostiteljstvo, usluge, prijevoz i proizvodnju, Miroslava Krleže 2, 34000 Požega</izvorni_sadrzaj>
    <derivirana_varijabla naziv="DomainObject.Predmet.ProtustrankaFormatedWithAdress_1"> EUMARIS j.d.o.o. za ugostiteljstvo, usluge, prijevoz i proizvodnju, Miroslava Krleže 2, 34000 Požega</derivirana_varijabla>
  </DomainObject.Predmet.ProtustrankaFormatedWithAdress>
  <DomainObject.Predmet.ProtustrankaFormatedWithAdressOIB>
    <izvorni_sadrzaj> EUMARIS j.d.o.o. za ugostiteljstvo, usluge, prijevoz i proizvodnju, OIB 65587894662, Miroslava Krleže 2, 34000 Požega</izvorni_sadrzaj>
    <derivirana_varijabla naziv="DomainObject.Predmet.ProtustrankaFormatedWithAdressOIB_1"> EUMARIS j.d.o.o. za ugostiteljstvo, usluge, prijevoz i proizvodnju, OIB 65587894662, Miroslava Krleže 2, 34000 Požega</derivirana_varijabla>
  </DomainObject.Predmet.ProtustrankaFormatedWithAdressOIB>
  <DomainObject.Predmet.ProtustrankaWithAdress>
    <izvorni_sadrzaj>EUMARIS j.d.o.o. za ugostiteljstvo, usluge, prijevoz i proizvodnju Miroslava Krleže 2, 34000 Požega</izvorni_sadrzaj>
    <derivirana_varijabla naziv="DomainObject.Predmet.ProtustrankaWithAdress_1">EUMARIS j.d.o.o. za ugostiteljstvo, usluge, prijevoz i proizvodnju Miroslava Krleže 2, 34000 Požega</derivirana_varijabla>
  </DomainObject.Predmet.ProtustrankaWithAdress>
  <DomainObject.Predmet.ProtustrankaWithAdressOIB>
    <izvorni_sadrzaj>EUMARIS j.d.o.o. za ugostiteljstvo, usluge, prijevoz i proizvodnju, OIB 65587894662, Miroslava Krleže 2, 34000 Požega</izvorni_sadrzaj>
    <derivirana_varijabla naziv="DomainObject.Predmet.ProtustrankaWithAdressOIB_1">EUMARIS j.d.o.o. za ugostiteljstvo, usluge, prijevoz i proizvodnju, OIB 65587894662, Miroslava Krleže 2, 34000 Požega</derivirana_varijabla>
  </DomainObject.Predmet.ProtustrankaWithAdressOIB>
  <DomainObject.Predmet.ProtustrankaNazivFormated>
    <izvorni_sadrzaj>EUMARIS j.d.o.o. za ugostiteljstvo, usluge, prijevoz i proizvodnju</izvorni_sadrzaj>
    <derivirana_varijabla naziv="DomainObject.Predmet.ProtustrankaNazivFormated_1">EUMARIS j.d.o.o. za ugostiteljstvo, usluge, prijevoz i proizvodnju</derivirana_varijabla>
  </DomainObject.Predmet.ProtustrankaNazivFormated>
  <DomainObject.Predmet.ProtustrankaNazivFormatedOIB>
    <izvorni_sadrzaj>EUMARIS j.d.o.o. za ugostiteljstvo, usluge, prijevoz i proizvodnju, OIB 65587894662</izvorni_sadrzaj>
    <derivirana_varijabla naziv="DomainObject.Predmet.ProtustrankaNazivFormatedOIB_1">EUMARIS j.d.o.o. za ugostiteljstvo, usluge, prijevoz i proizvodnju, OIB 65587894662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191033.79</izvorni_sadrzaj>
    <derivirana_varijabla naziv="DomainObject.Predmet.TrenutnaVrijednost_1">191033.79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EUMARIS j.d.o.o. za ugostiteljstvo, usluge, prijevoz i proizvodnju</item>
    </izvorni_sadrzaj>
    <derivirana_varijabla naziv="DomainObject.Predmet.ProtuStrankaListFormated_1">
      <item>EUMARIS j.d.o.o. za ugostiteljstvo, usluge, prijevoz i proizvodnju</item>
    </derivirana_varijabla>
  </DomainObject.Predmet.ProtuStrankaListFormated>
  <DomainObject.Predmet.ProtuStrankaListFormatedOIB>
    <izvorni_sadrzaj>
      <item>EUMARIS j.d.o.o. za ugostiteljstvo, usluge, prijevoz i proizvodnju, OIB 65587894662</item>
    </izvorni_sadrzaj>
    <derivirana_varijabla naziv="DomainObject.Predmet.ProtuStrankaListFormatedOIB_1">
      <item>EUMARIS j.d.o.o. za ugostiteljstvo, usluge, prijevoz i proizvodnju, OIB 65587894662</item>
    </derivirana_varijabla>
  </DomainObject.Predmet.ProtuStrankaListFormatedOIB>
  <DomainObject.Predmet.ProtuStrankaListFormatedWithAdress>
    <izvorni_sadrzaj>
      <item>EUMARIS j.d.o.o. za ugostiteljstvo, usluge, prijevoz i proizvodnju, Miroslava Krleže 2, 34000 Požega</item>
    </izvorni_sadrzaj>
    <derivirana_varijabla naziv="DomainObject.Predmet.ProtuStrankaListFormatedWithAdress_1">
      <item>EUMARIS j.d.o.o. za ugostiteljstvo, usluge, prijevoz i proizvodnju, Miroslava Krleže 2, 34000 Požega</item>
    </derivirana_varijabla>
  </DomainObject.Predmet.ProtuStrankaListFormatedWithAdress>
  <DomainObject.Predmet.ProtuStrankaListFormatedWithAdressOIB>
    <izvorni_sadrzaj>
      <item>EUMARIS j.d.o.o. za ugostiteljstvo, usluge, prijevoz i proizvodnju, OIB 65587894662, Miroslava Krleže 2, 34000 Požega</item>
    </izvorni_sadrzaj>
    <derivirana_varijabla naziv="DomainObject.Predmet.ProtuStrankaListFormatedWithAdressOIB_1">
      <item>EUMARIS j.d.o.o. za ugostiteljstvo, usluge, prijevoz i proizvodnju, OIB 65587894662, Miroslava Krleže 2, 34000 Požega</item>
    </derivirana_varijabla>
  </DomainObject.Predmet.ProtuStrankaListFormatedWithAdressOIB>
  <DomainObject.Predmet.ProtuStrankaListNazivFormated>
    <izvorni_sadrzaj>
      <item>EUMARIS j.d.o.o. za ugostiteljstvo, usluge, prijevoz i proizvodnju</item>
    </izvorni_sadrzaj>
    <derivirana_varijabla naziv="DomainObject.Predmet.ProtuStrankaListNazivFormated_1">
      <item>EUMARIS j.d.o.o. za ugostiteljstvo, usluge, prijevoz i proizvodnju</item>
    </derivirana_varijabla>
  </DomainObject.Predmet.ProtuStrankaListNazivFormated>
  <DomainObject.Predmet.ProtuStrankaListNazivFormatedOIB>
    <izvorni_sadrzaj>
      <item>EUMARIS j.d.o.o. za ugostiteljstvo, usluge, prijevoz i proizvodnju, OIB 65587894662</item>
    </izvorni_sadrzaj>
    <derivirana_varijabla naziv="DomainObject.Predmet.ProtuStrankaListNazivFormatedOIB_1">
      <item>EUMARIS j.d.o.o. za ugostiteljstvo, usluge, prijevoz i proizvodnju, OIB 65587894662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EUMARIS j.d.o.o. za ugostiteljstvo, usluge, prijevoz i proizvodnju</izvorni_sadrzaj>
    <derivirana_varijabla naziv="DomainObject.Predmet.ProtustrankaIDrugi_1">EUMARIS j.d.o.o. za ugostiteljstvo, usluge, prijevoz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EUMARIS j.d.o.o. za ugostiteljstvo, usluge, prijevoz i proizvodnju, OIB 65587894662, Miroslava Krleže 2, 34000 Požega</izvorni_sadrzaj>
    <derivirana_varijabla naziv="DomainObject.Predmet.ProtustrankaIDrugiAdressOIB_1">EUMARIS j.d.o.o. za ugostiteljstvo, usluge, prijevoz i proizvodnju, OIB 65587894662, Miroslava Krleže 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EUMARIS j.d.o.o. za ugostiteljstvo, usluge, prijevoz i proizvodnju</item>
    </izvorni_sadrzaj>
    <derivirana_varijabla naziv="DomainObject.Predmet.SudioniciListNaziv_1">
      <item>Financijska agencija</item>
      <item>EUMARIS j.d.o.o. za ugostiteljstvo, usluge, prijevoz i proizvodnju</item>
    </derivirana_varijabla>
  </DomainObject.Predmet.SudioniciListNaziv>
  <DomainObject.Predmet.SudioniciListAdressOIB>
    <izvorni_sadrzaj>
      <item>Financijska agencija, OIB 85821130368, Ulica grada Vukovara 70,10000 Zagreb</item>
      <item>EUMARIS j.d.o.o. za ugostiteljstvo, usluge, prijevoz i proizvodnju, OIB 65587894662, Miroslava Krleže 2,34000 Požega</item>
    </izvorni_sadrzaj>
    <derivirana_varijabla naziv="DomainObject.Predmet.SudioniciListAdressOIB_1">
      <item>Financijska agencija, OIB 85821130368, Ulica grada Vukovara 70,10000 Zagreb</item>
      <item>EUMARIS j.d.o.o. za ugostiteljstvo, usluge, prijevoz i proizvodnju, OIB 65587894662, Miroslava Krleže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65587894662</item>
    </izvorni_sadrzaj>
    <derivirana_varijabla naziv="DomainObject.Predmet.SudioniciListNazivOIB_1">
      <item>, OIB 85821130368</item>
      <item>, OIB 65587894662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252</properties:Words>
  <properties:Characters>1248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2018-06-21T06:41:00Z</dcterms:created>
  <dc:creator>wsadmin</dc:creator>
  <cp:lastModifiedBy>wsadmin</cp:lastModifiedBy>
  <cp:lastPrinted>2018-06-21T06:41:00Z</cp:lastPrinted>
  <dcterms:modified xmlns:xsi="http://www.w3.org/2001/XMLSchema-instance" xsi:type="dcterms:W3CDTF">2018-06-21T06:44:00Z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St-1823-16.docx)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