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708e" w14:paraId="40a708e" w:rsidRDefault="00966DFF" w:rsidP="00910611" w:rsidR="00966D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DFF" w:rsidP="00910611" w:rsidR="00966DFF">
      <w:r>
        <w:rPr>
          <w:rFonts w:eastAsia="MS Mincho"/>
        </w:rPr>
        <w:t>REPUBLIKA HRVATSKA</w:t>
      </w:r>
    </w:p>
    <w:p w:rsidRDefault="00966DFF" w:rsidP="00910611" w:rsidR="00966DFF">
      <w:r>
        <w:rPr>
          <w:rFonts w:eastAsia="MS Mincho"/>
        </w:rPr>
        <w:t>TRGOVAČKI SUD U RIJECI</w:t>
      </w:r>
    </w:p>
    <w:p w:rsidRDefault="00966DFF" w:rsidR="00966DF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966DFF" w:rsidP="004F57EB" w:rsidR="00966DFF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ED0ADE">
        <w:t>TIM GRADNJA jednostavno društvo s ograničenom odgovornošću za usluge i trgovinu Ičići (Grad Opatija), Poljane, Puhari 131, OIB: 58663181711, MBS: 040330862</w:t>
      </w:r>
      <w:r w:rsidRPr="00990A8B">
        <w:t xml:space="preserve">, dana </w:t>
      </w:r>
      <w:r w:rsidR="00F94218" w:rsidRPr="00990A8B">
        <w:t>2</w:t>
      </w:r>
      <w:r w:rsidR="00CE6FC7">
        <w:t>2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ED0ADE">
        <w:t>TIM GRADNJA jednostavno društvo s ograničenom odgovornošću za usluge i trgovinu Ičići (Grad Opatija), Poljane, Puhari 131, OIB: 58663181711, MBS: 040330862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CE6FC7">
        <w:t>2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B87DC2">
        <w:t>1</w:t>
      </w:r>
      <w:r w:rsidRPr="00990A8B">
        <w:t>,</w:t>
      </w:r>
      <w:r w:rsidR="00B87DC2">
        <w:t>3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ED0ADE">
        <w:t>TIM GRADNJA jednostavno društvo s ograničenom odgovornošću za usluge i trgovinu Ičići (Grad Opatija), Poljane, Puhari 131, OIB: 58663181711, MBS: 040330862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ED0ADE">
        <w:t>767</w:t>
      </w:r>
      <w:r w:rsidRPr="00990A8B">
        <w:t>/2016-</w:t>
      </w:r>
      <w:r w:rsidR="00CE6FC7">
        <w:t>6</w:t>
      </w:r>
      <w:r w:rsidRPr="00990A8B">
        <w:t xml:space="preserve"> od </w:t>
      </w:r>
      <w:r w:rsidR="003717EB" w:rsidRPr="003717EB">
        <w:t>1</w:t>
      </w:r>
      <w:r w:rsidR="00ED0ADE">
        <w:t>4</w:t>
      </w:r>
      <w:r w:rsidR="003717EB" w:rsidRPr="003717EB">
        <w:t>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D0ADE">
        <w:t>22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ED0ADE">
        <w:t xml:space="preserve">TIM GRADNJA jednostavno društvo s </w:t>
      </w:r>
      <w:r w:rsidR="00ED0ADE">
        <w:lastRenderedPageBreak/>
        <w:t>ograničenom odgovornošću za usluge i trgovinu Ičići (Grad Opatija), Poljane, Puhari 131, OIB: 58663181711, MBS: 040330862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D0ADE">
        <w:rPr>
          <w:bCs/>
        </w:rPr>
        <w:t>767</w:t>
      </w:r>
      <w:r w:rsidR="00D76EDA">
        <w:rPr>
          <w:bCs/>
        </w:rPr>
        <w:t>2016</w:t>
      </w:r>
      <w:r w:rsidR="00B04834">
        <w:rPr>
          <w:bCs/>
        </w:rPr>
        <w:t xml:space="preserve"> od </w:t>
      </w:r>
      <w:r w:rsidR="00ED0ADE">
        <w:rPr>
          <w:bCs/>
        </w:rPr>
        <w:t>14. studenoga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ED0ADE">
        <w:t>TIM GRADNJA jednostavno društvo s ograničenom odgovornošću za usluge i trgovinu Ičići (Grad Opatija), Poljane, Puhari 131, OIB: 58663181711, MBS: 040330862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ED0ADE">
        <w:t>9. siječnja 2017</w:t>
      </w:r>
      <w:r w:rsidR="002F3701">
        <w:t xml:space="preserve">. godine (list </w:t>
      </w:r>
      <w:r w:rsidR="00CE6FC7">
        <w:t>2</w:t>
      </w:r>
      <w:r w:rsidR="00ED0ADE">
        <w:t>1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717EB">
        <w:rPr>
          <w:bCs/>
        </w:rPr>
        <w:t>2</w:t>
      </w:r>
      <w:r w:rsidR="00ED0ADE">
        <w:rPr>
          <w:bCs/>
        </w:rPr>
        <w:t>6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CE6FC7">
        <w:rPr>
          <w:bCs/>
        </w:rPr>
        <w:t>2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CE6FC7">
        <w:t>2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9A7" w:rsidR="006E09A7">
      <w:r>
        <w:separator/>
      </w:r>
    </w:p>
  </w:endnote>
  <w:endnote w:id="0" w:type="continuationSeparator">
    <w:p w:rsidRDefault="006E09A7" w:rsidR="006E0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D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9A7" w:rsidR="006E09A7">
      <w:r>
        <w:separator/>
      </w:r>
    </w:p>
  </w:footnote>
  <w:footnote w:id="0" w:type="continuationSeparator">
    <w:p w:rsidRDefault="006E09A7" w:rsidR="006E0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D0ADE">
      <w:t>767</w:t>
    </w:r>
    <w:r w:rsidR="002F3701">
      <w:t>/2016</w:t>
    </w:r>
    <w:r w:rsidR="00B87DC2">
      <w:t>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5217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9A7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6DF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87DC2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6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66D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6DF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6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66D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6DF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GRADNJA j.d.o.o.</izvorni_sadrzaj>
    <derivirana_varijabla naziv="DomainObject.Predmet.ProtustrankaFormated_1">  TIM GRADNJA j.d.o.o.</derivirana_varijabla>
  </DomainObject.Predmet.ProtustrankaFormated>
  <DomainObject.Predmet.ProtustrankaFormatedOIB>
    <izvorni_sadrzaj>  TIM GRADNJA j.d.o.o., OIB 58663181711</izvorni_sadrzaj>
    <derivirana_varijabla naziv="DomainObject.Predmet.ProtustrankaFormatedOIB_1">  TIM GRADNJA j.d.o.o., OIB 58663181711</derivirana_varijabla>
  </DomainObject.Predmet.ProtustrankaFormatedOIB>
  <DomainObject.Predmet.ProtustrankaFormatedWithAdress>
    <izvorni_sadrzaj> TIM GRADNJA j.d.o.o., Puhari 131, 51414 Ičići</izvorni_sadrzaj>
    <derivirana_varijabla naziv="DomainObject.Predmet.ProtustrankaFormatedWithAdress_1"> TIM GRADNJA j.d.o.o., Puhari 131, 51414 Ičići</derivirana_varijabla>
  </DomainObject.Predmet.ProtustrankaFormatedWithAdress>
  <DomainObject.Predmet.ProtustrankaFormatedWithAdressOIB>
    <izvorni_sadrzaj> TIM GRADNJA j.d.o.o., OIB 58663181711, Puhari 131, 51414 Ičići</izvorni_sadrzaj>
    <derivirana_varijabla naziv="DomainObject.Predmet.ProtustrankaFormatedWithAdressOIB_1"> TIM GRADNJA j.d.o.o., OIB 58663181711, Puhari 131, 51414 Ičići</derivirana_varijabla>
  </DomainObject.Predmet.ProtustrankaFormatedWithAdressOIB>
  <DomainObject.Predmet.ProtustrankaWithAdress>
    <izvorni_sadrzaj>TIM GRADNJA j.d.o.o. Puhari 131, 51414 Ičići</izvorni_sadrzaj>
    <derivirana_varijabla naziv="DomainObject.Predmet.ProtustrankaWithAdress_1">TIM GRADNJA j.d.o.o. Puhari 131, 51414 Ičići</derivirana_varijabla>
  </DomainObject.Predmet.ProtustrankaWithAdress>
  <DomainObject.Predmet.ProtustrankaWithAdressOIB>
    <izvorni_sadrzaj>TIM GRADNJA j.d.o.o., OIB 58663181711, Puhari 131, 51414 Ičići</izvorni_sadrzaj>
    <derivirana_varijabla naziv="DomainObject.Predmet.ProtustrankaWithAdressOIB_1">TIM GRADNJA j.d.o.o., OIB 58663181711, Puhari 131, 51414 Ičići</derivirana_varijabla>
  </DomainObject.Predmet.ProtustrankaWithAdressOIB>
  <DomainObject.Predmet.ProtustrankaNazivFormated>
    <izvorni_sadrzaj>TIM GRADNJA j.d.o.o.</izvorni_sadrzaj>
    <derivirana_varijabla naziv="DomainObject.Predmet.ProtustrankaNazivFormated_1">TIM GRADNJA j.d.o.o.</derivirana_varijabla>
  </DomainObject.Predmet.ProtustrankaNazivFormated>
  <DomainObject.Predmet.ProtustrankaNazivFormatedOIB>
    <izvorni_sadrzaj>TIM GRADNJA j.d.o.o., OIB 58663181711</izvorni_sadrzaj>
    <derivirana_varijabla naziv="DomainObject.Predmet.ProtustrankaNazivFormatedOIB_1">TIM GRADNJA j.d.o.o., OIB 58663181711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TIM GRADNJA j.d.o.o.</item>
    </izvorni_sadrzaj>
    <derivirana_varijabla naziv="DomainObject.Predmet.ProtuStrankaListFormated_1">
      <item>TIM GRADNJA j.d.o.o.</item>
    </derivirana_varijabla>
  </DomainObject.Predmet.ProtuStrankaListFormated>
  <DomainObject.Predmet.ProtuStrankaListFormatedOIB>
    <izvorni_sadrzaj>
      <item>TIM GRADNJA j.d.o.o., OIB 58663181711</item>
    </izvorni_sadrzaj>
    <derivirana_varijabla naziv="DomainObject.Predmet.ProtuStrankaListFormatedOIB_1">
      <item>TIM GRADNJA j.d.o.o., OIB 58663181711</item>
    </derivirana_varijabla>
  </DomainObject.Predmet.ProtuStrankaListFormatedOIB>
  <DomainObject.Predmet.ProtuStrankaListFormatedWithAdress>
    <izvorni_sadrzaj>
      <item>TIM GRADNJA j.d.o.o., Puhari 131, 51414 Ičići</item>
    </izvorni_sadrzaj>
    <derivirana_varijabla naziv="DomainObject.Predmet.ProtuStrankaListFormatedWithAdress_1">
      <item>TIM GRADNJA j.d.o.o., Puhari 131, 51414 Ičići</item>
    </derivirana_varijabla>
  </DomainObject.Predmet.ProtuStrankaListFormatedWithAdress>
  <DomainObject.Predmet.ProtuStrankaListFormatedWithAdressOIB>
    <izvorni_sadrzaj>
      <item>TIM GRADNJA j.d.o.o., OIB 58663181711, Puhari 131, 51414 Ičići</item>
    </izvorni_sadrzaj>
    <derivirana_varijabla naziv="DomainObject.Predmet.ProtuStrankaListFormatedWithAdressOIB_1">
      <item>TIM GRADNJA j.d.o.o., OIB 58663181711, Puhari 131, 51414 Ičići</item>
    </derivirana_varijabla>
  </DomainObject.Predmet.ProtuStrankaListFormatedWithAdressOIB>
  <DomainObject.Predmet.ProtuStrankaListNazivFormated>
    <izvorni_sadrzaj>
      <item>TIM GRADNJA j.d.o.o.</item>
    </izvorni_sadrzaj>
    <derivirana_varijabla naziv="DomainObject.Predmet.ProtuStrankaListNazivFormated_1">
      <item>TIM GRADNJA j.d.o.o.</item>
    </derivirana_varijabla>
  </DomainObject.Predmet.ProtuStrankaListNazivFormated>
  <DomainObject.Predmet.ProtuStrankaListNazivFormatedOIB>
    <izvorni_sadrzaj>
      <item>TIM GRADNJA j.d.o.o., OIB 58663181711</item>
    </izvorni_sadrzaj>
    <derivirana_varijabla naziv="DomainObject.Predmet.ProtuStrankaListNazivFormatedOIB_1">
      <item>TIM GRADNJA j.d.o.o., OIB 58663181711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TIM GRADNJA j.d.o.o.</izvorni_sadrzaj>
    <derivirana_varijabla naziv="DomainObject.Predmet.ProtustrankaIDrugi_1">TIM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TIM GRADNJA j.d.o.o., OIB 58663181711, Puhari 131, 51414 Ičići</izvorni_sadrzaj>
    <derivirana_varijabla naziv="DomainObject.Predmet.ProtustrankaIDrugiAdressOIB_1">TIM GRADNJA j.d.o.o., OIB 58663181711, Puhari 131,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TIM GRADNJA j.d.o.o.</item>
    </izvorni_sadrzaj>
    <derivirana_varijabla naziv="DomainObject.Predmet.SudioniciListNaziv_1">
      <item>FINA  Rijeka</item>
      <item>TIM GRADNJA j.d.o.o.</item>
    </derivirana_varijabla>
  </DomainObject.Predmet.SudioniciListNaziv>
  <DomainObject.Predmet.SudioniciListAdressOIB>
    <izvorni_sadrzaj>
      <item>FINA  Rijeka, OIB 85821130368, Frana Kurelca 8,51000 Rijeka</item>
      <item>TIM GRADNJA j.d.o.o., OIB 58663181711, Puhari 131,51414 Ičići</item>
    </izvorni_sadrzaj>
    <derivirana_varijabla naziv="DomainObject.Predmet.SudioniciListAdressOIB_1">
      <item>FINA  Rijeka, OIB 85821130368, Frana Kurelca 8,51000 Rijeka</item>
      <item>TIM GRADNJA j.d.o.o., OIB 58663181711, Puhari 131,51414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58663181711</item>
    </izvorni_sadrzaj>
    <derivirana_varijabla naziv="DomainObject.Predmet.SudioniciListNazivOIB_1">
      <item>, OIB 85821130368</item>
      <item>, OIB 58663181711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865</properties:Words>
  <properties:Characters>4734</properties:Characters>
  <properties:Lines>124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2017-02-22T10:26:00Z</dcterms:created>
  <dc:creator>korlevicd</dc:creator>
  <cp:lastModifiedBy>Danijela Fumić</cp:lastModifiedBy>
  <cp:lastPrinted>2012-01-12T08:53:00Z</cp:lastPrinted>
  <dcterms:modified xmlns:xsi="http://www.w3.org/2001/XMLSchema-instance" xsi:type="dcterms:W3CDTF">2017-02-22T10:27:00Z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