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c8e" w14:paraId="d46ec8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74235E">
        <w:t xml:space="preserve">HOSTING INTERNATIONAL </w:t>
      </w:r>
      <w:r w:rsidR="00990573">
        <w:t>d.o.o.,</w:t>
      </w:r>
      <w:r w:rsidR="00B51EA5" w:rsidRPr="00703844">
        <w:t xml:space="preserve"> </w:t>
      </w:r>
      <w:r w:rsidR="0099314A">
        <w:t xml:space="preserve">Zadar, </w:t>
      </w:r>
      <w:r w:rsidR="0074235E">
        <w:t>Dr. Franje Tuđmana 52/a</w:t>
      </w:r>
      <w:r w:rsidR="00990573">
        <w:t xml:space="preserve">, </w:t>
      </w:r>
      <w:r w:rsidR="00B51EA5" w:rsidRPr="00703844">
        <w:t>OIB:</w:t>
      </w:r>
      <w:r w:rsidR="0074235E">
        <w:t xml:space="preserve"> 90124599335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4235E">
        <w:t>30</w:t>
      </w:r>
      <w:r>
        <w:t>.</w:t>
      </w:r>
      <w:r w:rsidR="00B51EA5">
        <w:t xml:space="preserve"> </w:t>
      </w:r>
      <w:r w:rsidR="0074235E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4235E">
        <w:t>11</w:t>
      </w:r>
      <w:r>
        <w:t xml:space="preserve">. </w:t>
      </w:r>
      <w:r w:rsidR="0074235E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4235E" w:rsidRPr="0074235E">
        <w:t>HOSTING INTERNATIONAL d.o.o., Zadar, Dr. Franje Tuđmana 52/a, OIB: 90124599335</w:t>
      </w:r>
      <w:r w:rsidR="00990573">
        <w:t xml:space="preserve">, </w:t>
      </w:r>
      <w:r>
        <w:t xml:space="preserve">na temelju neizvršenih osnova za plaćanje iznosi </w:t>
      </w:r>
      <w:r w:rsidR="0074235E">
        <w:t>225</w:t>
      </w:r>
      <w:r w:rsidR="00990573">
        <w:t>.</w:t>
      </w:r>
      <w:r w:rsidR="0074235E">
        <w:t>570</w:t>
      </w:r>
      <w:r w:rsidR="00990573">
        <w:t>,</w:t>
      </w:r>
      <w:r w:rsidR="0074235E">
        <w:t>89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4235E">
        <w:t>Eugene Sorić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4235E">
        <w:t>11</w:t>
      </w:r>
      <w:r w:rsidR="00814E35">
        <w:t xml:space="preserve">. </w:t>
      </w:r>
      <w:r w:rsidR="0074235E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705C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74235E">
      <w:t>138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4235E">
      <w:t>138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E48AF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4235E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705C3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0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HOSTING INTERNATIONAL društvo s ograničenom odgovornošću za savjetodavne usluge, marketing i inžinjering u turizmu i ugosti</izvorni_sadrzaj>
    <derivirana_varijabla naziv="DomainObject.Predmet.ProtustrankaFormated_1">  HOSTING INTERNATIONAL društvo s ograničenom odgovornošću za savjetodavne usluge, marketing i inžinjering u turizmu i ugosti</derivirana_varijabla>
  </DomainObject.Predmet.ProtustrankaFormated>
  <DomainObject.Predmet.ProtustrankaFormatedOIB>
    <izvorni_sadrzaj>  HOSTING INTERNATIONAL društvo s ograničenom odgovornošću za savjetodavne usluge, marketing i inžinjering u turizmu i ugosti, OIB 90124599335</izvorni_sadrzaj>
    <derivirana_varijabla naziv="DomainObject.Predmet.ProtustrankaFormatedOIB_1">  HOSTING INTERNATIONAL društvo s ograničenom odgovornošću za savjetodavne usluge, marketing i inžinjering u turizmu i ugosti, OIB 90124599335</derivirana_varijabla>
  </DomainObject.Predmet.ProtustrankaFormatedOIB>
  <DomainObject.Predmet.ProtustrankaFormatedWithAdress>
    <izvorni_sadrzaj> HOSTING INTERNATIONAL društvo s ograničenom odgovornošću za savjetodavne usluge, marketing i inžinjering u turizmu i ugosti, dr.Franje Tuđmana 52/a, 23000 Zadar</izvorni_sadrzaj>
    <derivirana_varijabla naziv="DomainObject.Predmet.ProtustrankaFormatedWithAdress_1"> HOSTING INTERNATIONAL društvo s ograničenom odgovornošću za savjetodavne usluge, marketing i inžinjering u turizmu i ugosti, dr.Franje Tuđmana 52/a, 23000 Zadar</derivirana_varijabla>
  </DomainObject.Predmet.ProtustrankaFormatedWithAdress>
  <DomainObject.Predmet.ProtustrankaFormatedWithAdressOIB>
    <izvorni_sadrzaj> HOSTING INTERNATIONAL društvo s ograničenom odgovornošću za savjetodavne usluge, marketing i inžinjering u turizmu i ugosti, OIB 90124599335, dr.Franje Tuđmana 52/a, 23000 Zadar</izvorni_sadrzaj>
    <derivirana_varijabla naziv="DomainObject.Predmet.ProtustrankaFormatedWithAdressOIB_1"> HOSTING INTERNATIONAL društvo s ograničenom odgovornošću za savjetodavne usluge, marketing i inžinjering u turizmu i ugosti, OIB 90124599335, dr.Franje Tuđmana 52/a, 23000 Zadar</derivirana_varijabla>
  </DomainObject.Predmet.ProtustrankaFormatedWithAdressOIB>
  <DomainObject.Predmet.ProtustrankaWithAdress>
    <izvorni_sadrzaj>HOSTING INTERNATIONAL društvo s ograničenom odgovornošću za savjetodavne usluge, marketing i inžinjering u turizmu i ugosti dr.Franje Tuđmana 52/a, 23000 Zadar</izvorni_sadrzaj>
    <derivirana_varijabla naziv="DomainObject.Predmet.ProtustrankaWithAdress_1">HOSTING INTERNATIONAL društvo s ograničenom odgovornošću za savjetodavne usluge, marketing i inžinjering u turizmu i ugosti dr.Franje Tuđmana 52/a, 23000 Zadar</derivirana_varijabla>
  </DomainObject.Predmet.ProtustrankaWithAdress>
  <DomainObject.Predmet.ProtustrankaWithAdressOIB>
    <izvorni_sadrzaj>HOSTING INTERNATIONAL društvo s ograničenom odgovornošću za savjetodavne usluge, marketing i inžinjering u turizmu i ugosti, OIB 90124599335, dr.Franje Tuđmana 52/a, 23000 Zadar</izvorni_sadrzaj>
    <derivirana_varijabla naziv="DomainObject.Predmet.ProtustrankaWithAdressOIB_1">HOSTING INTERNATIONAL društvo s ograničenom odgovornošću za savjetodavne usluge, marketing i inžinjering u turizmu i ugosti, OIB 90124599335, dr.Franje Tuđmana 52/a, 23000 Zadar</derivirana_varijabla>
  </DomainObject.Predmet.ProtustrankaWithAdressOIB>
  <DomainObject.Predmet.ProtustrankaNazivFormated>
    <izvorni_sadrzaj>HOSTING INTERNATIONAL društvo s ograničenom odgovornošću za savjetodavne usluge, marketing i inžinjering u turizmu i ugosti</izvorni_sadrzaj>
    <derivirana_varijabla naziv="DomainObject.Predmet.ProtustrankaNazivFormated_1">HOSTING INTERNATIONAL društvo s ograničenom odgovornošću za savjetodavne usluge, marketing i inžinjering u turizmu i ugosti</derivirana_varijabla>
  </DomainObject.Predmet.ProtustrankaNazivFormated>
  <DomainObject.Predmet.ProtustrankaNazivFormatedOIB>
    <izvorni_sadrzaj>HOSTING INTERNATIONAL društvo s ograničenom odgovornošću za savjetodavne usluge, marketing i inžinjering u turizmu i ugosti, OIB 90124599335</izvorni_sadrzaj>
    <derivirana_varijabla naziv="DomainObject.Predmet.ProtustrankaNazivFormatedOIB_1">HOSTING INTERNATIONAL društvo s ograničenom odgovornošću za savjetodavne usluge, marketing i inžinjering u turizmu i ugosti, OIB 90124599335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HOSTING INTERNATIONAL društvo s ograničenom odgovornošću za savjetodavne usluge, marketing i inžinjering u turizmu i ugosti</item>
    </izvorni_sadrzaj>
    <derivirana_varijabla naziv="DomainObject.Predmet.ProtuStrankaListFormated_1">
      <item>HOSTING INTERNATIONAL društvo s ograničenom odgovornošću za savjetodavne usluge, marketing i inžinjering u turizmu i ugosti</item>
    </derivirana_varijabla>
  </DomainObject.Predmet.ProtuStrankaListFormated>
  <DomainObject.Predmet.ProtuStrankaListFormatedOIB>
    <izvorni_sadrzaj>
      <item>HOSTING INTERNATIONAL društvo s ograničenom odgovornošću za savjetodavne usluge, marketing i inžinjering u turizmu i ugosti, OIB 90124599335</item>
    </izvorni_sadrzaj>
    <derivirana_varijabla naziv="DomainObject.Predmet.ProtuStrankaListFormatedOIB_1">
      <item>HOSTING INTERNATIONAL društvo s ograničenom odgovornošću za savjetodavne usluge, marketing i inžinjering u turizmu i ugosti, OIB 90124599335</item>
    </derivirana_varijabla>
  </DomainObject.Predmet.ProtuStrankaListFormatedOIB>
  <DomainObject.Predmet.ProtuStrankaListFormatedWithAdress>
    <izvorni_sadrzaj>
      <item>HOSTING INTERNATIONAL društvo s ograničenom odgovornošću za savjetodavne usluge, marketing i inžinjering u turizmu i ugosti, dr.Franje Tuđmana 52/a, 23000 Zadar</item>
    </izvorni_sadrzaj>
    <derivirana_varijabla naziv="DomainObject.Predmet.ProtuStrankaListFormatedWithAdress_1">
      <item>HOSTING INTERNATIONAL društvo s ograničenom odgovornošću za savjetodavne usluge, marketing i inžinjering u turizmu i ugosti, dr.Franje Tuđmana 52/a, 23000 Zadar</item>
    </derivirana_varijabla>
  </DomainObject.Predmet.ProtuStrankaListFormatedWithAdress>
  <DomainObject.Predmet.ProtuStrankaListFormatedWithAdressOIB>
    <izvorni_sadrzaj>
      <item>HOSTING INTERNATIONAL društvo s ograničenom odgovornošću za savjetodavne usluge, marketing i inžinjering u turizmu i ugosti, OIB 90124599335, dr.Franje Tuđmana 52/a, 23000 Zadar</item>
    </izvorni_sadrzaj>
    <derivirana_varijabla naziv="DomainObject.Predmet.ProtuStrankaListFormatedWithAdressOIB_1">
      <item>HOSTING INTERNATIONAL društvo s ograničenom odgovornošću za savjetodavne usluge, marketing i inžinjering u turizmu i ugosti, OIB 90124599335, dr.Franje Tuđmana 52/a, 23000 Zadar</item>
    </derivirana_varijabla>
  </DomainObject.Predmet.ProtuStrankaListFormatedWithAdressOIB>
  <DomainObject.Predmet.ProtuStrankaListNazivFormated>
    <izvorni_sadrzaj>
      <item>HOSTING INTERNATIONAL društvo s ograničenom odgovornošću za savjetodavne usluge, marketing i inžinjering u turizmu i ugosti</item>
    </izvorni_sadrzaj>
    <derivirana_varijabla naziv="DomainObject.Predmet.ProtuStrankaListNazivFormated_1">
      <item>HOSTING INTERNATIONAL društvo s ograničenom odgovornošću za savjetodavne usluge, marketing i inžinjering u turizmu i ugosti</item>
    </derivirana_varijabla>
  </DomainObject.Predmet.ProtuStrankaListNazivFormated>
  <DomainObject.Predmet.ProtuStrankaListNazivFormatedOIB>
    <izvorni_sadrzaj>
      <item>HOSTING INTERNATIONAL društvo s ograničenom odgovornošću za savjetodavne usluge, marketing i inžinjering u turizmu i ugosti, OIB 90124599335</item>
    </izvorni_sadrzaj>
    <derivirana_varijabla naziv="DomainObject.Predmet.ProtuStrankaListNazivFormatedOIB_1">
      <item>HOSTING INTERNATIONAL društvo s ograničenom odgovornošću za savjetodavne usluge, marketing i inžinjering u turizmu i ugosti, OIB 90124599335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HOSTING INTERNATIONAL društvo s ograničenom odgovornošću za savjetodavne usluge, marketing i inžinjering u turizmu i ugosti</izvorni_sadrzaj>
    <derivirana_varijabla naziv="DomainObject.Predmet.ProtustrankaIDrugi_1">HOSTING INTERNATIONAL društvo s ograničenom odgovornošću za savjetodavne usluge, marketing i inžinjering u turizmu i ugosti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HOSTING INTERNATIONAL društvo s ograničenom odgovornošću za savjetodavne usluge, marketing i inžinjering u turizmu i ugosti, OIB 90124599335, dr.Franje Tuđmana 52/a, 23000 Zadar</izvorni_sadrzaj>
    <derivirana_varijabla naziv="DomainObject.Predmet.ProtustrankaIDrugiAdressOIB_1">HOSTING INTERNATIONAL društvo s ograničenom odgovornošću za savjetodavne usluge, marketing i inžinjering u turizmu i ugosti, OIB 90124599335, dr.Franje Tuđmana 52/a,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HOSTING INTERNATIONAL društvo s ograničenom odgovornošću za savjetodavne usluge, marketing i inžinjering u turizmu i ugosti</item>
    </izvorni_sadrzaj>
    <derivirana_varijabla naziv="DomainObject.Predmet.SudioniciListNaziv_1">
      <item>FINA</item>
      <item>HOSTING INTERNATIONAL društvo s ograničenom odgovornošću za savjetodavne usluge, marketing i inžinjering u turizmu i ugosti</item>
    </derivirana_varijabla>
  </DomainObject.Predmet.SudioniciListNaziv>
  <DomainObject.Predmet.SudioniciListAdressOIB>
    <izvorni_sadrzaj>
      <item>FINA, OIB 85821130368</item>
      <item>HOSTING INTERNATIONAL društvo s ograničenom odgovornošću za savjetodavne usluge, marketing i inžinjering u turizmu i ugosti, OIB 90124599335, dr.Franje Tuđmana 52/a,23000 Zadar</item>
    </izvorni_sadrzaj>
    <derivirana_varijabla naziv="DomainObject.Predmet.SudioniciListAdressOIB_1">
      <item>FINA, OIB 85821130368</item>
      <item>HOSTING INTERNATIONAL društvo s ograničenom odgovornošću za savjetodavne usluge, marketing i inžinjering u turizmu i ugosti, OIB 90124599335, dr.Franje Tuđmana 52/a,23000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90124599335</item>
    </izvorni_sadrzaj>
    <derivirana_varijabla naziv="DomainObject.Predmet.SudioniciListNazivOIB_1">
      <item>, OIB 85821130368</item>
      <item>, OIB 90124599335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1988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2017-04-11T08:35:00Z</dcterms:created>
  <dc:creator>Tina Grgas</dc:creator>
  <cp:lastModifiedBy>wsadmin</cp:lastModifiedBy>
  <cp:lastPrinted>2017-04-11T08:38:00Z</cp:lastPrinted>
  <dcterms:modified xmlns:xsi="http://www.w3.org/2001/XMLSchema-instance" xsi:type="dcterms:W3CDTF">2017-04-11T09:25:00Z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