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45FB5" w:rsidR="00445FB5">
        <w:tc>
          <w:tcPr>
            <w:tcW w:type="dxa" w:w="2829"/>
            <w:hideMark/>
          </w:tcPr>
          <w:p w:rsidRDefault="00445FB5" w:rsidR="00445FB5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>
              <w:rPr>
                <w:rFonts w:eastAsia="Calibri"/>
                <w:noProof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5FB5" w:rsidR="00445FB5">
            <w:pPr>
              <w:spacing w:before="12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Republika Hrvatska</w:t>
            </w:r>
          </w:p>
          <w:p w:rsidRDefault="00445FB5" w:rsidR="00445FB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Trgovački sud u Varaždinu</w:t>
            </w:r>
          </w:p>
          <w:p w:rsidRDefault="00445FB5" w:rsidR="00445FB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70dc552" w14:paraId="70dc552" w:rsidRDefault="00445FB5" w:rsidP="00445FB5" w:rsidR="00445FB5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St-783/2016-16</w:t>
      </w:r>
    </w:p>
    <w:p w:rsidRDefault="00445FB5" w:rsidP="00445FB5" w:rsidR="00445FB5">
      <w:pPr>
        <w:jc w:val="both"/>
      </w:pPr>
    </w:p>
    <w:p w:rsidRDefault="00445FB5" w:rsidP="00445FB5" w:rsidR="00445FB5">
      <w:pPr>
        <w:jc w:val="both"/>
        <w:rPr>
          <w:b/>
        </w:rPr>
      </w:pPr>
    </w:p>
    <w:p w:rsidRDefault="00445FB5" w:rsidP="00445FB5" w:rsidR="00445FB5">
      <w:pPr>
        <w:jc w:val="center"/>
      </w:pPr>
      <w:r>
        <w:t>U    I M E   R E P U B L I K E   H R V A T S K E</w:t>
      </w:r>
    </w:p>
    <w:p w:rsidRDefault="00445FB5" w:rsidP="00445FB5" w:rsidR="00445FB5">
      <w:pPr>
        <w:jc w:val="center"/>
        <w:rPr>
          <w:b/>
        </w:rPr>
      </w:pPr>
    </w:p>
    <w:p w:rsidRDefault="00445FB5" w:rsidP="00445FB5" w:rsidR="00445FB5">
      <w:pPr>
        <w:jc w:val="center"/>
      </w:pPr>
      <w:r>
        <w:t>R J E Š E N J E</w:t>
      </w:r>
    </w:p>
    <w:p w:rsidRDefault="00445FB5" w:rsidP="00445FB5" w:rsidR="00445FB5">
      <w:pPr>
        <w:jc w:val="both"/>
        <w:rPr>
          <w:b/>
        </w:rPr>
      </w:pPr>
    </w:p>
    <w:p w:rsidRDefault="00445FB5" w:rsidP="00445FB5" w:rsidR="00445FB5">
      <w:pPr>
        <w:jc w:val="both"/>
      </w:pPr>
      <w:r>
        <w:rPr>
          <w:b/>
        </w:rPr>
        <w:tab/>
      </w:r>
      <w:r>
        <w:t xml:space="preserve">Trgovački sud u Varaždinu, u ime Republike Hrvatske, po sucu toga suda Mariji Levanić-Škerbić, povodom prijedloga predlagatelja Republike Hrvatske, Ministarstva financija, Porezna uprava, Područni ured Varaždin, kojeg zastupa Županijsko državno odvjetništvo u Varaždinu, Građansko-upravni odjel, radi otvaranja stečajnog postupka nad dužnikom PUT d.o.o. </w:t>
      </w:r>
      <w:proofErr w:type="spellStart"/>
      <w:r>
        <w:t>Zamlača</w:t>
      </w:r>
      <w:proofErr w:type="spellEnd"/>
      <w:r>
        <w:t xml:space="preserve"> 43 A, </w:t>
      </w:r>
      <w:proofErr w:type="spellStart"/>
      <w:r>
        <w:t>Zamlača</w:t>
      </w:r>
      <w:proofErr w:type="spellEnd"/>
      <w:r>
        <w:t xml:space="preserve">, 42 205 </w:t>
      </w:r>
      <w:proofErr w:type="spellStart"/>
      <w:r>
        <w:t>Vidovec</w:t>
      </w:r>
      <w:proofErr w:type="spellEnd"/>
      <w:r>
        <w:t>, OIB: 47818380488, 17. rujna 2018.,</w:t>
      </w:r>
    </w:p>
    <w:p w:rsidRDefault="00445FB5" w:rsidP="00445FB5" w:rsidR="00445FB5">
      <w:pPr>
        <w:jc w:val="both"/>
      </w:pPr>
    </w:p>
    <w:p w:rsidRDefault="00445FB5" w:rsidP="00445FB5" w:rsidR="00445FB5">
      <w:pPr>
        <w:jc w:val="center"/>
      </w:pPr>
      <w:r>
        <w:t>r i j e š i o   j e</w:t>
      </w:r>
    </w:p>
    <w:p w:rsidRDefault="00445FB5" w:rsidP="00445FB5" w:rsidR="00445FB5">
      <w:pPr>
        <w:jc w:val="both"/>
      </w:pPr>
    </w:p>
    <w:p w:rsidRDefault="00445FB5" w:rsidP="00445FB5" w:rsidR="00445FB5">
      <w:pPr>
        <w:ind w:hanging="705" w:left="705"/>
        <w:jc w:val="both"/>
      </w:pPr>
      <w:r>
        <w:tab/>
        <w:t xml:space="preserve">Obustavlja se postupak nad dužnikom PUT d.o.o. </w:t>
      </w:r>
      <w:proofErr w:type="spellStart"/>
      <w:r>
        <w:t>Zamlača</w:t>
      </w:r>
      <w:proofErr w:type="spellEnd"/>
      <w:r>
        <w:t xml:space="preserve"> 43 A, </w:t>
      </w:r>
      <w:proofErr w:type="spellStart"/>
      <w:r>
        <w:t>Zamlača</w:t>
      </w:r>
      <w:proofErr w:type="spellEnd"/>
      <w:r>
        <w:t xml:space="preserve">, 42 205 </w:t>
      </w:r>
      <w:proofErr w:type="spellStart"/>
      <w:r>
        <w:t>Vidovec</w:t>
      </w:r>
      <w:proofErr w:type="spellEnd"/>
      <w:r>
        <w:t>, OIB: 47818380488.</w:t>
      </w:r>
    </w:p>
    <w:p w:rsidRDefault="00445FB5" w:rsidP="00445FB5" w:rsidR="00445FB5">
      <w:pPr>
        <w:jc w:val="both"/>
      </w:pPr>
    </w:p>
    <w:p w:rsidRDefault="00445FB5" w:rsidP="00445FB5" w:rsidR="00445FB5">
      <w:pPr>
        <w:jc w:val="center"/>
      </w:pPr>
      <w:r>
        <w:t>Obrazloženje</w:t>
      </w:r>
    </w:p>
    <w:p w:rsidRDefault="00445FB5" w:rsidP="00445FB5" w:rsidR="00445FB5">
      <w:pPr>
        <w:jc w:val="both"/>
      </w:pPr>
    </w:p>
    <w:p w:rsidRDefault="00445FB5" w:rsidP="00445FB5" w:rsidR="00445FB5">
      <w:pPr>
        <w:ind w:firstLine="708"/>
        <w:jc w:val="both"/>
      </w:pPr>
      <w:r>
        <w:t xml:space="preserve">Budući da je u međuvremenu dužnik PUT d.o.o. </w:t>
      </w:r>
      <w:proofErr w:type="spellStart"/>
      <w:r>
        <w:t>Zamlača</w:t>
      </w:r>
      <w:proofErr w:type="spellEnd"/>
      <w:r>
        <w:t xml:space="preserve"> 43 A, </w:t>
      </w:r>
      <w:proofErr w:type="spellStart"/>
      <w:r>
        <w:t>Zamlača</w:t>
      </w:r>
      <w:proofErr w:type="spellEnd"/>
      <w:r>
        <w:t xml:space="preserve">, 42 205 </w:t>
      </w:r>
      <w:proofErr w:type="spellStart"/>
      <w:r>
        <w:t>Vidovec</w:t>
      </w:r>
      <w:proofErr w:type="spellEnd"/>
      <w:r>
        <w:t xml:space="preserve">, OIB: 47818380488, brisan iz sudskog registra, temeljem rješenja ovoga suda broj </w:t>
      </w:r>
      <w:proofErr w:type="spellStart"/>
      <w:r>
        <w:t>Tt</w:t>
      </w:r>
      <w:proofErr w:type="spellEnd"/>
      <w:r>
        <w:t>-18/2364-3 od 27.08.2018., valjalo je ovaj postupak obustaviti, kao u izreci.</w:t>
      </w:r>
    </w:p>
    <w:p w:rsidRDefault="00445FB5" w:rsidP="00445FB5" w:rsidR="00445FB5">
      <w:pPr>
        <w:jc w:val="both"/>
      </w:pPr>
    </w:p>
    <w:p w:rsidRDefault="00445FB5" w:rsidP="00445FB5" w:rsidR="00445FB5">
      <w:pPr>
        <w:jc w:val="center"/>
      </w:pPr>
      <w:r>
        <w:t xml:space="preserve">U Varaždinu 17. rujna 2018. </w:t>
      </w:r>
    </w:p>
    <w:p w:rsidRDefault="00445FB5" w:rsidP="00445FB5" w:rsidR="00445F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5FB5" w:rsidP="00445FB5" w:rsidR="00445F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Stečajni sudac:</w:t>
      </w:r>
    </w:p>
    <w:p w:rsidRDefault="00445FB5" w:rsidP="00445FB5" w:rsidR="00445FB5">
      <w:pPr>
        <w:jc w:val="both"/>
      </w:pPr>
    </w:p>
    <w:p w:rsidRDefault="00445FB5" w:rsidP="00445FB5" w:rsidR="00445FB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Marija Levanić-Škerbić,v.r.</w:t>
      </w:r>
    </w:p>
    <w:p w:rsidRDefault="00445FB5" w:rsidP="00445FB5" w:rsidR="00445FB5">
      <w:pPr>
        <w:jc w:val="both"/>
      </w:pPr>
    </w:p>
    <w:p w:rsidRDefault="00445FB5" w:rsidP="00445FB5" w:rsidR="00445F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45FB5" w:rsidP="00445FB5" w:rsidR="00445F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5FB5" w:rsidP="00445FB5" w:rsidR="00445F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5FB5" w:rsidP="00445FB5" w:rsidR="00445FB5">
      <w:pPr>
        <w:jc w:val="both"/>
      </w:pPr>
      <w:r>
        <w:t>Uputa o pravnom lijeku:</w:t>
      </w:r>
    </w:p>
    <w:p w:rsidRDefault="00445FB5" w:rsidP="00445FB5" w:rsidR="00445FB5">
      <w:pPr>
        <w:jc w:val="both"/>
      </w:pPr>
      <w:r>
        <w:tab/>
        <w:t xml:space="preserve">Protiv ovog rješenja može se uložiti žalba, u roku od osam (8) dana od dana primitka </w:t>
      </w:r>
      <w:proofErr w:type="spellStart"/>
      <w:r>
        <w:t>otpravka</w:t>
      </w:r>
      <w:proofErr w:type="spellEnd"/>
      <w:r>
        <w:t xml:space="preserve"> rješenja, pisano, u tri (3) primjerka, putem ovoga suda na Visoki trgovački sud </w:t>
      </w:r>
      <w:proofErr w:type="spellStart"/>
      <w:r>
        <w:t>Repbulike</w:t>
      </w:r>
      <w:proofErr w:type="spellEnd"/>
      <w:r>
        <w:t xml:space="preserve"> Hrvatske u Zagrebu. </w:t>
      </w:r>
    </w:p>
    <w:p w:rsidRDefault="00445FB5" w:rsidP="00445FB5" w:rsidR="00445FB5">
      <w:pPr>
        <w:jc w:val="both"/>
      </w:pPr>
    </w:p>
    <w:p w:rsidRDefault="00445FB5" w:rsidP="00445FB5" w:rsidR="00445FB5">
      <w:pPr>
        <w:jc w:val="both"/>
      </w:pPr>
    </w:p>
    <w:p w:rsidRDefault="00445FB5" w:rsidP="00445FB5" w:rsidR="00445FB5">
      <w:pPr>
        <w:jc w:val="both"/>
      </w:pPr>
      <w:r>
        <w:t>DNA :</w:t>
      </w:r>
    </w:p>
    <w:p w:rsidRDefault="00445FB5" w:rsidP="00445FB5" w:rsidR="00445FB5">
      <w:pPr>
        <w:numPr>
          <w:ilvl w:val="0"/>
          <w:numId w:val="47"/>
        </w:numPr>
        <w:jc w:val="both"/>
      </w:pPr>
      <w:r>
        <w:t>Za predlagatelja RH, Ministarstvo financija- ŽDO Varaždin, Građansko-upravni odjel.</w:t>
      </w:r>
    </w:p>
    <w:sectPr w:rsidSect="0032366B" w:rsidR="00445FB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DC251F"/>
    <w:multiLevelType w:val="hybridMultilevel"/>
    <w:tmpl w:val="1C02F2FA"/>
    <w:lvl w:tplc="B5808C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FB5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0E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45F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45F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80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St-783/2016-16</izvorni_sadrzaj>
    <derivirana_varijabla naziv="DomainObject.Oznaka_1">St-783/2016-16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 društvo s ograničenom odgovornošću za proizvodnju, trgovinu i usluge</izvorni_sadrzaj>
    <derivirana_varijabla naziv="DomainObject.Predmet.ProtustrankaFormated_1">  PUT društvo s ograničenom odgovornošću za proizvodnju, trgovinu i usluge</derivirana_varijabla>
  </DomainObject.Predmet.ProtustrankaFormated>
  <DomainObject.Predmet.ProtustrankaFormatedOIB>
    <izvorni_sadrzaj>  PUT društvo s ograničenom odgovornošću za proizvodnju, trgovinu i usluge, OIB 47818380488</izvorni_sadrzaj>
    <derivirana_varijabla naziv="DomainObject.Predmet.ProtustrankaFormatedOIB_1">  PUT društvo s ograničenom odgovornošću za proizvodnju, trgovinu i usluge, OIB 47818380488</derivirana_varijabla>
  </DomainObject.Predmet.ProtustrankaFormatedOIB>
  <DomainObject.Predmet.ProtustrankaFormatedWithAdress>
    <izvorni_sadrzaj> PUT društvo s ograničenom odgovornošću za proizvodnju, trgovinu i usluge,  43/a, 42205 Zamlača</izvorni_sadrzaj>
    <derivirana_varijabla naziv="DomainObject.Predmet.ProtustrankaFormatedWithAdress_1"> PUT društvo s ograničenom odgovornošću za proizvodnju, trgovinu i usluge,  43/a, 42205 Zamlača</derivirana_varijabla>
  </DomainObject.Predmet.ProtustrankaFormatedWithAdress>
  <DomainObject.Predmet.ProtustrankaFormatedWithAdressOIB>
    <izvorni_sadrzaj> PUT društvo s ograničenom odgovornošću za proizvodnju, trgovinu i usluge, OIB 47818380488,  43/a, 42205 Zamlača</izvorni_sadrzaj>
    <derivirana_varijabla naziv="DomainObject.Predmet.ProtustrankaFormatedWithAdressOIB_1"> PUT društvo s ograničenom odgovornošću za proizvodnju, trgovinu i usluge, OIB 47818380488,  43/a, 42205 Zamlača</derivirana_varijabla>
  </DomainObject.Predmet.ProtustrankaFormatedWithAdressOIB>
  <DomainObject.Predmet.ProtustrankaWithAdress>
    <izvorni_sadrzaj>PUT društvo s ograničenom odgovornošću za proizvodnju, trgovinu i usluge  43/a, 42205 Zamlača</izvorni_sadrzaj>
    <derivirana_varijabla naziv="DomainObject.Predmet.ProtustrankaWithAdress_1">PUT društvo s ograničenom odgovornošću za proizvodnju, trgovinu i usluge  43/a, 42205 Zamlača</derivirana_varijabla>
  </DomainObject.Predmet.ProtustrankaWithAdress>
  <DomainObject.Predmet.ProtustrankaWithAdressOIB>
    <izvorni_sadrzaj>PUT društvo s ograničenom odgovornošću za proizvodnju, trgovinu i usluge, OIB 47818380488,  43/a, 42205 Zamlača</izvorni_sadrzaj>
    <derivirana_varijabla naziv="DomainObject.Predmet.ProtustrankaWithAdressOIB_1">PUT društvo s ograničenom odgovornošću za proizvodnju, trgovinu i usluge, OIB 47818380488,  43/a, 42205 Zamlača</derivirana_varijabla>
  </DomainObject.Predmet.ProtustrankaWithAdressOIB>
  <DomainObject.Predmet.ProtustrankaNazivFormated>
    <izvorni_sadrzaj>PUT društvo s ograničenom odgovornošću za proizvodnju, trgovinu i usluge</izvorni_sadrzaj>
    <derivirana_varijabla naziv="DomainObject.Predmet.ProtustrankaNazivFormated_1">PUT društvo s ograničenom odgovornošću za proizvodnju, trgovinu i usluge</derivirana_varijabla>
  </DomainObject.Predmet.ProtustrankaNazivFormated>
  <DomainObject.Predmet.ProtustrankaNazivFormatedOIB>
    <izvorni_sadrzaj>PUT društvo s ograničenom odgovornošću za proizvodnju, trgovinu i usluge, OIB 47818380488</izvorni_sadrzaj>
    <derivirana_varijabla naziv="DomainObject.Predmet.ProtustrankaNazivFormatedOIB_1">PUT društvo s ograničenom odgovornošću za proizvodnju, trgovinu i usluge, OIB 47818380488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odvjetnštvo u Varaždinu</izvorni_sadrzaj>
    <derivirana_varijabla naziv="DomainObject.Predmet.StrankaFormated_1">  RH MINISTARSTVO FINANCIJA POREZNA UPRAVA PODRUČNI URED SJEVERNA HRVATSKA zastupanog po punomoćniku Županijsko državno odvjetnštvo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odvjetnštvo u Varaždinu</izvorni_sadrzaj>
    <derivirana_varijabla naziv="DomainObject.Predmet.StrankaFormatedOIB_1">  RH MINISTARSTVO FINANCIJA POREZNA UPRAVA PODRUČNI URED SJEVERNA HRVATSKA, OIB 18683136487 zastupanog po punomoćniku Županijsko državno odvjetnštvo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odvjetnštvo u Varaždinu</izvorni_sadrzaj>
    <derivirana_varijabla naziv="DomainObject.Predmet.StrankaFormatedWithAdress_1"> RH MINISTARSTVO FINANCIJA POREZNA UPRAVA PODRUČNI URED SJEVERNA HRVATSKA, Graberje 1, 42000 Varaždin zastupanog po punomoćniku Županijsko državno odvjetnštvo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13812.57</izvorni_sadrzaj>
    <derivirana_varijabla naziv="DomainObject.Predmet.TrenutnaVrijednost_1">13812.57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POREZNA UPRAVA PODRUČNI URED SJEVERNA HRVATSKA zastupanog po punomoćniku Županijsko državno odvjetnštvo u Varaždinu</item>
    </izvorni_sadrzaj>
    <derivirana_varijabla naziv="DomainObject.Predmet.StrankaListFormated_1">
      <item>RH MINISTARSTVO FINANCIJA POREZNA UPRAVA PODRUČNI URED SJEVERNA HRVATSKA zastupanog po punomoćniku Županijsko državno odvjetnštvo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PUT društvo s ograničenom odgovornošću za proizvodnju, trgovinu i usluge</item>
    </izvorni_sadrzaj>
    <derivirana_varijabla naziv="DomainObject.Predmet.ProtuStrankaListFormated_1">
      <item>PUT društvo s ograničenom odgovornošću za proizvodnju, trgovinu i usluge</item>
    </derivirana_varijabla>
  </DomainObject.Predmet.ProtuStrankaListFormated>
  <DomainObject.Predmet.ProtuStrankaListFormatedOIB>
    <izvorni_sadrzaj>
      <item>PUT društvo s ograničenom odgovornošću za proizvodnju, trgovinu i usluge, OIB 47818380488</item>
    </izvorni_sadrzaj>
    <derivirana_varijabla naziv="DomainObject.Predmet.ProtuStrankaListFormatedOIB_1">
      <item>PUT društvo s ograničenom odgovornošću za proizvodnju, trgovinu i usluge, OIB 47818380488</item>
    </derivirana_varijabla>
  </DomainObject.Predmet.ProtuStrankaListFormatedOIB>
  <DomainObject.Predmet.ProtuStrankaListFormatedWithAdress>
    <izvorni_sadrzaj>
      <item>PUT društvo s ograničenom odgovornošću za proizvodnju, trgovinu i usluge,  43/a, 42205 Zamlača</item>
    </izvorni_sadrzaj>
    <derivirana_varijabla naziv="DomainObject.Predmet.ProtuStrankaListFormatedWithAdress_1">
      <item>PUT društvo s ograničenom odgovornošću za proizvodnju, trgovinu i usluge,  43/a, 42205 Zamlača</item>
    </derivirana_varijabla>
  </DomainObject.Predmet.ProtuStrankaListFormatedWithAdress>
  <DomainObject.Predmet.ProtuStrankaListFormatedWithAdressOIB>
    <izvorni_sadrzaj>
      <item>PUT društvo s ograničenom odgovornošću za proizvodnju, trgovinu i usluge, OIB 47818380488,  43/a, 42205 Zamlača</item>
    </izvorni_sadrzaj>
    <derivirana_varijabla naziv="DomainObject.Predmet.ProtuStrankaListFormatedWithAdressOIB_1">
      <item>PUT društvo s ograničenom odgovornošću za proizvodnju, trgovinu i usluge, OIB 47818380488,  43/a, 42205 Zamlača</item>
    </derivirana_varijabla>
  </DomainObject.Predmet.ProtuStrankaListFormatedWithAdressOIB>
  <DomainObject.Predmet.ProtuStrankaListNazivFormated>
    <izvorni_sadrzaj>
      <item>PUT društvo s ograničenom odgovornošću za proizvodnju, trgovinu i usluge</item>
    </izvorni_sadrzaj>
    <derivirana_varijabla naziv="DomainObject.Predmet.ProtuStrankaListNazivFormated_1">
      <item>PUT društvo s ograničenom odgovornošću za proizvodnju, trgovinu i usluge</item>
    </derivirana_varijabla>
  </DomainObject.Predmet.ProtuStrankaListNazivFormated>
  <DomainObject.Predmet.ProtuStrankaListNazivFormatedOIB>
    <izvorni_sadrzaj>
      <item>PUT društvo s ograničenom odgovornošću za proizvodnju, trgovinu i usluge, OIB 47818380488</item>
    </izvorni_sadrzaj>
    <derivirana_varijabla naziv="DomainObject.Predmet.ProtuStrankaListNazivFormatedOIB_1">
      <item>PUT društvo s ograničenom odgovornošću za proizvodnju, trgovinu i usluge, OIB 47818380488</item>
    </derivirana_varijabla>
  </DomainObject.Predmet.ProtuStrankaListNazivFormatedOIB>
  <DomainObject.Predmet.OstaliListFormated>
    <izvorni_sadrzaj>
      <item>Peter Uranić</item>
      <item>Županijsko državno odvjetnštvo u Varaždinu punomoćnik sudionika u postupku RH MINISTARSTVO FINANCIJA POREZNA UPRAVA PODRUČNI URED SJEVERNA HRVATSKA</item>
      <item>Tanja Purić-Stamenković, zamjenik ŽDO</item>
    </izvorni_sadrzaj>
    <derivirana_varijabla naziv="DomainObject.Predmet.OstaliListFormated_1">
      <item>Peter Uranić</item>
      <item>Županijsko državno odvjetnštvo u Varaždinu punomoćnik sudionika u postupku RH MINISTARSTVO FINANCIJA POREZNA UPRAVA PODRUČNI URED SJEVERNA HRVATSKA</item>
      <item>Tanja Purić-Stamenković, zamjenik ŽDO</item>
    </derivirana_varijabla>
  </DomainObject.Predmet.OstaliListFormated>
  <DomainObject.Predmet.OstaliListFormatedOIB>
    <izvorni_sadrzaj>
      <item>Peter Uranić, OIB 60023750514</item>
      <item>Županijsko državno odvjetnštvo u Varaždinu punomoćnik sudionika u postupku RH MINISTARSTVO FINANCIJA POREZNA UPRAVA PODRUČNI URED SJEVERNA HRVATSKA</item>
      <item>Tanja Purić-Stamenković, zamjenik ŽDO</item>
    </izvorni_sadrzaj>
    <derivirana_varijabla naziv="DomainObject.Predmet.OstaliListFormatedOIB_1">
      <item>Peter Uranić, OIB 60023750514</item>
      <item>Županijsko državno odvjetnštvo u Varaždinu punomoćnik sudionika u postupku RH MINISTARSTVO FINANCIJA POREZNA UPRAVA PODRUČNI URED SJEVERNA HRVATSKA</item>
      <item>Tanja Purić-Stamenković, zamjenik ŽDO</item>
    </derivirana_varijabla>
  </DomainObject.Predmet.OstaliListFormatedOIB>
  <DomainObject.Predmet.OstaliListFormatedWithAdress>
    <izvorni_sadrzaj>
      <item>Peter Uranić, Ulica Svetog Josipa 8, 53000 Lički Osik</item>
      <item>Županijsko državno odvjetnštvo u Varaždinu punomoćnik sudionika u postupku RH MINISTARSTVO FINANCIJA POREZNA UPRAVA PODRUČNI URED SJEVERNA HRVATSKA</item>
      <item>Tanja Purić-Stamenković, zamjenik ŽDO</item>
    </izvorni_sadrzaj>
    <derivirana_varijabla naziv="DomainObject.Predmet.OstaliListFormatedWithAdress_1">
      <item>Peter Uranić, Ulica Svetog Josipa 8, 53000 Lički Osik</item>
      <item>Županijsko državno odvjetnštvo u Varaždinu punomoćnik sudionika u postupku RH MINISTARSTVO FINANCIJA POREZNA UPRAVA PODRUČNI URED SJEVERNA HRVATSKA</item>
      <item>Tanja Purić-Stamenković, zamjenik ŽDO</item>
    </derivirana_varijabla>
  </DomainObject.Predmet.OstaliListFormatedWithAdress>
  <DomainObject.Predmet.OstaliListFormatedWithAdressOIB>
    <izvorni_sadrzaj>
      <item>Peter Uranić, OIB 60023750514, Ulica Svetog Josipa 8, 53000 Lički Osik</item>
      <item>Županijsko državno odvjetnštvo u Varaždinu punomoćnik sudionika u postupku RH MINISTARSTVO FINANCIJA POREZNA UPRAVA PODRUČNI URED SJEVERNA HRVATSKA</item>
      <item>Tanja Purić-Stamenković, zamjenik ŽDO</item>
    </izvorni_sadrzaj>
    <derivirana_varijabla naziv="DomainObject.Predmet.OstaliListFormatedWithAdressOIB_1">
      <item>Peter Uranić, OIB 60023750514, Ulica Svetog Josipa 8, 53000 Lički Osik</item>
      <item>Županijsko državno odvjetnštvo u Varaždinu punomoćnik sudionika u postupku RH MINISTARSTVO FINANCIJA POREZNA UPRAVA PODRUČNI URED SJEVERNA HRVATSKA</item>
      <item>Tanja Purić-Stamenković, zamjenik ŽDO</item>
    </derivirana_varijabla>
  </DomainObject.Predmet.OstaliListFormatedWithAdressOIB>
  <DomainObject.Predmet.OstaliListNazivFormated>
    <izvorni_sadrzaj>
      <item>Peter Uranić</item>
      <item>Županijsko državno odvjetnštvo u Varaždinu</item>
      <item>Tanja Purić-Stamenković, zamjenik ŽDO</item>
    </izvorni_sadrzaj>
    <derivirana_varijabla naziv="DomainObject.Predmet.OstaliListNazivFormated_1">
      <item>Peter Uranić</item>
      <item>Županijsko državno odvjetnštvo u Varaždinu</item>
      <item>Tanja Purić-Stamenković, zamjenik ŽDO</item>
    </derivirana_varijabla>
  </DomainObject.Predmet.OstaliListNazivFormated>
  <DomainObject.Predmet.OstaliListNazivFormatedOIB>
    <izvorni_sadrzaj>
      <item>Peter Uranić, OIB 60023750514</item>
      <item>Županijsko državno odvjetnštvo u Varaždinu</item>
      <item>Tanja Purić-Stamenković, zamjenik ŽDO</item>
    </izvorni_sadrzaj>
    <derivirana_varijabla naziv="DomainObject.Predmet.OstaliListNazivFormatedOIB_1">
      <item>Peter Uranić, OIB 60023750514</item>
      <item>Županijsko državno odvjetnštvo u Varaždinu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St-783/2016-16</izvorni_sadrzaj>
    <derivirana_varijabla naziv="DomainObject.PoslovniBrojDokumenta_1">St-783/2016-16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PUT društvo s ograničenom odgovornošću za proizvodnju, trgovinu i usluge</izvorni_sadrzaj>
    <derivirana_varijabla naziv="DomainObject.Predmet.ProtustrankaIDrugi_1">PUT društvo s ograničenom odgovornošću za proizvodnju, trgovinu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PUT društvo s ograničenom odgovornošću za proizvodnju, trgovinu i usluge, OIB 47818380488,  43/a, 42205 Zamlača</izvorni_sadrzaj>
    <derivirana_varijabla naziv="DomainObject.Predmet.ProtustrankaIDrugiAdressOIB_1">PUT društvo s ograničenom odgovornošću za proizvodnju, trgovinu i usluge, OIB 47818380488,  43/a, 42205 Zamlača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 društvo s ograničenom odgovornošću za proizvodnju, trgovinu i usluge</item>
      <item>Peter Uranić</item>
      <item>Županijsko državno odvjetnštvo u Varaždinu</item>
      <item>RH MINISTARSTVO FINANCIJA POREZNA UPRAVA PODRUČNI URED SJEVERNA HRVATSKA</item>
      <item>Tanja Purić-Stamenković, zamjenik ŽDO</item>
    </izvorni_sadrzaj>
    <derivirana_varijabla naziv="DomainObject.Predmet.SudioniciListNaziv_1">
      <item>PUT društvo s ograničenom odgovornošću za proizvodnju, trgovinu i usluge</item>
      <item>Peter Uranić</item>
      <item>Županijsko državno odvjetnštvo u Varaždinu</item>
      <item>RH MINISTARSTVO FINANCIJA POREZNA UPRAVA PODRUČNI URED SJEVERNA HRVATSKA</item>
      <item>Tanja Purić-Stamenković, zamjenik ŽDO</item>
    </derivirana_varijabla>
  </DomainObject.Predmet.SudioniciListNaziv>
  <DomainObject.Predmet.SudioniciListAdressOIB>
    <izvorni_sadrzaj>
      <item>PUT društvo s ograničenom odgovornošću za proizvodnju, trgovinu i usluge, OIB 47818380488,  43/a,42205 Zamlača</item>
      <item>Peter Uranić, OIB 60023750514, Ulica Svetog Josipa 8,53000 Lički Osik</item>
      <item>Županijsko državno odvjetnštvo u Varaždinu</item>
      <item>RH MINISTARSTVO FINANCIJA POREZNA UPRAVA PODRUČNI URED SJEVERNA HRVATSKA, OIB 18683136487, Graberje 1,42000 Varaždin</item>
      <item>Tanja Purić-Stamenković, zamjenik ŽDO</item>
    </izvorni_sadrzaj>
    <derivirana_varijabla naziv="DomainObject.Predmet.SudioniciListAdressOIB_1">
      <item>PUT društvo s ograničenom odgovornošću za proizvodnju, trgovinu i usluge, OIB 47818380488,  43/a,42205 Zamlača</item>
      <item>Peter Uranić, OIB 60023750514, Ulica Svetog Josipa 8,53000 Lički Osik</item>
      <item>Županijsko državno odvjetnštvo u Varaždinu</item>
      <item>RH MINISTARSTVO FINANCIJA POREZNA UPRAVA PODRUČNI URED SJEVERNA HRVATSKA, OIB 18683136487, Graberje 1,42000 Varaždin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E0DE3-1DA5-4633-91E7-E8A567535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1175</properties:Characters>
  <properties:Lines>46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2018-09-17T12:45:00Z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St-783/2016-16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