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55f7" w14:paraId="0c655f7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0F7FBE">
        <w:t>5899</w:t>
      </w:r>
      <w:r w:rsidR="00BC345B">
        <w:t>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745F29" w:rsidP="009A3D55" w:rsidR="00745F29">
      <w:pPr>
        <w:jc w:val="both"/>
      </w:pPr>
      <w:r w:rsidRPr="00745F29">
        <w:t>Trgovački sud u Zagrebu, po sucu Maji Jurovicki, u stečajnom postupku nad dužnikom M.S.M.-d.o.o., OIB: 29843085244, Zagreb</w:t>
      </w:r>
      <w:r w:rsidR="001F4C03">
        <w:t xml:space="preserve">, </w:t>
      </w:r>
      <w:proofErr w:type="spellStart"/>
      <w:r w:rsidR="001F4C03">
        <w:t>Vrisnička</w:t>
      </w:r>
      <w:proofErr w:type="spellEnd"/>
      <w:r w:rsidR="001F4C03">
        <w:t xml:space="preserve"> 9b, izvan ročišta 11. siječnja</w:t>
      </w:r>
      <w:r w:rsidRPr="00745F29">
        <w:t xml:space="preserve"> 201</w:t>
      </w:r>
      <w:r w:rsidR="00192BC9">
        <w:t>8</w:t>
      </w:r>
      <w:r w:rsidRPr="00745F29">
        <w:t>.</w:t>
      </w:r>
      <w:r w:rsidR="00347D2C">
        <w:t xml:space="preserve"> </w:t>
      </w:r>
      <w:r w:rsidRPr="00745F29">
        <w:t xml:space="preserve"> 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3F661B" w:rsidP="003F661B" w:rsidR="00660180">
      <w:pPr>
        <w:jc w:val="both"/>
      </w:pPr>
      <w:r>
        <w:t>I</w:t>
      </w:r>
      <w:r w:rsidR="00180AF8"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752FE3">
        <w:t>zaključak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St-5899/2016</w:t>
      </w:r>
      <w:r w:rsidR="000F7FBE">
        <w:t xml:space="preserve"> </w:t>
      </w:r>
      <w:r w:rsidR="007264ED">
        <w:t xml:space="preserve">od </w:t>
      </w:r>
      <w:r w:rsidR="000F7FBE">
        <w:t>1</w:t>
      </w:r>
      <w:r w:rsidR="00AA6379">
        <w:t>4</w:t>
      </w:r>
      <w:r w:rsidR="000F7FBE" w:rsidRPr="000F7FBE">
        <w:t xml:space="preserve">. </w:t>
      </w:r>
      <w:r w:rsidR="00615958">
        <w:t>p</w:t>
      </w:r>
      <w:r w:rsidR="0050587F">
        <w:t>rosinca 2017.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8F7CC6">
        <w:t>V</w:t>
      </w:r>
      <w:r w:rsidR="00FA1557">
        <w:t>.</w:t>
      </w:r>
      <w:r w:rsidR="00CF0CCA">
        <w:t xml:space="preserve"> </w:t>
      </w:r>
      <w:r w:rsidR="00FA1557">
        <w:t>st.</w:t>
      </w:r>
      <w:r w:rsidR="00CF0CCA">
        <w:t xml:space="preserve"> </w:t>
      </w:r>
      <w:r w:rsidR="00FA1557">
        <w:t>9.</w:t>
      </w:r>
      <w:r w:rsidR="00CF0CCA">
        <w:t xml:space="preserve"> </w:t>
      </w:r>
      <w:r w:rsidR="00DC70B5">
        <w:t>izreke</w:t>
      </w:r>
      <w:r w:rsidR="0050587F">
        <w:t xml:space="preserve">, </w:t>
      </w:r>
      <w:r w:rsidR="006D2A78">
        <w:t xml:space="preserve">redak </w:t>
      </w:r>
      <w:r w:rsidR="00FA1557">
        <w:t xml:space="preserve">deseti </w:t>
      </w:r>
      <w:r w:rsidR="009A3D55">
        <w:t xml:space="preserve">na </w:t>
      </w:r>
      <w:r w:rsidR="0050587F">
        <w:t xml:space="preserve">trećoj </w:t>
      </w:r>
      <w:r w:rsidR="009A3D55">
        <w:t>stranici</w:t>
      </w:r>
      <w:r w:rsidR="00352A16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"d</w:t>
      </w:r>
      <w:r w:rsidR="00421DD4" w:rsidRPr="00421DD4">
        <w:t>ra</w:t>
      </w:r>
      <w:r w:rsidR="00421DD4">
        <w:t>žbeni korak iznosi 50.000,00 kn" ima ispravno pisati "dražbeni korak iznosi 5</w:t>
      </w:r>
      <w:r w:rsidR="00421DD4" w:rsidRPr="00421DD4">
        <w:t>.000,00 kn"</w:t>
      </w:r>
      <w:r w:rsidR="00AA6E55">
        <w:t>.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752FE3">
        <w:t>zaključku</w:t>
      </w:r>
      <w:r w:rsidRPr="00ED0184">
        <w:t xml:space="preserve"> ovog suda poslovni </w:t>
      </w:r>
      <w:r w:rsidR="00B40FEB">
        <w:t>broj</w:t>
      </w:r>
      <w:r w:rsidR="00615958" w:rsidRPr="00615958">
        <w:t xml:space="preserve"> </w:t>
      </w:r>
      <w:r w:rsidR="00615958">
        <w:t>St-5899/2016 od 14. prosinca 2017.</w:t>
      </w:r>
      <w:r w:rsidR="00615958" w:rsidRPr="00615958">
        <w:t xml:space="preserve">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CF0CCA" w:rsidRPr="00CF0CCA">
        <w:t>11. siječnja 201</w:t>
      </w:r>
      <w:r w:rsidR="00192BC9">
        <w:t>8</w:t>
      </w:r>
      <w:r w:rsidR="00CF0CCA" w:rsidRPr="00CF0CCA">
        <w:t xml:space="preserve">.   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6576EA">
        <w:t xml:space="preserve">, v.r. </w:t>
      </w:r>
      <w:r w:rsidR="00765D53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6576EA" w:rsidP="004F5146" w:rsidR="006576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576EA" w:rsidP="004F5146" w:rsidR="006576EA">
      <w:pPr>
        <w:jc w:val="right"/>
      </w:pPr>
      <w:r>
        <w:t xml:space="preserve">Mirjana Gašparić </w:t>
      </w:r>
    </w:p>
    <w:p w:rsidRDefault="0017515E" w:rsidP="0017515E" w:rsidR="0017515E">
      <w:pPr>
        <w:jc w:val="both"/>
      </w:pPr>
    </w:p>
    <w:p w:rsidRDefault="00352A16" w:rsidP="0017515E" w:rsidR="00352A16">
      <w:pPr>
        <w:jc w:val="both"/>
      </w:pPr>
    </w:p>
    <w:sectPr w:rsidSect="00C1445A" w:rsidR="00352A16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50587F"/>
    <w:rsid w:val="005646B2"/>
    <w:rsid w:val="00567924"/>
    <w:rsid w:val="005E32DB"/>
    <w:rsid w:val="0060370C"/>
    <w:rsid w:val="00605DBA"/>
    <w:rsid w:val="00615958"/>
    <w:rsid w:val="006231BB"/>
    <w:rsid w:val="006574B5"/>
    <w:rsid w:val="006576EA"/>
    <w:rsid w:val="00660180"/>
    <w:rsid w:val="00663B0A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93CA5"/>
    <w:rsid w:val="008E057B"/>
    <w:rsid w:val="008E34A0"/>
    <w:rsid w:val="008F7CC6"/>
    <w:rsid w:val="00904FA8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6379"/>
    <w:rsid w:val="00AA6E55"/>
    <w:rsid w:val="00AA77E5"/>
    <w:rsid w:val="00AD4006"/>
    <w:rsid w:val="00B40FEB"/>
    <w:rsid w:val="00B63540"/>
    <w:rsid w:val="00BC345B"/>
    <w:rsid w:val="00BD313D"/>
    <w:rsid w:val="00BF10E2"/>
    <w:rsid w:val="00C1445A"/>
    <w:rsid w:val="00C163B5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65A5C"/>
    <w:rsid w:val="00F65AC7"/>
    <w:rsid w:val="00F80AD6"/>
    <w:rsid w:val="00FA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Rješenje-ispravak zaključka od 11.01.2018.</izvorni_sadrzaj>
    <derivirana_varijabla naziv="DomainObject.Primjedba_1">Rješenje-ispravak zaključka od 11.01.2018.</derivirana_varijabla>
  </DomainObject.Primjedba>
  <DomainObject.Oznaka>
    <izvorni_sadrzaj>St-5899/2016-36</izvorni_sadrzaj>
    <derivirana_varijabla naziv="DomainObject.Oznaka_1">St-5899/2016-36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St-5899/2016-36</izvorni_sadrzaj>
    <derivirana_varijabla naziv="DomainObject.PoslovniBrojDokumenta_1">St-5899/2016-36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8B80E-5429-4DAC-8EAA-2A0507964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1024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2018-01-11T09:18:00Z</dcterms:created>
  <dc:creator>mjurovicki</dc:creator>
  <cp:lastModifiedBy>Mirjana Gašparić</cp:lastModifiedBy>
  <cp:lastPrinted>2018-01-11T09:18:00Z</cp:lastPrinted>
  <dcterms:modified xmlns:xsi="http://www.w3.org/2001/XMLSchema-instance" xsi:type="dcterms:W3CDTF">2018-01-11T09:24:00Z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St-5899/2016-36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