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7e0a" w14:paraId="ce87e0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395D66">
        <w:t>ZARA INFO</w:t>
      </w:r>
      <w:r w:rsidR="00990573">
        <w:t xml:space="preserve"> </w:t>
      </w:r>
      <w:r w:rsidR="000528AA">
        <w:t>j.</w:t>
      </w:r>
      <w:r w:rsidR="00990573">
        <w:t>d.o.o.,</w:t>
      </w:r>
      <w:r w:rsidR="00395D66">
        <w:t xml:space="preserve"> Zadar, Put Nina 85, </w:t>
      </w:r>
      <w:r w:rsidR="00B51EA5" w:rsidRPr="00703844">
        <w:t>OIB:</w:t>
      </w:r>
      <w:r w:rsidR="000528AA">
        <w:t xml:space="preserve"> </w:t>
      </w:r>
      <w:r w:rsidR="00395D66">
        <w:t>90470287067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528AA">
        <w:t>19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528AA">
        <w:t>29</w:t>
      </w:r>
      <w:r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95D66">
        <w:t xml:space="preserve">ZARA INFO j.d.o.o., Zadar, Put Nina 85, </w:t>
      </w:r>
      <w:r w:rsidR="00395D66" w:rsidRPr="00703844">
        <w:t>OIB:</w:t>
      </w:r>
      <w:r w:rsidR="00395D66">
        <w:t xml:space="preserve"> 90470287067</w:t>
      </w:r>
      <w:r w:rsidR="00990573">
        <w:t xml:space="preserve">, </w:t>
      </w:r>
      <w:r>
        <w:t xml:space="preserve">na temelju neizvršenih osnova za plaćanje iznosi </w:t>
      </w:r>
      <w:r w:rsidR="00395D66">
        <w:t>6</w:t>
      </w:r>
      <w:r w:rsidR="00990573">
        <w:t>.</w:t>
      </w:r>
      <w:r w:rsidR="00A3251C">
        <w:t>990</w:t>
      </w:r>
      <w:r w:rsidR="00990573">
        <w:t>,</w:t>
      </w:r>
      <w:r w:rsidR="00A3251C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95D66">
        <w:t>Hrvoje Bajlo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528AA">
        <w:t>29</w:t>
      </w:r>
      <w:r w:rsidR="00814E35"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62D4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61EE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0528AA">
      <w:t>Poslovni broj: 6</w:t>
    </w:r>
    <w:r w:rsidR="000528AA" w:rsidRPr="00FC1537">
      <w:t xml:space="preserve"> St</w:t>
    </w:r>
    <w:r w:rsidR="000528AA">
      <w:t>-</w:t>
    </w:r>
    <w:r w:rsidR="00395D66">
      <w:t>230</w:t>
    </w:r>
    <w:r w:rsidR="000528AA">
      <w:t>/17-6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95D66">
      <w:t>230</w:t>
    </w:r>
    <w:r w:rsidR="0076513B">
      <w:t>/1</w:t>
    </w:r>
    <w:r w:rsidR="00FF274E">
      <w:t>7</w:t>
    </w:r>
    <w:r w:rsidR="0076513B">
      <w:t>-</w:t>
    </w:r>
    <w:r w:rsidR="00551BCA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87712"/>
    <w:rsid w:val="002F1F17"/>
    <w:rsid w:val="002F6CBF"/>
    <w:rsid w:val="00395D66"/>
    <w:rsid w:val="00447958"/>
    <w:rsid w:val="004635D5"/>
    <w:rsid w:val="004B64F0"/>
    <w:rsid w:val="004C10E5"/>
    <w:rsid w:val="004F3050"/>
    <w:rsid w:val="00551BCA"/>
    <w:rsid w:val="00572756"/>
    <w:rsid w:val="005F67DA"/>
    <w:rsid w:val="00611283"/>
    <w:rsid w:val="0063348D"/>
    <w:rsid w:val="006A66B9"/>
    <w:rsid w:val="006E6B12"/>
    <w:rsid w:val="0071080F"/>
    <w:rsid w:val="00761EE9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51C"/>
    <w:rsid w:val="00A32F79"/>
    <w:rsid w:val="00A424B2"/>
    <w:rsid w:val="00A64D31"/>
    <w:rsid w:val="00AA204A"/>
    <w:rsid w:val="00B51EA5"/>
    <w:rsid w:val="00BA4D2C"/>
    <w:rsid w:val="00BD7E97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INFO j.d.o.o. za marketing i trgovinu</izvorni_sadrzaj>
    <derivirana_varijabla naziv="DomainObject.Predmet.ProtustrankaFormated_1">  ZARA INFO j.d.o.o. za marketing i trgovinu</derivirana_varijabla>
  </DomainObject.Predmet.ProtustrankaFormated>
  <DomainObject.Predmet.ProtustrankaFormatedOIB>
    <izvorni_sadrzaj>  ZARA INFO j.d.o.o. za marketing i trgovinu, OIB 90470287067</izvorni_sadrzaj>
    <derivirana_varijabla naziv="DomainObject.Predmet.ProtustrankaFormatedOIB_1">  ZARA INFO j.d.o.o. za marketing i trgovinu, OIB 90470287067</derivirana_varijabla>
  </DomainObject.Predmet.ProtustrankaFormatedOIB>
  <DomainObject.Predmet.ProtustrankaFormatedWithAdress>
    <izvorni_sadrzaj> ZARA INFO j.d.o.o. za marketing i trgovinu, Put Nina 85, 23000 Zadar</izvorni_sadrzaj>
    <derivirana_varijabla naziv="DomainObject.Predmet.ProtustrankaFormatedWithAdress_1"> ZARA INFO j.d.o.o. za marketing i trgovinu, Put Nina 85, 23000 Zadar</derivirana_varijabla>
  </DomainObject.Predmet.ProtustrankaFormatedWithAdress>
  <DomainObject.Predmet.ProtustrankaFormatedWithAdressOIB>
    <izvorni_sadrzaj> ZARA INFO j.d.o.o. za marketing i trgovinu, OIB 90470287067, Put Nina 85, 23000 Zadar</izvorni_sadrzaj>
    <derivirana_varijabla naziv="DomainObject.Predmet.ProtustrankaFormatedWithAdressOIB_1"> ZARA INFO j.d.o.o. za marketing i trgovinu, OIB 90470287067, Put Nina 85, 23000 Zadar</derivirana_varijabla>
  </DomainObject.Predmet.ProtustrankaFormatedWithAdressOIB>
  <DomainObject.Predmet.ProtustrankaWithAdress>
    <izvorni_sadrzaj>ZARA INFO j.d.o.o. za marketing i trgovinu Put Nina 85, 23000 Zadar</izvorni_sadrzaj>
    <derivirana_varijabla naziv="DomainObject.Predmet.ProtustrankaWithAdress_1">ZARA INFO j.d.o.o. za marketing i trgovinu Put Nina 85, 23000 Zadar</derivirana_varijabla>
  </DomainObject.Predmet.ProtustrankaWithAdress>
  <DomainObject.Predmet.ProtustrankaWithAdressOIB>
    <izvorni_sadrzaj>ZARA INFO j.d.o.o. za marketing i trgovinu, OIB 90470287067, Put Nina 85, 23000 Zadar</izvorni_sadrzaj>
    <derivirana_varijabla naziv="DomainObject.Predmet.ProtustrankaWithAdressOIB_1">ZARA INFO j.d.o.o. za marketing i trgovinu, OIB 90470287067, Put Nina 85, 23000 Zadar</derivirana_varijabla>
  </DomainObject.Predmet.ProtustrankaWithAdressOIB>
  <DomainObject.Predmet.ProtustrankaNazivFormated>
    <izvorni_sadrzaj>ZARA INFO j.d.o.o. za marketing i trgovinu</izvorni_sadrzaj>
    <derivirana_varijabla naziv="DomainObject.Predmet.ProtustrankaNazivFormated_1">ZARA INFO j.d.o.o. za marketing i trgovinu</derivirana_varijabla>
  </DomainObject.Predmet.ProtustrankaNazivFormated>
  <DomainObject.Predmet.ProtustrankaNazivFormatedOIB>
    <izvorni_sadrzaj>ZARA INFO j.d.o.o. za marketing i trgovinu, OIB 90470287067</izvorni_sadrzaj>
    <derivirana_varijabla naziv="DomainObject.Predmet.ProtustrankaNazivFormatedOIB_1">ZARA INFO j.d.o.o. za marketing i trgovinu, OIB 90470287067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INFO j.d.o.o. za marketing i trgovinu</item>
    </izvorni_sadrzaj>
    <derivirana_varijabla naziv="DomainObject.Predmet.ProtuStrankaListFormated_1">
      <item>ZARA INFO j.d.o.o. za marketing i trgovinu</item>
    </derivirana_varijabla>
  </DomainObject.Predmet.ProtuStrankaListFormated>
  <DomainObject.Predmet.ProtuStrankaListFormatedOIB>
    <izvorni_sadrzaj>
      <item>ZARA INFO j.d.o.o. za marketing i trgovinu, OIB 90470287067</item>
    </izvorni_sadrzaj>
    <derivirana_varijabla naziv="DomainObject.Predmet.ProtuStrankaListFormatedOIB_1">
      <item>ZARA INFO j.d.o.o. za marketing i trgovinu, OIB 90470287067</item>
    </derivirana_varijabla>
  </DomainObject.Predmet.ProtuStrankaListFormatedOIB>
  <DomainObject.Predmet.ProtuStrankaListFormatedWithAdress>
    <izvorni_sadrzaj>
      <item>ZARA INFO j.d.o.o. za marketing i trgovinu, Put Nina 85, 23000 Zadar</item>
    </izvorni_sadrzaj>
    <derivirana_varijabla naziv="DomainObject.Predmet.ProtuStrankaListFormatedWithAdress_1">
      <item>ZARA INFO j.d.o.o. za marketing i trgovinu, Put Nina 85, 23000 Zadar</item>
    </derivirana_varijabla>
  </DomainObject.Predmet.ProtuStrankaListFormatedWithAdress>
  <DomainObject.Predmet.ProtuStrankaListFormatedWithAdressOIB>
    <izvorni_sadrzaj>
      <item>ZARA INFO j.d.o.o. za marketing i trgovinu, OIB 90470287067, Put Nina 85, 23000 Zadar</item>
    </izvorni_sadrzaj>
    <derivirana_varijabla naziv="DomainObject.Predmet.ProtuStrankaListFormatedWithAdressOIB_1">
      <item>ZARA INFO j.d.o.o. za marketing i trgovinu, OIB 90470287067, Put Nina 85, 23000 Zadar</item>
    </derivirana_varijabla>
  </DomainObject.Predmet.ProtuStrankaListFormatedWithAdressOIB>
  <DomainObject.Predmet.ProtuStrankaListNazivFormated>
    <izvorni_sadrzaj>
      <item>ZARA INFO j.d.o.o. za marketing i trgovinu</item>
    </izvorni_sadrzaj>
    <derivirana_varijabla naziv="DomainObject.Predmet.ProtuStrankaListNazivFormated_1">
      <item>ZARA INFO j.d.o.o. za marketing i trgovinu</item>
    </derivirana_varijabla>
  </DomainObject.Predmet.ProtuStrankaListNazivFormated>
  <DomainObject.Predmet.ProtuStrankaListNazivFormatedOIB>
    <izvorni_sadrzaj>
      <item>ZARA INFO j.d.o.o. za marketing i trgovinu, OIB 90470287067</item>
    </izvorni_sadrzaj>
    <derivirana_varijabla naziv="DomainObject.Predmet.ProtuStrankaListNazivFormatedOIB_1">
      <item>ZARA INFO j.d.o.o. za marketing i trgovinu, OIB 90470287067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INFO j.d.o.o. za marketing i trgovinu</izvorni_sadrzaj>
    <derivirana_varijabla naziv="DomainObject.Predmet.ProtustrankaIDrugi_1">ZARA INFO j.d.o.o. za marketing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INFO j.d.o.o. za marketing i trgovinu, OIB 90470287067, Put Nina 85, 23000 Zadar</izvorni_sadrzaj>
    <derivirana_varijabla naziv="DomainObject.Predmet.ProtustrankaIDrugiAdressOIB_1">ZARA INFO j.d.o.o. za marketing i trgovinu, OIB 90470287067,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INFO j.d.o.o. za marketing i trgovinu</item>
    </izvorni_sadrzaj>
    <derivirana_varijabla naziv="DomainObject.Predmet.SudioniciListNaziv_1">
      <item>FINA</item>
      <item>ZARA INFO j.d.o.o. za marketing i trgovinu</item>
    </derivirana_varijabla>
  </DomainObject.Predmet.SudioniciListNaziv>
  <DomainObject.Predmet.SudioniciListAdressOIB>
    <izvorni_sadrzaj>
      <item>FINA, OIB 85821130368</item>
      <item>ZARA INFO j.d.o.o. za marketing i trgovinu, OIB 90470287067, Put Nina 85,23000 Zadar</item>
    </izvorni_sadrzaj>
    <derivirana_varijabla naziv="DomainObject.Predmet.SudioniciListAdressOIB_1">
      <item>FINA, OIB 85821130368</item>
      <item>ZARA INFO j.d.o.o. za marketing i trgovinu, OIB 90470287067,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90470287067</item>
    </izvorni_sadrzaj>
    <derivirana_varijabla naziv="DomainObject.Predmet.SudioniciListNazivOIB_1">
      <item>, OIB 85821130368</item>
      <item>, OIB 90470287067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62A721-C2F0-4B7A-9D70-A68A35E59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1958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2017-05-29T09:36:00Z</dcterms:created>
  <dc:creator>Tina Grgas</dc:creator>
  <cp:lastModifiedBy>wsadmin</cp:lastModifiedBy>
  <cp:lastPrinted>2017-02-23T12:28:00Z</cp:lastPrinted>
  <dcterms:modified xmlns:xsi="http://www.w3.org/2001/XMLSchema-instance" xsi:type="dcterms:W3CDTF">2017-05-30T06:22:00Z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