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bdc9" w14:paraId="b08bdc9" w:rsidRDefault="00D077D5" w:rsidP="00E45786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DF775E">
        <w:rPr>
          <w:rFonts w:cs="Times New Roman" w:hAnsi="Times New Roman" w:ascii="Times New Roman"/>
          <w:sz w:val="24"/>
          <w:szCs w:val="24"/>
        </w:rPr>
        <w:t>192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786" w:rsidP="00D077D5" w:rsidR="00E457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5786" w:rsidP="00D077D5" w:rsidR="00E457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DF775E">
        <w:rPr>
          <w:rFonts w:cs="Times New Roman" w:hAnsi="Times New Roman" w:ascii="Times New Roman"/>
          <w:sz w:val="24"/>
          <w:szCs w:val="24"/>
        </w:rPr>
        <w:t xml:space="preserve">21. studenoga </w:t>
      </w:r>
      <w:r w:rsidR="006F25A3">
        <w:rPr>
          <w:rFonts w:cs="Times New Roman" w:hAnsi="Times New Roman" w:ascii="Times New Roman"/>
          <w:sz w:val="24"/>
          <w:szCs w:val="24"/>
        </w:rPr>
        <w:t>2017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E45786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DF775E">
        <w:rPr>
          <w:rFonts w:cs="Times New Roman" w:hAnsi="Times New Roman" w:ascii="Times New Roman"/>
          <w:b/>
          <w:sz w:val="24"/>
          <w:szCs w:val="24"/>
        </w:rPr>
        <w:t xml:space="preserve">2.090.806,59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775E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2018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DF775E">
        <w:rPr>
          <w:rFonts w:cs="Times New Roman" w:hAnsi="Times New Roman" w:ascii="Times New Roman"/>
          <w:sz w:val="24"/>
          <w:szCs w:val="24"/>
        </w:rPr>
        <w:t>30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F775E">
        <w:rPr>
          <w:rFonts w:cs="Times New Roman" w:hAnsi="Times New Roman" w:ascii="Times New Roman"/>
          <w:sz w:val="24"/>
          <w:szCs w:val="24"/>
        </w:rPr>
        <w:t>siječnja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E45786" w:rsidP="00D077D5" w:rsidR="00E457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DF775E">
        <w:rPr>
          <w:rFonts w:cs="Times New Roman" w:hAnsi="Times New Roman" w:ascii="Times New Roman"/>
          <w:sz w:val="24"/>
          <w:szCs w:val="24"/>
        </w:rPr>
        <w:t xml:space="preserve"> devetnaestom</w:t>
      </w:r>
      <w:r w:rsidR="0099784E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DF775E">
        <w:rPr>
          <w:rFonts w:cs="Times New Roman" w:hAnsi="Times New Roman" w:ascii="Times New Roman"/>
          <w:sz w:val="24"/>
          <w:szCs w:val="24"/>
        </w:rPr>
        <w:t>zaključkom od 2</w:t>
      </w:r>
      <w:r w:rsidR="00350B36">
        <w:rPr>
          <w:rFonts w:cs="Times New Roman" w:hAnsi="Times New Roman" w:ascii="Times New Roman"/>
          <w:sz w:val="24"/>
          <w:szCs w:val="24"/>
        </w:rPr>
        <w:t>1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DF775E">
        <w:rPr>
          <w:rFonts w:cs="Times New Roman" w:hAnsi="Times New Roman" w:ascii="Times New Roman"/>
          <w:sz w:val="24"/>
          <w:szCs w:val="24"/>
        </w:rPr>
        <w:t xml:space="preserve"> rujna</w:t>
      </w:r>
      <w:r w:rsidR="00D44D05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350B36">
        <w:rPr>
          <w:rFonts w:cs="Times New Roman" w:hAnsi="Times New Roman" w:ascii="Times New Roman"/>
          <w:sz w:val="24"/>
          <w:szCs w:val="24"/>
        </w:rPr>
        <w:t xml:space="preserve">  2</w:t>
      </w:r>
      <w:r w:rsidR="0099784E">
        <w:rPr>
          <w:rFonts w:cs="Times New Roman" w:hAnsi="Times New Roman" w:ascii="Times New Roman"/>
          <w:sz w:val="24"/>
          <w:szCs w:val="24"/>
        </w:rPr>
        <w:t>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DF775E">
        <w:rPr>
          <w:rFonts w:cs="Times New Roman" w:hAnsi="Times New Roman" w:ascii="Times New Roman"/>
          <w:sz w:val="24"/>
          <w:szCs w:val="24"/>
        </w:rPr>
        <w:t>studenoga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>2017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E45786" w:rsidP="00D077D5" w:rsidR="00E45786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E45786">
        <w:rPr>
          <w:rFonts w:cs="Times New Roman" w:hAnsi="Times New Roman" w:ascii="Times New Roman"/>
          <w:sz w:val="24"/>
          <w:szCs w:val="24"/>
        </w:rPr>
        <w:tab/>
      </w:r>
      <w:r w:rsidR="00E45786">
        <w:rPr>
          <w:rFonts w:cs="Times New Roman" w:hAnsi="Times New Roman" w:ascii="Times New Roman"/>
          <w:sz w:val="24"/>
          <w:szCs w:val="24"/>
        </w:rPr>
        <w:tab/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E45786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E45786" w:rsidP="00D077D5" w:rsidR="00E457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786" w:rsidP="00D077D5" w:rsidR="00E457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786" w:rsidP="00D077D5" w:rsidR="00E457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786" w:rsidP="00D077D5" w:rsidR="00E457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786" w:rsidP="00D077D5" w:rsidR="00E457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E45786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45786" w:rsidR="00D077D5" w:rsidRP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786" w:rsidP="00E45786" w:rsidR="00E45786">
      <w:pPr>
        <w:spacing w:lineRule="auto" w:line="240" w:after="0"/>
      </w:pPr>
      <w:r>
        <w:separator/>
      </w:r>
    </w:p>
  </w:endnote>
  <w:endnote w:id="0" w:type="continuationSeparator">
    <w:p w:rsidRDefault="00E45786" w:rsidP="00E45786" w:rsidR="00E457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235922"/>
      <w:docPartObj>
        <w:docPartGallery w:val="Page Numbers (Bottom of Page)"/>
        <w:docPartUnique/>
      </w:docPartObj>
    </w:sdtPr>
    <w:sdtEndPr/>
    <w:sdtContent>
      <w:p w:rsidRDefault="00E45786" w:rsidR="00E457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A9F">
          <w:rPr>
            <w:noProof/>
          </w:rPr>
          <w:t>2</w:t>
        </w:r>
        <w:r>
          <w:fldChar w:fldCharType="end"/>
        </w:r>
      </w:p>
    </w:sdtContent>
  </w:sdt>
  <w:p w:rsidRDefault="00E45786" w:rsidR="00E457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786" w:rsidP="00E45786" w:rsidR="00E45786">
      <w:pPr>
        <w:spacing w:lineRule="auto" w:line="240" w:after="0"/>
      </w:pPr>
      <w:r>
        <w:separator/>
      </w:r>
    </w:p>
  </w:footnote>
  <w:footnote w:id="0" w:type="continuationSeparator">
    <w:p w:rsidRDefault="00E45786" w:rsidP="00E45786" w:rsidR="00E457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786" w:rsidP="00E45786" w:rsidR="00E45786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118/11-192</w:t>
    </w:r>
  </w:p>
  <w:p w:rsidRDefault="00E45786" w:rsidR="00E45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786" w:rsidP="00E45786" w:rsidR="00E45786" w:rsidRPr="00E4578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4578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45786" w:rsidP="00E45786" w:rsidR="00E45786" w:rsidRPr="00E4578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4578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45786" w:rsidP="00E45786" w:rsidR="00E45786" w:rsidRPr="00E4578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4578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45786" w:rsidP="00E45786" w:rsidR="00E45786" w:rsidRPr="00E4578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4578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500FD"/>
    <w:rsid w:val="002D02DC"/>
    <w:rsid w:val="00323A0B"/>
    <w:rsid w:val="00350B36"/>
    <w:rsid w:val="003636A7"/>
    <w:rsid w:val="0037076A"/>
    <w:rsid w:val="0062400F"/>
    <w:rsid w:val="00677736"/>
    <w:rsid w:val="006D6251"/>
    <w:rsid w:val="006F25A3"/>
    <w:rsid w:val="00700A83"/>
    <w:rsid w:val="00800CD7"/>
    <w:rsid w:val="008562EB"/>
    <w:rsid w:val="008D31C1"/>
    <w:rsid w:val="0099784E"/>
    <w:rsid w:val="00AA1E9C"/>
    <w:rsid w:val="00AE6A9F"/>
    <w:rsid w:val="00BC2FC3"/>
    <w:rsid w:val="00D077D5"/>
    <w:rsid w:val="00D44D05"/>
    <w:rsid w:val="00DC6221"/>
    <w:rsid w:val="00DF775E"/>
    <w:rsid w:val="00E45786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578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5786"/>
  </w:style>
  <w:style w:styleId="Podnoje" w:type="paragraph">
    <w:name w:val="footer"/>
    <w:basedOn w:val="Normal"/>
    <w:link w:val="PodnojeChar"/>
    <w:uiPriority w:val="99"/>
    <w:unhideWhenUsed/>
    <w:rsid w:val="00E4578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5786"/>
  </w:style>
  <w:style w:styleId="Tekstbalonia" w:type="paragraph">
    <w:name w:val="Balloon Text"/>
    <w:basedOn w:val="Normal"/>
    <w:link w:val="TekstbaloniaChar"/>
    <w:uiPriority w:val="99"/>
    <w:semiHidden/>
    <w:unhideWhenUsed/>
    <w:rsid w:val="00E457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7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A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A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A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A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578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5786"/>
  </w:style>
  <w:style w:styleId="Podnoje" w:type="paragraph">
    <w:name w:val="footer"/>
    <w:basedOn w:val="Normal"/>
    <w:link w:val="PodnojeChar"/>
    <w:uiPriority w:val="99"/>
    <w:unhideWhenUsed/>
    <w:rsid w:val="00E4578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5786"/>
  </w:style>
  <w:style w:styleId="Tekstbalonia" w:type="paragraph">
    <w:name w:val="Balloon Text"/>
    <w:basedOn w:val="Normal"/>
    <w:link w:val="TekstbaloniaChar"/>
    <w:uiPriority w:val="99"/>
    <w:semiHidden/>
    <w:unhideWhenUsed/>
    <w:rsid w:val="00E457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7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A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A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A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A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59ABB-E15A-49B9-88E6-CDACCC3EB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716</properties:Words>
  <properties:Characters>3722</properties:Characters>
  <properties:Lines>95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2017-11-21T10:08:00Z</dcterms:created>
  <dc:creator>Krunoslava Mikulić</dc:creator>
  <cp:lastModifiedBy>Renata Valić</cp:lastModifiedBy>
  <dcterms:modified xmlns:xsi="http://www.w3.org/2001/XMLSchema-instance" xsi:type="dcterms:W3CDTF">2017-11-24T09:44:00Z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