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F631722" w:rsidRDefault="0063239F" w:rsidP="0063239F" w:rsidR="0063239F">
      <w:pPr>
        <w:pStyle w:val="Bezproreda"/>
        <w:jc w:val="right"/>
        <w15:collapsed w:val="false"/>
        <w:rPr>
          <w:b/>
          <w:lang w:val="hr-BA"/>
        </w:rPr>
      </w:pPr>
      <w:bookmarkStart w:name="_GoBack" w:id="0"/>
      <w:bookmarkEnd w:id="0"/>
      <w:r>
        <w:rPr>
          <w:b/>
          <w:lang w:val="hr-BA"/>
        </w:rPr>
        <w:t xml:space="preserve">TRGOVAČKI SUD U ZAGREBU </w:t>
      </w:r>
    </w:p>
    <w:p w14:textId="77777777" w14:paraId="277B4A45" w:rsidRDefault="0063239F" w:rsidP="0063239F" w:rsidR="0063239F">
      <w:pPr>
        <w:pStyle w:val="Bezproreda"/>
        <w:jc w:val="right"/>
        <w:rPr>
          <w:b/>
          <w:lang w:val="hr-BA"/>
        </w:rPr>
      </w:pPr>
      <w:r>
        <w:rPr>
          <w:b/>
          <w:lang w:val="hr-BA"/>
        </w:rPr>
        <w:t>ST- 5877/16</w:t>
      </w:r>
    </w:p>
    <w:p w14:textId="77777777" w14:paraId="1D76339D" w:rsidRDefault="0063239F" w:rsidP="0063239F" w:rsidR="005C40A5" w:rsidRPr="0063239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>DELTA BLATO d.o.o.-u stečaju</w:t>
      </w:r>
    </w:p>
    <w:p w14:textId="77777777" w14:paraId="5AA6CDA6" w:rsidRDefault="0063239F" w:rsidP="0063239F" w:rsidR="0063239F" w:rsidRPr="0063239F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OIB:  02734240858</w:t>
      </w:r>
    </w:p>
    <w:p w14:textId="48F7F349" w14:paraId="4C2C3B4F" w:rsidRDefault="0063239F" w:rsidP="0063239F" w:rsidR="0063239F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ZAGREB, Karlovačka cesta br 24</w:t>
      </w:r>
    </w:p>
    <w:p w14:textId="22737537" w14:paraId="6B3D1C4C" w:rsidRDefault="004C529D" w:rsidP="0063239F" w:rsidR="004C529D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713DE4D1" w14:paraId="57EC3604" w:rsidRDefault="004C529D" w:rsidP="001F35FA" w:rsidR="0063239F" w:rsidRPr="0063239F">
      <w:pPr>
        <w:pStyle w:val="Bezproreda"/>
        <w:jc w:val="center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TABLICA STEČAJNOG UPRAVITELJA ZA ISPITNO ROČIŠTE </w:t>
      </w:r>
    </w:p>
    <w:p w14:textId="77777777" w14:paraId="5A99A620" w:rsidRDefault="0063239F" w:rsidP="001F35FA" w:rsidR="0063239F" w:rsidRPr="0063239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46BBECF0" w14:paraId="5386F70F" w:rsidRDefault="0063239F" w:rsidP="001F35FA" w:rsidR="0063239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>VJEROVNICI PRVOG VIŠEG ISPLATNOG REDA</w:t>
      </w:r>
    </w:p>
    <w:p w14:textId="77777777" w14:paraId="7BC0E7B1" w:rsidRDefault="0063239F" w:rsidP="001F35FA" w:rsidR="0063239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tbl>
      <w:tblPr>
        <w:tblW w:type="dxa" w:w="15252"/>
        <w:tblInd w:type="dxa" w:w="-294"/>
        <w:tblLayout w:type="fixed"/>
        <w:tblLook w:val="04A0" w:noVBand="1" w:noHBand="0" w:lastColumn="0" w:firstColumn="1" w:lastRow="0" w:firstRow="1"/>
      </w:tblPr>
      <w:tblGrid>
        <w:gridCol w:w="710"/>
        <w:gridCol w:w="1603"/>
        <w:gridCol w:w="1515"/>
        <w:gridCol w:w="1936"/>
        <w:gridCol w:w="2174"/>
        <w:gridCol w:w="1218"/>
        <w:gridCol w:w="2500"/>
        <w:gridCol w:w="1244"/>
        <w:gridCol w:w="1134"/>
        <w:gridCol w:w="1218"/>
      </w:tblGrid>
      <w:tr w14:textId="77777777" w14:paraId="169209D8" w:rsidTr="002C1135" w:rsidR="00970CAC" w:rsidRPr="001F35FA">
        <w:trPr>
          <w:trHeight w:val="1200"/>
        </w:trPr>
        <w:tc>
          <w:tcPr>
            <w:tcW w:type="dxa" w:w="71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2DA2B42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RB </w:t>
            </w:r>
          </w:p>
        </w:tc>
        <w:tc>
          <w:tcPr>
            <w:tcW w:type="dxa" w:w="160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5E724A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Ime i prezime / tvrtka  vjerovnika</w:t>
            </w:r>
          </w:p>
        </w:tc>
        <w:tc>
          <w:tcPr>
            <w:tcW w:type="dxa" w:w="151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18C065C0" w14:paraId="1F75C947" w:rsidRDefault="00970CAC" w:rsidP="001F35FA" w:rsidR="00970CAC" w:rsidRPr="001F35FA">
            <w:pPr>
              <w:spacing w:lineRule="auto" w:line="240" w:after="0"/>
              <w:ind w:firstLineChars="400" w:firstLine="562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4"/>
                <w:szCs w:val="14"/>
                <w:lang w:eastAsia="hr-HR"/>
              </w:rPr>
              <w:t xml:space="preserve">   </w:t>
            </w:r>
            <w:r w:rsidRPr="001F35FA">
              <w:rPr>
                <w:rFonts w:hAnsi="Times New Roman" w:ascii="Times New Roman"/>
                <w:b/>
                <w:bCs/>
                <w:color w:val="000000"/>
                <w:sz w:val="14"/>
                <w:szCs w:val="14"/>
                <w:lang w:eastAsia="hr-HR"/>
              </w:rPr>
              <w:t xml:space="preserve"> </w:t>
            </w:r>
            <w:r w:rsidRPr="001F35F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dxa" w:w="193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4B75B8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217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93ED609" w:rsidRDefault="00EE119D" w:rsidP="001F35FA" w:rsidR="00970CAC" w:rsidRPr="001F35FA">
            <w:pPr>
              <w:spacing w:lineRule="auto" w:line="240" w:after="0"/>
              <w:rPr>
                <w:rFonts w:cs="Calibri"/>
                <w:u w:val="single"/>
                <w:lang w:eastAsia="hr-HR"/>
              </w:rPr>
            </w:pPr>
            <w:hyperlink r:id="rId9" w:anchor="List1!#REF!" w:history="true">
              <w:r w:rsidR="00970CAC" w:rsidRPr="001F35FA">
                <w:rPr>
                  <w:rFonts w:cs="Calibri"/>
                  <w:u w:val="single"/>
                  <w:lang w:eastAsia="hr-HR"/>
                </w:rPr>
                <w:t>Iznos prijavljene tražbine (kn)[1]</w:t>
              </w:r>
            </w:hyperlink>
          </w:p>
        </w:tc>
        <w:tc>
          <w:tcPr>
            <w:tcW w:type="dxa" w:w="121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AA5CD2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Pravna osnova prijave </w:t>
            </w:r>
          </w:p>
        </w:tc>
        <w:tc>
          <w:tcPr>
            <w:tcW w:type="dxa" w:w="25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5BBCEEB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Iznos priznate tražbine  (kn)</w:t>
            </w:r>
          </w:p>
        </w:tc>
        <w:tc>
          <w:tcPr>
            <w:tcW w:type="dxa" w:w="124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20FDFC58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Prav.osnovprizn. Tražb.</w:t>
            </w:r>
          </w:p>
        </w:tc>
        <w:tc>
          <w:tcPr>
            <w:tcW w:type="dxa" w:w="113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AC66FD2" w:rsidRDefault="00970CAC" w:rsidP="001F35FA" w:rsidR="00970CAC" w:rsidRPr="001F35FA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1F35FA">
              <w:rPr>
                <w:rFonts w:cs="Calibri"/>
                <w:b/>
                <w:bCs/>
                <w:color w:val="000000"/>
                <w:lang w:eastAsia="hr-HR"/>
              </w:rPr>
              <w:t>IZNOS OSPOR. TRAŽB.</w:t>
            </w:r>
          </w:p>
        </w:tc>
        <w:tc>
          <w:tcPr>
            <w:tcW w:type="dxa" w:w="121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35748D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Oznaka ovršne isprave </w:t>
            </w:r>
          </w:p>
        </w:tc>
      </w:tr>
      <w:tr w14:textId="77777777" w14:paraId="71E071D6" w:rsidTr="002C1135" w:rsidR="00970CAC" w:rsidRPr="001F35FA">
        <w:trPr>
          <w:trHeight w:val="450"/>
        </w:trPr>
        <w:tc>
          <w:tcPr>
            <w:tcW w:type="dxa" w:w="71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B905D9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0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C642813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1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59624B3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3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2AECC05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7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579AD1DE" w:rsidRDefault="00970CAC" w:rsidP="001F35FA" w:rsidR="00970CAC" w:rsidRPr="001F35FA">
            <w:pPr>
              <w:spacing w:lineRule="auto" w:line="240" w:after="0"/>
              <w:rPr>
                <w:rFonts w:cs="Calibri"/>
                <w:u w:val="single"/>
                <w:lang w:eastAsia="hr-HR"/>
              </w:rPr>
            </w:pPr>
          </w:p>
        </w:tc>
        <w:tc>
          <w:tcPr>
            <w:tcW w:type="dxa" w:w="121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97227C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5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5B6E1B3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4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2A1635B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311689B0" w:rsidRDefault="00970CAC" w:rsidP="001F35FA" w:rsidR="00970CAC" w:rsidRPr="001F35FA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2F552E5D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14:textId="77777777" w14:paraId="1129583B" w:rsidTr="002C1135" w:rsidR="00970CAC" w:rsidRPr="001F35FA">
        <w:trPr>
          <w:trHeight w:val="840"/>
        </w:trPr>
        <w:tc>
          <w:tcPr>
            <w:tcW w:type="dxa" w:w="71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A7C0698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6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315C5C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Sandra Evačić </w:t>
            </w:r>
          </w:p>
        </w:tc>
        <w:tc>
          <w:tcPr>
            <w:tcW w:type="dxa" w:w="15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550D428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94901767307</w:t>
            </w:r>
          </w:p>
        </w:tc>
        <w:tc>
          <w:tcPr>
            <w:tcW w:type="dxa" w:w="19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8E7E83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 III Pile 29 Zagreb</w:t>
            </w:r>
          </w:p>
        </w:tc>
        <w:tc>
          <w:tcPr>
            <w:tcW w:type="dxa" w:w="217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3C425C1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  </w:t>
            </w: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8.707,30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16E9113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645417F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 xml:space="preserve">  BRUTO   8.707,30</w:t>
            </w:r>
          </w:p>
        </w:tc>
        <w:tc>
          <w:tcPr>
            <w:tcW w:type="dxa" w:w="124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29EE5D8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888082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1C234C0D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387AEA66" w:rsidTr="002C1135" w:rsidR="00970CAC" w:rsidRPr="001F35FA">
        <w:trPr>
          <w:trHeight w:val="570"/>
        </w:trPr>
        <w:tc>
          <w:tcPr>
            <w:tcW w:type="dxa" w:w="71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A2A8A2D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6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D03C9C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25607A4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9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014015B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28CF29B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6.965,84</w:t>
            </w: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443ECD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CE1D2D9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6.965,84</w:t>
            </w:r>
          </w:p>
        </w:tc>
        <w:tc>
          <w:tcPr>
            <w:tcW w:type="dxa" w:w="124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E62D62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30BE71C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2626C5B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</w:tr>
      <w:tr w14:textId="77777777" w14:paraId="6E1DED64" w:rsidTr="002C1135" w:rsidR="00970CAC" w:rsidRPr="001F35FA">
        <w:trPr>
          <w:trHeight w:val="560"/>
        </w:trPr>
        <w:tc>
          <w:tcPr>
            <w:tcW w:type="dxa" w:w="71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E7F0F63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16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7E3BFB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Ivica Kovačević</w:t>
            </w:r>
          </w:p>
        </w:tc>
        <w:tc>
          <w:tcPr>
            <w:tcW w:type="dxa" w:w="15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4CFDF0E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256047224</w:t>
            </w:r>
          </w:p>
        </w:tc>
        <w:tc>
          <w:tcPr>
            <w:tcW w:type="dxa" w:w="19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5ACF1E0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 III Pile 29  Zagreb</w:t>
            </w:r>
          </w:p>
        </w:tc>
        <w:tc>
          <w:tcPr>
            <w:tcW w:type="dxa" w:w="217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6C81DC2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3.957,80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462A46D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EED4647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3.957,80</w:t>
            </w:r>
          </w:p>
        </w:tc>
        <w:tc>
          <w:tcPr>
            <w:tcW w:type="dxa" w:w="124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4FAE024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199907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773602F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51127F48" w:rsidTr="002C1135" w:rsidR="00970CAC" w:rsidRPr="001F35FA">
        <w:trPr>
          <w:trHeight w:val="570"/>
        </w:trPr>
        <w:tc>
          <w:tcPr>
            <w:tcW w:type="dxa" w:w="71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0D28FFC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6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8EA39A8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CB2C83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9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01B8765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CA0F1ED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3.166,24</w:t>
            </w: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56DD06A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0E14FA5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3.166,24</w:t>
            </w:r>
          </w:p>
        </w:tc>
        <w:tc>
          <w:tcPr>
            <w:tcW w:type="dxa" w:w="124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EB93E5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39866F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140769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</w:tr>
      <w:tr w14:textId="77777777" w14:paraId="128AF585" w:rsidTr="002C1135" w:rsidR="00970CAC" w:rsidRPr="001F35FA">
        <w:trPr>
          <w:trHeight w:val="560"/>
        </w:trPr>
        <w:tc>
          <w:tcPr>
            <w:tcW w:type="dxa" w:w="71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DA9D3E2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16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732601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Danica  Češnjaj</w:t>
            </w:r>
          </w:p>
        </w:tc>
        <w:tc>
          <w:tcPr>
            <w:tcW w:type="dxa" w:w="15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9C3349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54938382455</w:t>
            </w:r>
          </w:p>
        </w:tc>
        <w:tc>
          <w:tcPr>
            <w:tcW w:type="dxa" w:w="19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2D68397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 Trnsko 9D Zagreb</w:t>
            </w:r>
          </w:p>
        </w:tc>
        <w:tc>
          <w:tcPr>
            <w:tcW w:type="dxa" w:w="217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271115A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3.815,08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16B366FD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B82C1B6" w:rsidRDefault="00970CAC" w:rsidP="001F35FA" w:rsidR="00970CAC" w:rsidRPr="001F35FA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3.815,08</w:t>
            </w:r>
          </w:p>
        </w:tc>
        <w:tc>
          <w:tcPr>
            <w:tcW w:type="dxa" w:w="124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624E601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C9780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2611C3A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5B6F65FD" w:rsidTr="002C1135" w:rsidR="00970CAC" w:rsidRPr="001F35FA">
        <w:trPr>
          <w:trHeight w:val="570"/>
        </w:trPr>
        <w:tc>
          <w:tcPr>
            <w:tcW w:type="dxa" w:w="71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7F9B6B8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6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1E3B504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57A4442D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9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53D85780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2DA1AB95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3.052,06</w:t>
            </w: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2E40440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27F8727" w:rsidRDefault="00970CAC" w:rsidP="001F35FA" w:rsidR="00970CAC" w:rsidRPr="001F35FA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3.052,06</w:t>
            </w:r>
          </w:p>
        </w:tc>
        <w:tc>
          <w:tcPr>
            <w:tcW w:type="dxa" w:w="124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2170DA9B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017F3478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4FD1083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</w:tr>
      <w:tr w14:textId="77777777" w14:paraId="0C2A5946" w:rsidTr="002C1135" w:rsidR="00970CAC" w:rsidRPr="001F35FA">
        <w:trPr>
          <w:trHeight w:val="1120"/>
        </w:trPr>
        <w:tc>
          <w:tcPr>
            <w:tcW w:type="dxa" w:w="71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BA88EBF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16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792E8B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Sanja  Stojanović</w:t>
            </w:r>
          </w:p>
        </w:tc>
        <w:tc>
          <w:tcPr>
            <w:tcW w:type="dxa" w:w="15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FFB7FAE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16828514580</w:t>
            </w:r>
          </w:p>
        </w:tc>
        <w:tc>
          <w:tcPr>
            <w:tcW w:type="dxa" w:w="19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E5E39B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 Samoborska cesta 97</w:t>
            </w:r>
          </w:p>
        </w:tc>
        <w:tc>
          <w:tcPr>
            <w:tcW w:type="dxa" w:w="217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2FD8CC91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3.843,48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2B2C9B3D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94C2E5A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3.843,48</w:t>
            </w:r>
          </w:p>
        </w:tc>
        <w:tc>
          <w:tcPr>
            <w:tcW w:type="dxa" w:w="124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2A9B1F9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16D498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53A215C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2811C577" w:rsidTr="002C1135" w:rsidR="00970CAC" w:rsidRPr="001F35FA">
        <w:trPr>
          <w:trHeight w:val="570"/>
        </w:trPr>
        <w:tc>
          <w:tcPr>
            <w:tcW w:type="dxa" w:w="71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FAF8E1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6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CEA38D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0940E1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2AEE3F3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 Zagreb</w:t>
            </w: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0FCAC54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NETO 3.074,78 </w:t>
            </w: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86BC99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A216CBC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NETO 3.074,78 </w:t>
            </w:r>
          </w:p>
        </w:tc>
        <w:tc>
          <w:tcPr>
            <w:tcW w:type="dxa" w:w="124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F55620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299F934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325954AA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</w:tr>
      <w:tr w14:textId="77777777" w14:paraId="2998EF60" w:rsidTr="002C1135" w:rsidR="00970CAC" w:rsidRPr="001F35FA">
        <w:trPr>
          <w:trHeight w:val="560"/>
        </w:trPr>
        <w:tc>
          <w:tcPr>
            <w:tcW w:type="dxa" w:w="710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CD1398D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lastRenderedPageBreak/>
              <w:t>5</w:t>
            </w:r>
          </w:p>
        </w:tc>
        <w:tc>
          <w:tcPr>
            <w:tcW w:type="dxa" w:w="160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199AF7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Igor  Šinkovec</w:t>
            </w:r>
          </w:p>
        </w:tc>
        <w:tc>
          <w:tcPr>
            <w:tcW w:type="dxa" w:w="1515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FED2885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19392050199</w:t>
            </w:r>
          </w:p>
        </w:tc>
        <w:tc>
          <w:tcPr>
            <w:tcW w:type="dxa" w:w="1936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8384A4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 Preradovićeva 15 Samobor</w:t>
            </w:r>
          </w:p>
        </w:tc>
        <w:tc>
          <w:tcPr>
            <w:tcW w:type="dxa" w:w="2174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287AA4B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 8.801,65</w:t>
            </w:r>
          </w:p>
        </w:tc>
        <w:tc>
          <w:tcPr>
            <w:tcW w:type="dxa" w:w="1218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299CC0C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D9D9C91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 8.801,65</w:t>
            </w:r>
          </w:p>
        </w:tc>
        <w:tc>
          <w:tcPr>
            <w:tcW w:type="dxa" w:w="1244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228C4F94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BD59FA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0908971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59F8B4DE" w:rsidTr="002C1135" w:rsidR="00970CAC" w:rsidRPr="001F35FA">
        <w:trPr>
          <w:trHeight w:val="570"/>
        </w:trPr>
        <w:tc>
          <w:tcPr>
            <w:tcW w:type="dxa" w:w="71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B23FB2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6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5E68149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59EAA884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9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A4FAA9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D5140FE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7.041,32</w:t>
            </w: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3137490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30FA96CC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7.041,32</w:t>
            </w:r>
          </w:p>
        </w:tc>
        <w:tc>
          <w:tcPr>
            <w:tcW w:type="dxa" w:w="124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877DB7D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92C19E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3A0B2E3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</w:tr>
      <w:tr w14:textId="77777777" w14:paraId="56639146" w:rsidTr="002C1135" w:rsidR="00970CAC" w:rsidRPr="001F35FA">
        <w:trPr>
          <w:trHeight w:val="560"/>
        </w:trPr>
        <w:tc>
          <w:tcPr>
            <w:tcW w:type="dxa" w:w="71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353F8E07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6</w:t>
            </w:r>
          </w:p>
        </w:tc>
        <w:tc>
          <w:tcPr>
            <w:tcW w:type="dxa" w:w="16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238732A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Tajana Kožulj</w:t>
            </w:r>
          </w:p>
        </w:tc>
        <w:tc>
          <w:tcPr>
            <w:tcW w:type="dxa" w:w="15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AA6FD2F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2299909993</w:t>
            </w:r>
          </w:p>
        </w:tc>
        <w:tc>
          <w:tcPr>
            <w:tcW w:type="dxa" w:w="19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34BAF44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 Side Košutića 28  Zagreb</w:t>
            </w:r>
          </w:p>
        </w:tc>
        <w:tc>
          <w:tcPr>
            <w:tcW w:type="dxa" w:w="217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98FB092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8.103,75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4875CE5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A78EE3D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8.103,75</w:t>
            </w:r>
          </w:p>
        </w:tc>
        <w:tc>
          <w:tcPr>
            <w:tcW w:type="dxa" w:w="124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3C587AD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6C89E8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66A8020D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189B445C" w:rsidTr="002C1135" w:rsidR="00970CAC" w:rsidRPr="001F35FA">
        <w:trPr>
          <w:trHeight w:val="570"/>
        </w:trPr>
        <w:tc>
          <w:tcPr>
            <w:tcW w:type="dxa" w:w="71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4C9217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6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316AA4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7902968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9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0091681B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55387CF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6.483,00</w:t>
            </w: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508DEC4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FAE9AE3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6.483,00</w:t>
            </w:r>
          </w:p>
        </w:tc>
        <w:tc>
          <w:tcPr>
            <w:tcW w:type="dxa" w:w="124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878E5A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10F4D2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37858710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</w:tr>
      <w:tr w14:textId="77777777" w14:paraId="29CF6B93" w:rsidTr="002C1135" w:rsidR="00970CAC" w:rsidRPr="001F35FA">
        <w:trPr>
          <w:trHeight w:val="840"/>
        </w:trPr>
        <w:tc>
          <w:tcPr>
            <w:tcW w:type="dxa" w:w="71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79A4535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7</w:t>
            </w:r>
          </w:p>
        </w:tc>
        <w:tc>
          <w:tcPr>
            <w:tcW w:type="dxa" w:w="16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5DB62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Luka  Babić</w:t>
            </w:r>
          </w:p>
        </w:tc>
        <w:tc>
          <w:tcPr>
            <w:tcW w:type="dxa" w:w="15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A22D7D4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74711430497</w:t>
            </w:r>
          </w:p>
        </w:tc>
        <w:tc>
          <w:tcPr>
            <w:tcW w:type="dxa" w:w="19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5BEC70B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Božidara Magovca 79 Zagreb</w:t>
            </w:r>
          </w:p>
        </w:tc>
        <w:tc>
          <w:tcPr>
            <w:tcW w:type="dxa" w:w="217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2E6C179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12.392,65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3998F59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3C121891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12.392,65</w:t>
            </w:r>
          </w:p>
        </w:tc>
        <w:tc>
          <w:tcPr>
            <w:tcW w:type="dxa" w:w="124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1D453870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392D84A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5936E3D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0685848D" w:rsidTr="002C1135" w:rsidR="00970CAC" w:rsidRPr="001F35FA">
        <w:trPr>
          <w:trHeight w:val="570"/>
        </w:trPr>
        <w:tc>
          <w:tcPr>
            <w:tcW w:type="dxa" w:w="71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55EB04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6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C9D97BD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4D328D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9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3D2B19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24F501CC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9.914,13</w:t>
            </w: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652AB33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C7EB74C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9.914,13</w:t>
            </w:r>
          </w:p>
        </w:tc>
        <w:tc>
          <w:tcPr>
            <w:tcW w:type="dxa" w:w="124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44A841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9B99FD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5298FFB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</w:tr>
      <w:tr w14:textId="77777777" w14:paraId="0BCC266D" w:rsidTr="002C1135" w:rsidR="00970CAC" w:rsidRPr="001F35FA">
        <w:trPr>
          <w:trHeight w:val="560"/>
        </w:trPr>
        <w:tc>
          <w:tcPr>
            <w:tcW w:type="dxa" w:w="71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B3ACC12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16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B3A6E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Slobodan Vukadinović </w:t>
            </w:r>
          </w:p>
        </w:tc>
        <w:tc>
          <w:tcPr>
            <w:tcW w:type="dxa" w:w="15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15E57F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88132905817</w:t>
            </w:r>
          </w:p>
        </w:tc>
        <w:tc>
          <w:tcPr>
            <w:tcW w:type="dxa" w:w="19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F12183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 Selska cesta 30 c  Zagreb</w:t>
            </w:r>
          </w:p>
        </w:tc>
        <w:tc>
          <w:tcPr>
            <w:tcW w:type="dxa" w:w="217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4380984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 xml:space="preserve">BRUTO 2.892,24 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44D1D96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18D4291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2.892,24</w:t>
            </w:r>
          </w:p>
        </w:tc>
        <w:tc>
          <w:tcPr>
            <w:tcW w:type="dxa" w:w="124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633F96D4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98A414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02A4EAB0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4481FAAA" w:rsidTr="002C1135" w:rsidR="00970CAC" w:rsidRPr="001F35FA">
        <w:trPr>
          <w:trHeight w:val="570"/>
        </w:trPr>
        <w:tc>
          <w:tcPr>
            <w:tcW w:type="dxa" w:w="71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31EAD7D4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6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9669B4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05FB10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9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216F42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5A2655D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2.313,79</w:t>
            </w: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217581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49AF96B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2.313,79</w:t>
            </w:r>
          </w:p>
        </w:tc>
        <w:tc>
          <w:tcPr>
            <w:tcW w:type="dxa" w:w="124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85F44E8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9E3334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3BF7F4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</w:tr>
      <w:tr w14:textId="77777777" w14:paraId="681DA504" w:rsidTr="002C1135" w:rsidR="00970CAC" w:rsidRPr="001F35FA">
        <w:trPr>
          <w:trHeight w:val="560"/>
        </w:trPr>
        <w:tc>
          <w:tcPr>
            <w:tcW w:type="dxa" w:w="71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97A36FB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9</w:t>
            </w:r>
          </w:p>
        </w:tc>
        <w:tc>
          <w:tcPr>
            <w:tcW w:type="dxa" w:w="16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9C123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Slađana Vujčetić</w:t>
            </w:r>
          </w:p>
        </w:tc>
        <w:tc>
          <w:tcPr>
            <w:tcW w:type="dxa" w:w="151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E74FDA3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10396099821</w:t>
            </w:r>
          </w:p>
        </w:tc>
        <w:tc>
          <w:tcPr>
            <w:tcW w:type="dxa" w:w="19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9332EB4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 xml:space="preserve"> Ivančani 38  Zagreb</w:t>
            </w:r>
          </w:p>
        </w:tc>
        <w:tc>
          <w:tcPr>
            <w:tcW w:type="dxa" w:w="217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B939D17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 5.636,89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08FE2BD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9E4783A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BRUTO  5.636,89</w:t>
            </w:r>
          </w:p>
        </w:tc>
        <w:tc>
          <w:tcPr>
            <w:tcW w:type="dxa" w:w="124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6CE5077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5D05A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74DD47E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0696ACA0" w:rsidTr="002C1135" w:rsidR="00970CAC" w:rsidRPr="001F35FA">
        <w:trPr>
          <w:trHeight w:val="570"/>
        </w:trPr>
        <w:tc>
          <w:tcPr>
            <w:tcW w:type="dxa" w:w="71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54507AC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6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2E82BC1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1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6877C1F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9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5558C5E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9ACBFA0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4.509,51</w:t>
            </w: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03404A60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471F1E8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NETO 4.509,51</w:t>
            </w:r>
          </w:p>
        </w:tc>
        <w:tc>
          <w:tcPr>
            <w:tcW w:type="dxa" w:w="124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325A317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92981F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18F4E8E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</w:p>
        </w:tc>
      </w:tr>
      <w:tr w14:textId="77777777" w14:paraId="1F454C00" w:rsidTr="002C1135" w:rsidR="00970CAC" w:rsidRPr="001F35FA">
        <w:trPr>
          <w:trHeight w:val="850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D692208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16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54B77A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agencija za osiguranje radničkih prava</w:t>
            </w:r>
          </w:p>
        </w:tc>
        <w:tc>
          <w:tcPr>
            <w:tcW w:type="dxa" w:w="15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B3B21D4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43234722109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68DB72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Frankopanska 11 Zagreb</w:t>
            </w: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5B74329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101.323,10</w:t>
            </w:r>
          </w:p>
        </w:tc>
        <w:tc>
          <w:tcPr>
            <w:tcW w:type="dxa" w:w="1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62982B0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2B768B0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101.323,10</w:t>
            </w:r>
          </w:p>
        </w:tc>
        <w:tc>
          <w:tcPr>
            <w:tcW w:type="dxa" w:w="12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5137E3C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prijava tražbine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82B34B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54E2E3AD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rješenja</w:t>
            </w:r>
          </w:p>
        </w:tc>
      </w:tr>
      <w:tr w14:textId="77777777" w14:paraId="6020ABCB" w:rsidTr="002C1135" w:rsidR="00970CAC" w:rsidRPr="001F35FA">
        <w:trPr>
          <w:trHeight w:val="850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08161E9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11</w:t>
            </w:r>
          </w:p>
        </w:tc>
        <w:tc>
          <w:tcPr>
            <w:tcW w:type="dxa" w:w="16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E95ED2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RH-porezna uprava porez i prirez na plaće</w:t>
            </w:r>
          </w:p>
        </w:tc>
        <w:tc>
          <w:tcPr>
            <w:tcW w:type="dxa" w:w="15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8B8C6C5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3AE2AD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PU ZAGREB  Zagreb</w:t>
            </w: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AF3C12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5.615,23</w:t>
            </w:r>
          </w:p>
        </w:tc>
        <w:tc>
          <w:tcPr>
            <w:tcW w:type="dxa" w:w="1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1CA06BF0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1599128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5.615,23</w:t>
            </w:r>
          </w:p>
        </w:tc>
        <w:tc>
          <w:tcPr>
            <w:tcW w:type="dxa" w:w="12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7422837F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B1B826A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21E81956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218E3187" w:rsidTr="002C1135" w:rsidR="00970CAC" w:rsidRPr="001F35FA">
        <w:trPr>
          <w:trHeight w:val="850"/>
        </w:trPr>
        <w:tc>
          <w:tcPr>
            <w:tcW w:type="dxa" w:w="7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606B6362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16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D0A23C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RH-porezna uprava dp za mirovinsko osiguranje</w:t>
            </w:r>
          </w:p>
        </w:tc>
        <w:tc>
          <w:tcPr>
            <w:tcW w:type="dxa" w:w="15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8ECA665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dxa" w:w="1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9B85F49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PU ZAGREB  Zagreb</w:t>
            </w: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12C5142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71.592,49</w:t>
            </w:r>
          </w:p>
        </w:tc>
        <w:tc>
          <w:tcPr>
            <w:tcW w:type="dxa" w:w="1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6C360D5E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ABB86C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lang w:eastAsia="hr-HR"/>
              </w:rPr>
              <w:t>71.592,49</w:t>
            </w:r>
          </w:p>
        </w:tc>
        <w:tc>
          <w:tcPr>
            <w:tcW w:type="dxa" w:w="12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06CEE905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CE19F1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4A97185B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5AB5C796" w:rsidTr="00970CAC" w:rsidR="00970CAC" w:rsidRPr="001F35FA">
        <w:trPr>
          <w:trHeight w:val="310"/>
        </w:trPr>
        <w:tc>
          <w:tcPr>
            <w:tcW w:type="dxa" w:w="5764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14:textId="77777777" w14:paraId="670ED30B" w:rsidRDefault="00970CAC" w:rsidP="001F35FA" w:rsidR="00970CAC" w:rsidRPr="001F35FA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ukupno prvi vriši isplatni red</w:t>
            </w:r>
          </w:p>
        </w:tc>
        <w:tc>
          <w:tcPr>
            <w:tcW w:type="dxa" w:w="21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EC34661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236.681,66</w:t>
            </w:r>
          </w:p>
        </w:tc>
        <w:tc>
          <w:tcPr>
            <w:tcW w:type="dxa" w:w="1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646FDAF7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302CDE" w:rsidRDefault="00970CAC" w:rsidP="001F35FA" w:rsidR="00970CAC" w:rsidRPr="001F35FA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35F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236.681,66</w:t>
            </w:r>
          </w:p>
        </w:tc>
        <w:tc>
          <w:tcPr>
            <w:tcW w:type="dxa" w:w="12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7D361324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894BC2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7ABDB42B" w:rsidRDefault="00970CAC" w:rsidP="001F35FA" w:rsidR="00970CAC" w:rsidRPr="001F35FA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35FA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</w:tr>
    </w:tbl>
    <w:p w14:textId="24BB6508" w14:paraId="25F89856" w:rsidRDefault="002C1F16" w:rsidP="00546C26" w:rsidR="00546C26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U Slavonskom Brodu ,</w:t>
      </w:r>
      <w:r w:rsidR="002C1135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1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6.1</w:t>
      </w:r>
      <w:r w:rsidR="002C1135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1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.2017</w:t>
      </w:r>
      <w:r w:rsidRPr="006456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546C26">
        <w:rPr>
          <w:rFonts w:cs="Arial" w:hAnsi="Arial" w:ascii="Arial"/>
          <w:sz w:val="20"/>
          <w:szCs w:val="20"/>
        </w:rPr>
        <w:t xml:space="preserve">                                  </w:t>
      </w:r>
      <w:r w:rsidRPr="00546C26">
        <w:rPr>
          <w:rFonts w:cs="Arial" w:hAnsi="Arial" w:ascii="Arial"/>
          <w:b/>
          <w:sz w:val="20"/>
          <w:szCs w:val="20"/>
        </w:rPr>
        <w:t>Stečajni upravitelj</w:t>
      </w:r>
      <w:r w:rsidR="00546C26" w:rsidRPr="00546C26">
        <w:rPr>
          <w:rFonts w:cs="Arial" w:hAnsi="Arial" w:ascii="Arial"/>
          <w:b/>
          <w:sz w:val="20"/>
          <w:szCs w:val="20"/>
        </w:rPr>
        <w:t xml:space="preserve"> Nada Reljić</w:t>
      </w:r>
      <w:r w:rsidR="00546C26">
        <w:rPr>
          <w:rFonts w:cs="Arial" w:hAnsi="Arial" w:ascii="Arial"/>
          <w:sz w:val="20"/>
          <w:szCs w:val="20"/>
        </w:rPr>
        <w:t xml:space="preserve"> </w:t>
      </w:r>
    </w:p>
    <w:p w14:textId="37E74A88" w14:paraId="0EB6400F" w:rsidRDefault="002C1F16" w:rsidP="002C1F16" w:rsidR="002C1F16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</w:p>
    <w:p w14:textId="77777777" w14:paraId="45633492" w:rsidRDefault="002C1135" w:rsidP="0063239F" w:rsidR="002C1135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77777777" w14:paraId="20544A92" w:rsidRDefault="002C1135" w:rsidP="0063239F" w:rsidR="002C1135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09E48F26" w14:paraId="4BE55FAA" w:rsidRDefault="00823291" w:rsidP="0063239F" w:rsidR="0063239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>
        <w:rPr>
          <w:rFonts w:cs="Times New Roman" w:hAnsi="Times New Roman" w:ascii="Times New Roman"/>
          <w:b/>
          <w:sz w:val="24"/>
          <w:szCs w:val="24"/>
          <w:lang w:val="hr-BA"/>
        </w:rPr>
        <w:lastRenderedPageBreak/>
        <w:t>BROJEVI TEKUĆIH RAČUNA ZA UPLATU PRIZNATI TRAŽBINA</w:t>
      </w:r>
      <w:r w:rsidRPr="00823291">
        <w:rPr>
          <w:rFonts w:cs="Times New Roman" w:hAnsi="Times New Roman" w:ascii="Times New Roman"/>
          <w:b/>
          <w:sz w:val="24"/>
          <w:szCs w:val="24"/>
          <w:lang w:val="hr-BA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  <w:lang w:val="hr-BA"/>
        </w:rPr>
        <w:t>RADNICIMA</w:t>
      </w:r>
    </w:p>
    <w:p w14:textId="77777777" w14:paraId="09914945" w:rsidRDefault="00823291" w:rsidP="0063239F" w:rsidR="00823291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tbl>
      <w:tblPr>
        <w:tblW w:type="dxa" w:w="11227"/>
        <w:tblInd w:type="dxa" w:w="-10"/>
        <w:tblLook w:val="04A0" w:noVBand="1" w:noHBand="0" w:lastColumn="0" w:firstColumn="1" w:lastRow="0" w:firstRow="1"/>
      </w:tblPr>
      <w:tblGrid>
        <w:gridCol w:w="820"/>
        <w:gridCol w:w="2157"/>
        <w:gridCol w:w="1760"/>
        <w:gridCol w:w="3090"/>
        <w:gridCol w:w="3400"/>
      </w:tblGrid>
      <w:tr w14:textId="77777777" w14:paraId="3FABEE4F" w:rsidTr="00823291" w:rsidR="00823291" w:rsidRPr="00823291">
        <w:trPr>
          <w:trHeight w:val="1130"/>
        </w:trPr>
        <w:tc>
          <w:tcPr>
            <w:tcW w:type="dxa" w:w="82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201BEF44" w14:paraId="0E863440" w:rsidRDefault="00823291" w:rsidP="00823291" w:rsidR="00823291" w:rsidRPr="0082329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RB Traž</w:t>
            </w:r>
          </w:p>
        </w:tc>
        <w:tc>
          <w:tcPr>
            <w:tcW w:type="dxa" w:w="2157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0574266C" w14:paraId="4D8F4607" w:rsidRDefault="00823291" w:rsidP="00823291" w:rsidR="00823291" w:rsidRPr="0082329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Ime i prezime / vjerovnika</w:t>
            </w:r>
          </w:p>
        </w:tc>
        <w:tc>
          <w:tcPr>
            <w:tcW w:type="dxa" w:w="176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C7E5F06" w:rsidRDefault="00823291" w:rsidP="00823291" w:rsidR="00823291" w:rsidRPr="0082329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dxa" w:w="309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71032E8" w:rsidRDefault="00823291" w:rsidP="00823291" w:rsidR="00823291" w:rsidRPr="0082329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340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7DE44A" w:rsidRDefault="00823291" w:rsidP="00823291" w:rsidR="00823291" w:rsidRPr="00823291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2329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RAČUN ZA ISPLATU </w:t>
            </w:r>
          </w:p>
        </w:tc>
      </w:tr>
      <w:tr w14:textId="77777777" w14:paraId="7A55A9D8" w:rsidTr="00E5125D" w:rsidR="00823291" w:rsidRPr="00823291">
        <w:trPr>
          <w:trHeight w:val="450"/>
        </w:trPr>
        <w:tc>
          <w:tcPr>
            <w:tcW w:type="dxa" w:w="82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41E21741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57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19A2E831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6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19B24F88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09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68A1E2EE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40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258BAC17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14:textId="77777777" w14:paraId="79A30DF0" w:rsidTr="00823291" w:rsidR="00823291" w:rsidRPr="00823291">
        <w:trPr>
          <w:trHeight w:val="900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361CC37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2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E4207E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Sandra Evačić 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FBF3253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94901767307</w:t>
            </w:r>
          </w:p>
        </w:tc>
        <w:tc>
          <w:tcPr>
            <w:tcW w:type="dxa" w:w="30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FA8EF7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III Pile 29 Zagreb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4B7A63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zašt-HR6723600003511860981  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>nez- HR3723600003217657223</w:t>
            </w:r>
          </w:p>
        </w:tc>
      </w:tr>
      <w:tr w14:textId="77777777" w14:paraId="7CA97E96" w:rsidTr="00823291" w:rsidR="00823291" w:rsidRPr="00823291">
        <w:trPr>
          <w:trHeight w:val="6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F5AB88E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670FE7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Ivica Kovačević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384FF0" w14:paraId="4AD9F58C" w:rsidRDefault="002C1F16" w:rsidP="002C1F16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>
              <w:rPr>
                <w:rFonts w:hAnsi="Times New Roman" w:ascii="Times New Roman"/>
                <w:color w:val="000000"/>
                <w:lang w:eastAsia="hr-HR"/>
              </w:rPr>
              <w:t>00</w:t>
            </w:r>
            <w:r w:rsidR="00823291" w:rsidRPr="00823291">
              <w:rPr>
                <w:rFonts w:hAnsi="Times New Roman" w:ascii="Times New Roman"/>
                <w:color w:val="000000"/>
                <w:lang w:eastAsia="hr-HR"/>
              </w:rPr>
              <w:t>256047224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ADD387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III Pile 29 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98A972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zašt HR6723300033553097827  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>nezaš HR5323300033251800074</w:t>
            </w:r>
          </w:p>
        </w:tc>
      </w:tr>
      <w:tr w14:textId="77777777" w14:paraId="2A03013B" w:rsidTr="00823291" w:rsidR="00823291" w:rsidRPr="00823291">
        <w:trPr>
          <w:trHeight w:val="6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D6A2A38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E26536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Danica  Češnjaj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518B4D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54938382455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59FC23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Trnsko 9D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2AAB86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HR8924840083202041594</w:t>
            </w:r>
          </w:p>
        </w:tc>
      </w:tr>
      <w:tr w14:textId="77777777" w14:paraId="69E950E7" w:rsidTr="00BD25B1" w:rsidR="00823291" w:rsidRPr="00823291">
        <w:trPr>
          <w:trHeight w:val="654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0530E32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54853C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Sanja  Stojanović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E8805F2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16828514580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3DCCB5C9" w14:paraId="5358E2C4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Samoborska cesta 97</w:t>
            </w:r>
            <w:r w:rsidR="00E5125D">
              <w:rPr>
                <w:rFonts w:hAnsi="Times New Roman" w:ascii="Times New Roman"/>
                <w:color w:val="000000"/>
                <w:lang w:eastAsia="hr-HR"/>
              </w:rPr>
              <w:t xml:space="preserve"> ZGB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 xml:space="preserve"> 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00487B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HR4824020063207254500</w:t>
            </w:r>
          </w:p>
        </w:tc>
      </w:tr>
      <w:tr w14:textId="77777777" w14:paraId="08752428" w:rsidTr="00BD25B1" w:rsidR="00823291" w:rsidRPr="00823291">
        <w:trPr>
          <w:trHeight w:val="70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36D18CEE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5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18463A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Igor  Šinkovec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4AE8A6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19392050199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CC1060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Preradovićeva 15 Samobor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9D3E8C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zašt HR2024840083500919139 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>nezaš HR4424840083234695029</w:t>
            </w:r>
          </w:p>
        </w:tc>
      </w:tr>
      <w:tr w14:textId="77777777" w14:paraId="126C564E" w:rsidTr="00BD25B1" w:rsidR="00823291" w:rsidRPr="00823291">
        <w:trPr>
          <w:trHeight w:val="687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0F8B4DA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6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3ED584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Tajana Kožulj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59201A1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2299909993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55696B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Side Košutića 28 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0BA3411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HR9124020063208457011</w:t>
            </w:r>
          </w:p>
        </w:tc>
      </w:tr>
      <w:tr w14:textId="77777777" w14:paraId="71E89BF7" w:rsidTr="00BD25B1" w:rsidR="00823291" w:rsidRPr="00823291">
        <w:trPr>
          <w:trHeight w:val="839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6137B7EA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7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1977416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Luka  Babić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4D2EEF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74711430497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0E507B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Božidara Magovca 79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32475E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zašt HR6824840083500668306  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>nezaš HR6024840083222864621</w:t>
            </w:r>
          </w:p>
        </w:tc>
      </w:tr>
      <w:tr w14:textId="77777777" w14:paraId="195D1B03" w:rsidTr="00823291" w:rsidR="00823291" w:rsidRPr="00823291">
        <w:trPr>
          <w:trHeight w:val="6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3B44320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7FE7C9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Slobodan Vukadinović 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EBD69A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88132905817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94777D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Selska cesta 30 c 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B8A9F5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zašt HR8824020063580353804  nezaš.HR3024020063202998561</w:t>
            </w:r>
          </w:p>
        </w:tc>
      </w:tr>
      <w:tr w14:textId="77777777" w14:paraId="477919EE" w:rsidTr="00823291" w:rsidR="00823291" w:rsidRPr="00823291">
        <w:trPr>
          <w:trHeight w:val="9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3E1F112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9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EA151C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Slađana Vujčetić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389749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10396099821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108343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Ivančani 38 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88A6F0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zašti HR9023400093510310075 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>nezaš HR6123400093215885527</w:t>
            </w:r>
          </w:p>
        </w:tc>
      </w:tr>
    </w:tbl>
    <w:p w14:textId="68D0A38F" w14:paraId="3735417E" w:rsidRDefault="00E5125D" w:rsidP="0063239F" w:rsidR="004C529D" w:rsidRPr="00E5125D">
      <w:pPr>
        <w:pStyle w:val="Bezproreda"/>
        <w:rPr>
          <w:rFonts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 xml:space="preserve">Stjepan Dumančić </w:t>
      </w:r>
      <w:r w:rsidRPr="00E5125D">
        <w:rPr>
          <w:rFonts w:hAnsi="Times New Roman" w:ascii="Times New Roman"/>
          <w:bCs/>
          <w:color w:val="000000"/>
          <w:sz w:val="24"/>
          <w:szCs w:val="24"/>
          <w:lang w:eastAsia="hr-HR"/>
        </w:rPr>
        <w:t>prijavio je tražbinu temeljem presude Opć.suda  Zgb.posl broj27 Pr25/12-42 i Žup.suda Zgb od 2</w:t>
      </w:r>
      <w:r>
        <w:rPr>
          <w:rFonts w:hAnsi="Times New Roman" w:ascii="Times New Roman"/>
          <w:bCs/>
          <w:color w:val="000000"/>
          <w:sz w:val="24"/>
          <w:szCs w:val="24"/>
          <w:lang w:eastAsia="hr-HR"/>
        </w:rPr>
        <w:t>9</w:t>
      </w:r>
      <w:r w:rsidRPr="00E5125D">
        <w:rPr>
          <w:rFonts w:hAnsi="Times New Roman" w:ascii="Times New Roman"/>
          <w:bCs/>
          <w:color w:val="000000"/>
          <w:sz w:val="24"/>
          <w:szCs w:val="24"/>
          <w:lang w:eastAsia="hr-HR"/>
        </w:rPr>
        <w:t>.08.2017 Posl.br.24  GŽ-R-1330/16-3,</w:t>
      </w:r>
      <w:r>
        <w:rPr>
          <w:rFonts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 w:rsidRPr="00E5125D">
        <w:rPr>
          <w:rFonts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 w:rsidR="00B03C04">
        <w:rPr>
          <w:rFonts w:hAnsi="Times New Roman" w:ascii="Times New Roman"/>
          <w:bCs/>
          <w:color w:val="000000"/>
          <w:sz w:val="24"/>
          <w:szCs w:val="24"/>
          <w:lang w:eastAsia="hr-HR"/>
        </w:rPr>
        <w:t>O</w:t>
      </w:r>
      <w:r w:rsidRPr="00E5125D">
        <w:rPr>
          <w:rFonts w:hAnsi="Times New Roman" w:ascii="Times New Roman"/>
          <w:bCs/>
          <w:color w:val="000000"/>
          <w:sz w:val="24"/>
          <w:szCs w:val="24"/>
          <w:lang w:eastAsia="hr-HR"/>
        </w:rPr>
        <w:t xml:space="preserve">vim presudama je stekao pravo </w:t>
      </w:r>
      <w:r>
        <w:rPr>
          <w:rFonts w:hAnsi="Times New Roman" w:ascii="Times New Roman"/>
          <w:bCs/>
          <w:color w:val="000000"/>
          <w:sz w:val="24"/>
          <w:szCs w:val="24"/>
          <w:lang w:eastAsia="hr-HR"/>
        </w:rPr>
        <w:t>za</w:t>
      </w:r>
      <w:r w:rsidRPr="00E5125D">
        <w:rPr>
          <w:rFonts w:hAnsi="Times New Roman" w:ascii="Times New Roman"/>
          <w:bCs/>
          <w:color w:val="000000"/>
          <w:sz w:val="24"/>
          <w:szCs w:val="24"/>
          <w:lang w:eastAsia="hr-HR"/>
        </w:rPr>
        <w:t xml:space="preserve"> povrat na rad, ali istim nije utvrđeno iznos ni  pravo  </w:t>
      </w:r>
      <w:r>
        <w:rPr>
          <w:rFonts w:hAnsi="Times New Roman" w:ascii="Times New Roman"/>
          <w:bCs/>
          <w:color w:val="000000"/>
          <w:sz w:val="24"/>
          <w:szCs w:val="24"/>
          <w:lang w:eastAsia="hr-HR"/>
        </w:rPr>
        <w:t xml:space="preserve">na </w:t>
      </w:r>
      <w:r w:rsidRPr="00E5125D">
        <w:rPr>
          <w:rFonts w:hAnsi="Times New Roman" w:ascii="Times New Roman"/>
          <w:bCs/>
          <w:color w:val="000000"/>
          <w:sz w:val="24"/>
          <w:szCs w:val="24"/>
          <w:lang w:eastAsia="hr-HR"/>
        </w:rPr>
        <w:t>isplatu plaća za  vrijeme dok se vodio spor.Plaće do otkaza su mu obračunate i isplaćene u cijelosti.</w:t>
      </w:r>
    </w:p>
    <w:p w14:textId="77777777" w14:paraId="6C5A36A2" w:rsidRDefault="00E5125D" w:rsidP="0063239F" w:rsidR="00E5125D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0AD018F5" w14:paraId="2A7A5131" w:rsidRDefault="00645626" w:rsidP="0063239F" w:rsidR="00645626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 xml:space="preserve">U Slavonskom Brodu , </w:t>
      </w:r>
      <w:r w:rsidR="00CC32C1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1</w:t>
      </w:r>
      <w:r w:rsidR="00EE422A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6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.1</w:t>
      </w:r>
      <w:r w:rsidR="00CC32C1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1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.2017</w:t>
      </w:r>
      <w:r w:rsidRPr="006456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                                                  </w:t>
      </w:r>
      <w:r w:rsidR="00BC66C8">
        <w:rPr>
          <w:rFonts w:cs="Arial" w:hAnsi="Arial" w:ascii="Arial"/>
          <w:sz w:val="20"/>
          <w:szCs w:val="20"/>
        </w:rPr>
        <w:t xml:space="preserve">                                                                          </w:t>
      </w:r>
      <w:r>
        <w:rPr>
          <w:rFonts w:cs="Arial" w:hAnsi="Arial" w:ascii="Arial"/>
          <w:sz w:val="20"/>
          <w:szCs w:val="20"/>
        </w:rPr>
        <w:t xml:space="preserve">  </w:t>
      </w:r>
      <w:r w:rsidRPr="00CC32C1">
        <w:rPr>
          <w:rFonts w:cs="Arial" w:hAnsi="Arial" w:ascii="Arial"/>
          <w:b/>
          <w:sz w:val="20"/>
          <w:szCs w:val="20"/>
        </w:rPr>
        <w:t>Stečajni upravitelj</w:t>
      </w:r>
      <w:r w:rsidR="00CC32C1">
        <w:rPr>
          <w:rFonts w:cs="Arial" w:hAnsi="Arial" w:ascii="Arial"/>
          <w:b/>
          <w:sz w:val="20"/>
          <w:szCs w:val="20"/>
        </w:rPr>
        <w:t xml:space="preserve">   </w:t>
      </w:r>
      <w:r w:rsidR="00970CAC" w:rsidRPr="00CC32C1">
        <w:rPr>
          <w:rFonts w:cs="Arial" w:hAnsi="Arial" w:ascii="Arial"/>
          <w:b/>
          <w:sz w:val="20"/>
          <w:szCs w:val="20"/>
        </w:rPr>
        <w:t>Nada Reljić</w:t>
      </w:r>
    </w:p>
    <w:p w14:textId="232E46E6" w14:paraId="4D73892E" w:rsidRDefault="00645626" w:rsidP="00BC66C8" w:rsidR="00645626">
      <w:pPr>
        <w:pStyle w:val="Bezproreda"/>
        <w:jc w:val="right"/>
        <w:rPr>
          <w:rFonts w:cs="Arial" w:hAnsi="Arial" w:ascii="Arial"/>
          <w:sz w:val="20"/>
          <w:szCs w:val="20"/>
        </w:rPr>
      </w:pPr>
    </w:p>
    <w:tbl>
      <w:tblPr>
        <w:tblW w:type="dxa" w:w="15195"/>
        <w:tblInd w:type="dxa" w:w="93"/>
        <w:tblLook w:val="04A0" w:noVBand="1" w:noHBand="0" w:lastColumn="0" w:firstColumn="1" w:lastRow="0" w:firstRow="1"/>
      </w:tblPr>
      <w:tblGrid>
        <w:gridCol w:w="15195"/>
      </w:tblGrid>
      <w:tr w14:textId="77777777" w14:paraId="5A4024A3" w:rsidTr="007338CF" w:rsidR="004C529D" w:rsidRPr="0063239F">
        <w:trPr>
          <w:trHeight w:val="315"/>
        </w:trPr>
        <w:tc>
          <w:tcPr>
            <w:tcW w:type="dxa" w:w="1519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textId="77777777" w14:paraId="7193741B" w:rsidRDefault="004C529D" w:rsidP="004C529D" w:rsidR="004C529D">
            <w:pPr>
              <w:pStyle w:val="Bezproreda"/>
              <w:jc w:val="right"/>
              <w:rPr>
                <w:b/>
                <w:lang w:val="hr-BA"/>
              </w:rPr>
            </w:pPr>
            <w:r>
              <w:rPr>
                <w:b/>
                <w:lang w:val="hr-BA"/>
              </w:rPr>
              <w:lastRenderedPageBreak/>
              <w:t xml:space="preserve">TRGOVAČKI SUD U ZAGREBU </w:t>
            </w:r>
          </w:p>
          <w:p w14:textId="77777777" w14:paraId="40DA27EB" w:rsidRDefault="004C529D" w:rsidP="004C529D" w:rsidR="004C529D">
            <w:pPr>
              <w:pStyle w:val="Bezproreda"/>
              <w:jc w:val="right"/>
              <w:rPr>
                <w:b/>
                <w:lang w:val="hr-BA"/>
              </w:rPr>
            </w:pPr>
            <w:r>
              <w:rPr>
                <w:b/>
                <w:lang w:val="hr-BA"/>
              </w:rPr>
              <w:t>ST- 5877/16</w:t>
            </w:r>
          </w:p>
          <w:p w14:textId="77777777" w14:paraId="3221A9E9" w:rsidRDefault="004C529D" w:rsidP="004C529D" w:rsidR="004C529D" w:rsidRPr="0063239F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  <w:lang w:val="hr-BA"/>
              </w:rPr>
            </w:pPr>
            <w:r w:rsidRPr="0063239F">
              <w:rPr>
                <w:rFonts w:cs="Times New Roman" w:hAnsi="Times New Roman" w:ascii="Times New Roman"/>
                <w:b/>
                <w:sz w:val="24"/>
                <w:szCs w:val="24"/>
                <w:lang w:val="hr-BA"/>
              </w:rPr>
              <w:t>DELTA BLATO d.o.o.-u stečaju</w:t>
            </w:r>
          </w:p>
          <w:p w14:textId="77777777" w14:paraId="508017A6" w:rsidRDefault="004C529D" w:rsidP="004C529D" w:rsidR="004C529D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239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OIB:  02734240858</w:t>
            </w:r>
          </w:p>
          <w:p w14:textId="77777777" w14:paraId="5D182A7F" w:rsidRDefault="004C529D" w:rsidP="004C529D" w:rsidR="004C529D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239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ZAGREB, Karlovačka cesta br 24</w:t>
            </w:r>
          </w:p>
          <w:p w14:textId="77777777" w14:paraId="03233942" w:rsidRDefault="004C529D" w:rsidP="004C529D" w:rsidR="004C529D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textId="3DE49B02" w14:paraId="057E52EE" w:rsidRDefault="004C529D" w:rsidP="0009522E" w:rsidR="004C529D" w:rsidRPr="0063239F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3239F"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TABLICA STEČAJNOG UPRAVITELJA ZA ISPITNO ROČIŠTE </w:t>
            </w:r>
          </w:p>
        </w:tc>
      </w:tr>
    </w:tbl>
    <w:p w14:textId="77777777" w14:paraId="44D5E5CC" w:rsidRDefault="004C529D" w:rsidP="00674B04" w:rsidR="0023533F">
      <w:pPr>
        <w:pStyle w:val="Bezproreda"/>
        <w:ind w:firstLine="567" w:right="-1003" w:left="-567"/>
        <w:rPr>
          <w:rFonts w:cs="Times New Roman" w:hAnsi="Times New Roman" w:ascii="Times New Roman"/>
          <w:b/>
          <w:sz w:val="24"/>
          <w:szCs w:val="24"/>
          <w:lang w:val="hr-BA"/>
        </w:rPr>
      </w:pP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                                                                                   </w:t>
      </w:r>
    </w:p>
    <w:p w14:textId="5CDD96E1" w14:paraId="17A5E520" w:rsidRDefault="004C529D" w:rsidP="0023533F" w:rsidR="004C529D">
      <w:pPr>
        <w:pStyle w:val="Bezproreda"/>
        <w:ind w:firstLine="567" w:right="-1003" w:left="-567"/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 xml:space="preserve">VJEROVNICI </w:t>
      </w:r>
      <w:r>
        <w:rPr>
          <w:rFonts w:cs="Times New Roman" w:hAnsi="Times New Roman" w:ascii="Times New Roman"/>
          <w:b/>
          <w:sz w:val="24"/>
          <w:szCs w:val="24"/>
          <w:lang w:val="hr-BA"/>
        </w:rPr>
        <w:t xml:space="preserve">DRUGOG </w:t>
      </w: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VIŠEG ISPLATNOG REDA</w:t>
      </w:r>
    </w:p>
    <w:p w14:textId="567A5D8D" w14:paraId="23B8DE85" w:rsidRDefault="004C529D" w:rsidP="004C529D" w:rsidR="004C529D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206E369C" w14:paraId="2F63BD9F" w:rsidRDefault="00674B04" w:rsidP="004C529D" w:rsidR="00674B04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tbl>
      <w:tblPr>
        <w:tblW w:type="dxa" w:w="15388"/>
        <w:tblInd w:type="dxa" w:w="-10"/>
        <w:tblLayout w:type="fixed"/>
        <w:tblLook w:val="04A0" w:noVBand="1" w:noHBand="0" w:lastColumn="0" w:firstColumn="1" w:lastRow="0" w:firstRow="1"/>
      </w:tblPr>
      <w:tblGrid>
        <w:gridCol w:w="578"/>
        <w:gridCol w:w="1783"/>
        <w:gridCol w:w="1608"/>
        <w:gridCol w:w="1701"/>
        <w:gridCol w:w="1418"/>
        <w:gridCol w:w="1134"/>
        <w:gridCol w:w="1428"/>
        <w:gridCol w:w="1123"/>
        <w:gridCol w:w="1418"/>
        <w:gridCol w:w="1388"/>
        <w:gridCol w:w="1809"/>
      </w:tblGrid>
      <w:tr w14:textId="77777777" w14:paraId="2FF2A452" w:rsidTr="0023533F" w:rsidR="0023533F" w:rsidRPr="00BB4689">
        <w:trPr>
          <w:trHeight w:val="800"/>
        </w:trPr>
        <w:tc>
          <w:tcPr>
            <w:tcW w:type="dxa" w:w="57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DAFEAF5" w14:paraId="4ABA431B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B468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R</w:t>
            </w:r>
            <w:r w:rsidR="0023533F" w:rsidRPr="00BB468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 B </w:t>
            </w:r>
            <w:r w:rsidRPr="00BB468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Tr</w:t>
            </w:r>
          </w:p>
        </w:tc>
        <w:tc>
          <w:tcPr>
            <w:tcW w:type="dxa" w:w="1783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6AD4929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B468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dxa" w:w="160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0DC8862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B468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dxa" w:w="1701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4768CCF3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B468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141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A8B6CB5" w:rsidRDefault="00EE119D" w:rsidP="0023533F" w:rsidR="00BB4689" w:rsidRPr="00BB4689">
            <w:pPr>
              <w:spacing w:lineRule="auto" w:line="240" w:after="0"/>
              <w:rPr>
                <w:rFonts w:cs="Calibri"/>
                <w:u w:val="single"/>
                <w:lang w:eastAsia="hr-HR"/>
              </w:rPr>
            </w:pPr>
            <w:hyperlink r:id="rId10" w:anchor="RANGE!#REF!" w:history="true">
              <w:r w:rsidR="00BB4689" w:rsidRPr="00BB4689">
                <w:rPr>
                  <w:rFonts w:cs="Calibri"/>
                  <w:u w:val="single"/>
                  <w:lang w:eastAsia="hr-HR"/>
                </w:rPr>
                <w:t>Iznos prijavljene tražbine (kn)[1]</w:t>
              </w:r>
            </w:hyperlink>
          </w:p>
        </w:tc>
        <w:tc>
          <w:tcPr>
            <w:tcW w:type="dxa" w:w="1134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1D61AD7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B468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dxa" w:w="142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DD0A80F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B468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Iznos priznate tražbine  (kn)</w:t>
            </w:r>
          </w:p>
        </w:tc>
        <w:tc>
          <w:tcPr>
            <w:tcW w:type="dxa" w:w="1123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08CC2E54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B468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Pravna osnova priznate tražbine</w:t>
            </w:r>
          </w:p>
        </w:tc>
        <w:tc>
          <w:tcPr>
            <w:tcW w:type="dxa" w:w="141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hideMark/>
          </w:tcPr>
          <w:p w14:textId="21EEBE63" w14:paraId="1C1A0F0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IZNOS OSPOREN</w:t>
            </w:r>
            <w:r w:rsidR="0023533F">
              <w:rPr>
                <w:rFonts w:cs="Calibri"/>
                <w:color w:val="000000"/>
                <w:lang w:eastAsia="hr-HR"/>
              </w:rPr>
              <w:t xml:space="preserve"> </w:t>
            </w:r>
            <w:r w:rsidRPr="00BB4689">
              <w:rPr>
                <w:rFonts w:cs="Calibri"/>
                <w:color w:val="000000"/>
                <w:lang w:eastAsia="hr-HR"/>
              </w:rPr>
              <w:t>TRAŽBINE</w:t>
            </w:r>
          </w:p>
        </w:tc>
        <w:tc>
          <w:tcPr>
            <w:tcW w:type="dxa" w:w="138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hideMark/>
          </w:tcPr>
          <w:p w14:textId="36D3E9B1" w14:paraId="2EC04AF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RAZLOG OSPORAV</w:t>
            </w:r>
          </w:p>
        </w:tc>
        <w:tc>
          <w:tcPr>
            <w:tcW w:type="dxa" w:w="1809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AB9080F" w14:paraId="22083554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B468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Oznaka ovršne isprave ispravi</w:t>
            </w:r>
          </w:p>
        </w:tc>
      </w:tr>
      <w:tr w14:textId="77777777" w14:paraId="5764157B" w:rsidTr="0023533F" w:rsidR="0023533F" w:rsidRPr="00BB4689">
        <w:trPr>
          <w:trHeight w:val="800"/>
        </w:trPr>
        <w:tc>
          <w:tcPr>
            <w:tcW w:type="dxa" w:w="57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0A96983D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83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4E5B0359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0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149C4719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4A6054C9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6CA18087" w:rsidRDefault="00BB4689" w:rsidP="0023533F" w:rsidR="00BB4689" w:rsidRPr="00BB4689">
            <w:pPr>
              <w:spacing w:lineRule="auto" w:line="240" w:after="0"/>
              <w:rPr>
                <w:rFonts w:cs="Calibri"/>
                <w:u w:val="single"/>
                <w:lang w:eastAsia="hr-HR"/>
              </w:rPr>
            </w:pPr>
          </w:p>
        </w:tc>
        <w:tc>
          <w:tcPr>
            <w:tcW w:type="dxa" w:w="1134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0ACCAF43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hideMark/>
          </w:tcPr>
          <w:p w14:textId="77777777" w14:paraId="696C4653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23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79D2C5B3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hideMark/>
          </w:tcPr>
          <w:p w14:textId="77777777" w14:paraId="25F7654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38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hideMark/>
          </w:tcPr>
          <w:p w14:textId="77777777" w14:paraId="1EF53B5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809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40F3788A" w:rsidRDefault="00BB4689" w:rsidP="0023533F" w:rsidR="00BB4689" w:rsidRPr="00BB4689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14:textId="77777777" w14:paraId="750473DA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3598F73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485193A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GRAD ZAGREB KOMUNALNI DOPR.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C9B871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6181789437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599D05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trg.Stjepana Radića 1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8D9D3B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903981,71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479B41E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A3B5C5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903981,71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4253066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62A1E4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8D8306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38C4E7F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4889AA19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46DD731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894639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HRVATSKE VODE vodogosp.odjel za gornju savu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FBC65F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28921383001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9A0F96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ul.grada Vukovara 220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F8D504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14068,08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4B4E1F9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F1ED59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14068,08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2CF51E1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28FDAC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3C7F0C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586C29B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 I RJ.O OVRSI-</w:t>
            </w:r>
          </w:p>
        </w:tc>
      </w:tr>
      <w:tr w14:textId="77777777" w14:paraId="07A27E74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644F5FA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414F94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.HRVATSKE VODE odjel za gornju savu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3AB3B4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28921383001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B0E1EF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ul.grada Vukovara 220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7C77D9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1335189,59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0B2AE89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829F30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1335189,59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4C5D04E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792A01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F152BD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2A40810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ov.rješ.325-08</w:t>
            </w:r>
          </w:p>
        </w:tc>
      </w:tr>
      <w:tr w14:textId="77777777" w14:paraId="7F1465AE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7FD9CF4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4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1F0C36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AM-INTERIJERI OBRT ZA STROPOVE Mato  Tolić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C85620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44119067267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40F241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PODVRTI 10 PRIGORJE BRDOVAČKO, 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63E8C6B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109839,75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41B7EE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DE0D88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109839,75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15E0C20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A80B62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6D9AD3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47D630A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1162502D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4C8DB23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2FA679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GRAD ZAGREB KOMUNALNA NAKNADA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B6582A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61817894937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052C08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trg.Stjepana Radića 1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1B1A05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25394,33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65FF4A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A39917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25394,33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D8E8A8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065200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28A953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98B55A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ovr.rj UP-2017-</w:t>
            </w:r>
          </w:p>
        </w:tc>
      </w:tr>
      <w:tr w14:textId="77777777" w14:paraId="2B7C0B49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03AA8AA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0967E1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GRAD ZAGREB REKLAME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86F11A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61817894937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080494A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trg.Stjepana Radića 1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2C7768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28161,94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919F04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324B81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28161,94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2B6A5A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3FD5E4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A1640C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2C0DA1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OVRV 5468 PO Stpn-393-</w:t>
            </w:r>
          </w:p>
        </w:tc>
      </w:tr>
      <w:tr w14:textId="77777777" w14:paraId="213E7D32" w:rsidTr="0023533F" w:rsidR="0023533F" w:rsidRPr="00BB4689">
        <w:trPr>
          <w:trHeight w:val="660"/>
        </w:trPr>
        <w:tc>
          <w:tcPr>
            <w:tcW w:type="dxa" w:w="57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50C9C25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lastRenderedPageBreak/>
              <w:t>7</w:t>
            </w:r>
          </w:p>
        </w:tc>
        <w:tc>
          <w:tcPr>
            <w:tcW w:type="dxa" w:w="17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7306C4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VIP NET d.o.o.</w:t>
            </w:r>
          </w:p>
        </w:tc>
        <w:tc>
          <w:tcPr>
            <w:tcW w:type="dxa" w:w="160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7B5B06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29524210204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03C975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vrtni put 1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F86A21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18567,18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B065DF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E4FE3B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18567,18</w:t>
            </w:r>
          </w:p>
        </w:tc>
        <w:tc>
          <w:tcPr>
            <w:tcW w:type="dxa" w:w="112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9DF974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1BA862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BB99BC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7A9AD73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PRESUDA 4557/150</w:t>
            </w:r>
          </w:p>
        </w:tc>
      </w:tr>
      <w:tr w14:textId="77777777" w14:paraId="0F745DDA" w:rsidTr="0023533F" w:rsidR="0023533F" w:rsidRPr="00BB4689">
        <w:trPr>
          <w:trHeight w:val="660"/>
        </w:trPr>
        <w:tc>
          <w:tcPr>
            <w:tcW w:type="dxa" w:w="57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7555AD8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</w:t>
            </w:r>
          </w:p>
        </w:tc>
        <w:tc>
          <w:tcPr>
            <w:tcW w:type="dxa" w:w="17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2EEB6A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FINA- FINANCIJSKA AGENCIJA</w:t>
            </w:r>
          </w:p>
        </w:tc>
        <w:tc>
          <w:tcPr>
            <w:tcW w:type="dxa" w:w="160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AE2483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85821130368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5FA13B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Ul grada Vukovara 70 ZAGREB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5D33F3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9481,04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42D758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F03881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9481,04</w:t>
            </w:r>
          </w:p>
        </w:tc>
        <w:tc>
          <w:tcPr>
            <w:tcW w:type="dxa" w:w="112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58A0EA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C615DE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E5C788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4C87C3E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RJEŠENJE NAGODB.VIJEĆA 5720 I I Stpn-393-</w:t>
            </w:r>
          </w:p>
        </w:tc>
      </w:tr>
      <w:tr w14:textId="77777777" w14:paraId="4773DFEE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7E41263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9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2465259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EUROLAM d.o.o.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760D31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32619029079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88E4DF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RAKITJE, VOČARSKS 6/B GRAD SVETA NEDELJA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652540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180671,14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F6D583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0DE3C7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180671,14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8C2EFE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979899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6A05F0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169EB4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143565 +kte</w:t>
            </w:r>
          </w:p>
        </w:tc>
      </w:tr>
      <w:tr w14:textId="77777777" w14:paraId="280B23A1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43627ED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10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4A8954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GAŠO 11 d.o.o.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272E3B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83896126737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4C95A13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cerje Pavla Tukeca 1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355AED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805944,74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9223AD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138FD5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805944,74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25AB56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CEE64B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099DB8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98896B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Stpn-393-+kte</w:t>
            </w:r>
          </w:p>
        </w:tc>
      </w:tr>
      <w:tr w14:textId="77777777" w14:paraId="60D2B0D5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4E62AAF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11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A45602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MF POREZNA UPRAVA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287A32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889B10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PU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5585DE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762841,94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A1798E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rje.PU +Stpn-393/14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6508C1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762841,94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4B1A0E9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RJ.pu +Stpn-393-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1AF7DD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47B950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410BA9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rješenja PU do 7-2017 Stpn-393-</w:t>
            </w:r>
          </w:p>
        </w:tc>
      </w:tr>
      <w:tr w14:textId="77777777" w14:paraId="1DB85CF8" w:rsidTr="0023533F" w:rsidR="0023533F" w:rsidRPr="00BB4689">
        <w:trPr>
          <w:trHeight w:val="88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0DD6B8E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12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017FD0A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PROJEKTNI BIRO  NOVKOVIĆ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F75727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o1699883332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7B5DFA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ZAGREB palinkovečka 19 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7510E0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425965,37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B92E47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D52F06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184747,01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1DEB84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851440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241218,36</w:t>
            </w:r>
          </w:p>
        </w:tc>
        <w:tc>
          <w:tcPr>
            <w:tcW w:type="dxa" w:w="13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0AC9E0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 sporu Povrv-2409/2017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936932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priznato ovr.ispr.393</w:t>
            </w:r>
          </w:p>
        </w:tc>
      </w:tr>
      <w:tr w14:textId="77777777" w14:paraId="3CE79A2F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44D35E1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13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BCDD44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Zagrebački Holding d.o.o.. ČISTOĆA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255708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85584865987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42CB931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ul grada Vukovara 41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6D67FD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6.860,00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DF44F6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097D20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6.860,00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B6130A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A9570C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2138B6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72D6FE5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OVRV 10309/16</w:t>
            </w:r>
          </w:p>
        </w:tc>
      </w:tr>
      <w:tr w14:textId="77777777" w14:paraId="20650AAF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1C12C36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14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6E0424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RWE ENERGIJA d.o.o.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45C810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81103558092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BCEC97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Capraška 6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7132DC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14456,89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5D0CFF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RAČUNI 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6C6FCF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14456,89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AE2649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RAČUNI 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A39FA2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D3E895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327293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05A19EAB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5F579E0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15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F569D8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HRVATSKO DRUŠTVO SKLADATELJA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8E6313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56668956985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1FAD76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berisavljevičeva 9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F26951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6393,3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0633355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591AF8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6393,3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108C4D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8740F1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774055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8FD39D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357835AF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2450AF4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16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660461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VODOOPSKRBA I ODVODNJA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66E261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83416546499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AB8279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folnegovičeva br. 1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5D44AD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28431,29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C47D26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OBRAČUN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A5E968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28431,29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9C170D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OBRAČUN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D13B47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7FFEFF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10A56DF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Stpn-393- +ovr2017+kte </w:t>
            </w:r>
          </w:p>
        </w:tc>
      </w:tr>
      <w:tr w14:textId="77777777" w14:paraId="6B07FA3A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5FB040B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17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7AF3A3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MOJE BOJE d.o.o.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8584CD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82612647503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E894C5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karlovačka cesta 4a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4429D3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20043,07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A9536B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961FDF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20043,07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F59295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A93364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C956B6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B4617B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63C8B75E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2C1778D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18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B84581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HRT-HRVATSKA RADIOTELEVIZIJA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F33CE0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68419124305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173EFC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prisavlje 3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7C2B48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8372,29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39590D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BE1649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8372,29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0DDA7D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27C9D8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1B4F7C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69240B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67C6A2C7" w:rsidTr="0023533F" w:rsidR="0023533F" w:rsidRPr="00BB4689">
        <w:trPr>
          <w:trHeight w:val="66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262F6EB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19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4B7F71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FIDRIH d.o.o.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090050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O2186824032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01EA4A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BEDENEČKI PUT 2 SESVETSKI KRLJEVAC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2A082B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5963,5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2C2DE8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IOS 2017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8E092A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5963,5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A67CD5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IOS 2017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B3C676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758B9F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1E3B5E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5BD09D9D" w:rsidTr="0023533F" w:rsidR="0023533F" w:rsidRPr="00BB4689">
        <w:trPr>
          <w:trHeight w:val="660"/>
        </w:trPr>
        <w:tc>
          <w:tcPr>
            <w:tcW w:type="dxa" w:w="57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4A5FA52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lastRenderedPageBreak/>
              <w:t>20</w:t>
            </w:r>
          </w:p>
        </w:tc>
        <w:tc>
          <w:tcPr>
            <w:tcW w:type="dxa" w:w="17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24FA27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HEP-operater distr.sustava d.o.o.Elektra Zagreb</w:t>
            </w:r>
          </w:p>
        </w:tc>
        <w:tc>
          <w:tcPr>
            <w:tcW w:type="dxa" w:w="160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419364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46830600751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6451E3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gunduličeva 32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4A4C93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17649,18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40C84DB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F5B818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17649,18</w:t>
            </w:r>
          </w:p>
        </w:tc>
        <w:tc>
          <w:tcPr>
            <w:tcW w:type="dxa" w:w="112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5484525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358701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2D1B01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615D855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311AC248" w:rsidTr="0023533F" w:rsidR="0023533F" w:rsidRPr="00BB4689">
        <w:trPr>
          <w:trHeight w:val="62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6D3B6F6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21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C2E3E7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HEP ELEKTRA d.o.o.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51FA9A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43965974818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ABC7BF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Ul grada vukovara 37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BED1FE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1788,16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2ECD07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205EA8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1788,16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803F91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B77C75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D27223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159122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14DAA254" w:rsidTr="0023533F" w:rsidR="0023533F" w:rsidRPr="00BB4689">
        <w:trPr>
          <w:trHeight w:val="62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6A9C02A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22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E1E608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ERSTE-STEIERMARKISCH BANK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E6962F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23057039320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C07AF9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jadranski trg 3a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DE7534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9040,33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E72791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UG.O OTV.RN1100584988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89C97A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9040,33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A73179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UG.O OTV.RN1100584988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C5CFCF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6611B9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66B7E5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2BD8ED2C" w:rsidTr="0023533F" w:rsidR="0023533F" w:rsidRPr="00BB4689">
        <w:trPr>
          <w:trHeight w:val="62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2292386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23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E8975C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 3K d.o.o.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A77D79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O3144491968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429596B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Ul grada vukovara 62 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FC3B76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6930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260E5B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RN 72-01/16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A59163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6930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6B5FE1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RN72/16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EE0B3F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D64996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75E686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51C9FAFC" w:rsidTr="0023533F" w:rsidR="0023533F" w:rsidRPr="00BB4689">
        <w:trPr>
          <w:trHeight w:val="62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3C0F871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24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ABDD8C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AUTOPRIJEVIZNIK ANĐELKO UKAS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032A50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20208743744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1F11F9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don Antuna Božića 11 Jezera, otok Murter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A55798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102375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C235D0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Stpn-393-+.KTE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3B47F2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102375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E7DE79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Stpn-393-+.KTE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F29393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4B8575E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A0A221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Stpn-393-+DIO KTE  OD 21072</w:t>
            </w:r>
          </w:p>
        </w:tc>
      </w:tr>
      <w:tr w14:textId="77777777" w14:paraId="68DB0525" w:rsidTr="0023533F" w:rsidR="0023533F" w:rsidRPr="00BB4689">
        <w:trPr>
          <w:trHeight w:val="62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4CAE655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25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972CBF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ODVJETNIK MARKO SAMARĐIJA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407AB4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62398239711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541C55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ul Ivana Gundulića 36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73D581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228281,25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768C23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UG.O ZASTUPANJU 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8EEC43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228281,25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AEA59D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UG.O ZASTUPANJU 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B8510C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AE1784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6D15C9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642BA01E" w:rsidTr="0023533F" w:rsidR="0023533F" w:rsidRPr="00BB4689">
        <w:trPr>
          <w:trHeight w:val="62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35613DE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26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E916CA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IVICA KOVAČEVIĆ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C01844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256047224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413B7FC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III Pile 29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2A146F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02D280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 ugovoru o preuz.duga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F64B53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50.000,00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58996D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uplata po ugovoru o pozjmici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A6C7A1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E93AE5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29473D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3A893DB0" w:rsidTr="0023533F" w:rsidR="0023533F" w:rsidRPr="00BB4689">
        <w:trPr>
          <w:trHeight w:val="62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78AA898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27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16A9F5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SANDRA EVAČIĆ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27089E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94901767307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2682C7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 III Pile 29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17E327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161B36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uplata po ugovoru o pozjmici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C2D340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50.000,00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D323C8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uplata po ugovoru o pozjmici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B47BE4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A5CC54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409E45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697BBC08" w:rsidTr="0023533F" w:rsidR="0023533F" w:rsidRPr="00BB4689">
        <w:trPr>
          <w:trHeight w:val="62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3E10546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28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38256C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GRADSKA PLINARA ZAGREB OPSKRBA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A489B1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74364571096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E737A8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Radnička cesta br.a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F317D5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51.927,12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8A15D3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mj.Račun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181400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51.927,12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681FF7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mj.Račun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433726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4B85CA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FC6D23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OVR1328/14,132714 I DR.</w:t>
            </w:r>
          </w:p>
        </w:tc>
      </w:tr>
      <w:tr w14:textId="77777777" w14:paraId="403A5C3A" w:rsidTr="0023533F" w:rsidR="0023533F" w:rsidRPr="00BB4689">
        <w:trPr>
          <w:trHeight w:val="880"/>
        </w:trPr>
        <w:tc>
          <w:tcPr>
            <w:tcW w:type="dxa" w:w="5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4AE96B4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29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7C4691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AQUAESTIL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50168D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31474494722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21F916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UL.GRADA MAINZA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01A67C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429.629,47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400BEFB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 NOVI RN. +OBR.KTA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4F8492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429.629,47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41A1DF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OV-8996 -500000 ZADUŽ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8FBDE8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193AB9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929B61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OV-8996 -500000 ZADUŽ</w:t>
            </w:r>
          </w:p>
        </w:tc>
      </w:tr>
      <w:tr w14:textId="77777777" w14:paraId="01B697D7" w:rsidTr="00304D65" w:rsidR="0023533F" w:rsidRPr="00BB4689">
        <w:trPr>
          <w:trHeight w:val="620"/>
        </w:trPr>
        <w:tc>
          <w:tcPr>
            <w:tcW w:type="dxa" w:w="5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19F103C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30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E2B841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Mejrima Maxuni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676940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56737207819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E18F90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vlaška 67 i rudeška 177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F16556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149521,06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6D69A9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1F68F9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0,00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AEE845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B58EA0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149521,06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D18081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 sporu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DFBD8B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NIJE OBAVILA POSAO</w:t>
            </w:r>
          </w:p>
        </w:tc>
      </w:tr>
      <w:tr w14:textId="77777777" w14:paraId="250D2150" w:rsidTr="00304D65" w:rsidR="0023533F" w:rsidRPr="00BB4689">
        <w:trPr>
          <w:trHeight w:val="620"/>
        </w:trPr>
        <w:tc>
          <w:tcPr>
            <w:tcW w:type="dxa" w:w="57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54EBCA0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31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4B24DD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STATIČKI PROJEKTNI URED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76196D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O8413028683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5E4664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RENDULIČEVA 28 ZAGREB 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634D09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10146,4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332209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51A345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10146,4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09572A3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FFAC7B5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2CC5B2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74D185F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6442A6A9" w:rsidTr="0023533F" w:rsidR="0023533F" w:rsidRPr="00BB4689">
        <w:trPr>
          <w:trHeight w:val="620"/>
        </w:trPr>
        <w:tc>
          <w:tcPr>
            <w:tcW w:type="dxa" w:w="57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03C3B6A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lastRenderedPageBreak/>
              <w:t>32</w:t>
            </w:r>
          </w:p>
        </w:tc>
        <w:tc>
          <w:tcPr>
            <w:tcW w:type="dxa" w:w="17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644090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IMAGO REKLAMNA AGENCIJA</w:t>
            </w:r>
          </w:p>
        </w:tc>
        <w:tc>
          <w:tcPr>
            <w:tcW w:type="dxa" w:w="160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B1B26E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41856116339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BAFA80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UL.GRADA VUKOVARA 271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CCE258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10919,06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B82981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RAČ.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C11818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10919,06</w:t>
            </w:r>
          </w:p>
        </w:tc>
        <w:tc>
          <w:tcPr>
            <w:tcW w:type="dxa" w:w="112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36A1C87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7955E1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846994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0773103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311A7A5F" w:rsidTr="0023533F" w:rsidR="0023533F" w:rsidRPr="00BB4689">
        <w:trPr>
          <w:trHeight w:val="620"/>
        </w:trPr>
        <w:tc>
          <w:tcPr>
            <w:tcW w:type="dxa" w:w="57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6C008B9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33</w:t>
            </w:r>
          </w:p>
        </w:tc>
        <w:tc>
          <w:tcPr>
            <w:tcW w:type="dxa" w:w="17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BF7224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MAĐER JOSIP</w:t>
            </w:r>
          </w:p>
        </w:tc>
        <w:tc>
          <w:tcPr>
            <w:tcW w:type="dxa" w:w="160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2EAC72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81760014433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03E6D00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ZAGREB, REMETINAČKI GAJ 27 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8C854F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1789660,1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4871960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895DF4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1789660,1</w:t>
            </w:r>
          </w:p>
        </w:tc>
        <w:tc>
          <w:tcPr>
            <w:tcW w:type="dxa" w:w="112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38A3012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071148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D2C8E0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615265D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211CB9AB" w:rsidTr="00304D65" w:rsidR="0023533F" w:rsidRPr="00BB4689">
        <w:trPr>
          <w:trHeight w:val="620"/>
        </w:trPr>
        <w:tc>
          <w:tcPr>
            <w:tcW w:type="dxa" w:w="5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5FD552F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34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15DDDB3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NIKOLA HRANILOVIĆ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B300AB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81548231629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D174B9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ZAGREB, TRNSKO 1 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1BAF21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2.289.053,10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7BE60BE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UGOVOR SA DELTA NEKRETNINE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364B6C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09C4D0E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E8E006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2289053,1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8B195BC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1FC9F08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SPOR VEZA P-860/2017</w:t>
            </w:r>
          </w:p>
        </w:tc>
      </w:tr>
      <w:tr w14:textId="77777777" w14:paraId="441FF019" w:rsidTr="00304D65" w:rsidR="0023533F" w:rsidRPr="00BB4689">
        <w:trPr>
          <w:trHeight w:val="620"/>
        </w:trPr>
        <w:tc>
          <w:tcPr>
            <w:tcW w:type="dxa" w:w="57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660B940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35</w:t>
            </w:r>
          </w:p>
        </w:tc>
        <w:tc>
          <w:tcPr>
            <w:tcW w:type="dxa" w:w="17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53BF377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GE-MA TEAM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7F80B4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64235470666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11D55D9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PODRAVSKA 10,DONJA DUBRAVA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1751A1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237574,78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4475C35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4D386D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237574,78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71E7F23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A431BC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B8DF41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7FD9084A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2EAF4784" w:rsidTr="00304D65" w:rsidR="0023533F" w:rsidRPr="00BB4689">
        <w:trPr>
          <w:trHeight w:val="620"/>
        </w:trPr>
        <w:tc>
          <w:tcPr>
            <w:tcW w:type="dxa" w:w="57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184ADA9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36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AB138E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ELEKTRO TERMIČKI SUSTAVI</w:t>
            </w:r>
          </w:p>
        </w:tc>
        <w:tc>
          <w:tcPr>
            <w:tcW w:type="dxa" w:w="16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BE0285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66950824428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179780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NOVA GRADIŠKA , BARUNA TRENKA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BFFD67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306138,51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00D2F57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UG.O GRAĐENJU</w:t>
            </w:r>
          </w:p>
        </w:tc>
        <w:tc>
          <w:tcPr>
            <w:tcW w:type="dxa" w:w="14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8206B9E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306138,51</w:t>
            </w:r>
          </w:p>
        </w:tc>
        <w:tc>
          <w:tcPr>
            <w:tcW w:type="dxa" w:w="11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4ECD508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59674C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3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80BB3B0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23F95143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OVR 2362,14</w:t>
            </w:r>
          </w:p>
        </w:tc>
      </w:tr>
      <w:tr w14:textId="77777777" w14:paraId="68015B25" w:rsidTr="00304D65" w:rsidR="0023533F" w:rsidRPr="00BB4689">
        <w:trPr>
          <w:trHeight w:val="620"/>
        </w:trPr>
        <w:tc>
          <w:tcPr>
            <w:tcW w:type="dxa" w:w="57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1557541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37</w:t>
            </w:r>
          </w:p>
        </w:tc>
        <w:tc>
          <w:tcPr>
            <w:tcW w:type="dxa" w:w="17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5240E41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ALPHACHROM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E7B575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18966227376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14:textId="77777777" w14:paraId="7CD290A6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ZAGREB,KARLOVAČKA CESTA 24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5042DA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167833,92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hideMark/>
          </w:tcPr>
          <w:p w14:textId="77777777" w14:paraId="7C5881E2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 xml:space="preserve">rn za radove </w:t>
            </w:r>
          </w:p>
        </w:tc>
        <w:tc>
          <w:tcPr>
            <w:tcW w:type="dxa" w:w="14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A7BC4F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167833,92</w:t>
            </w:r>
          </w:p>
        </w:tc>
        <w:tc>
          <w:tcPr>
            <w:tcW w:type="dxa" w:w="1123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hideMark/>
          </w:tcPr>
          <w:p w14:textId="77777777" w14:paraId="2940405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0F08F04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38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7AB3E48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hideMark/>
          </w:tcPr>
          <w:p w14:textId="77777777" w14:paraId="0F8121FB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prij.tražbina nakon prijeboj</w:t>
            </w:r>
          </w:p>
        </w:tc>
      </w:tr>
      <w:tr w14:textId="77777777" w14:paraId="33A5FF53" w:rsidTr="0023533F" w:rsidR="0023533F" w:rsidRPr="00BB4689">
        <w:trPr>
          <w:trHeight w:val="540"/>
        </w:trPr>
        <w:tc>
          <w:tcPr>
            <w:tcW w:type="dxa" w:w="57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171286CA" w:rsidRDefault="00BB4689" w:rsidP="0023533F" w:rsidR="00BB4689" w:rsidRPr="00BB4689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BB4689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3CC9BFE3" w:rsidRDefault="00BB4689" w:rsidP="0023533F" w:rsidR="00BB4689" w:rsidRPr="00BB4689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BB4689">
              <w:rPr>
                <w:rFonts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6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22D32C67" w:rsidRDefault="00BB4689" w:rsidP="0023533F" w:rsidR="00BB4689" w:rsidRPr="00BB4689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BB4689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1A5B2318" w:rsidRDefault="00BB4689" w:rsidP="0023533F" w:rsidR="00BB4689" w:rsidRPr="00BB4689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BB4689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55E019F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10145122,16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7271098D" w:rsidRDefault="00BB4689" w:rsidP="0023533F" w:rsidR="00BB4689" w:rsidRPr="00BB4689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BB4689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42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588496D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7465329,64</w:t>
            </w:r>
          </w:p>
        </w:tc>
        <w:tc>
          <w:tcPr>
            <w:tcW w:type="dxa" w:w="11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0875C753" w:rsidRDefault="00BB4689" w:rsidP="0023533F" w:rsidR="00BB4689" w:rsidRPr="00BB4689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BB4689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96C5DD9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2679792,52</w:t>
            </w:r>
          </w:p>
        </w:tc>
        <w:tc>
          <w:tcPr>
            <w:tcW w:type="dxa" w:w="13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D590521" w:rsidRDefault="00BB4689" w:rsidP="0023533F" w:rsidR="00BB4689" w:rsidRPr="00BB4689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BB4689">
              <w:rPr>
                <w:rFonts w:cs="Calibri"/>
                <w:color w:val="000000"/>
                <w:lang w:eastAsia="hr-HR"/>
              </w:rPr>
              <w:t>0</w:t>
            </w:r>
          </w:p>
        </w:tc>
        <w:tc>
          <w:tcPr>
            <w:tcW w:type="dxa" w:w="18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1B269EC7" w:rsidRDefault="00BB4689" w:rsidP="0023533F" w:rsidR="00BB4689" w:rsidRPr="00BB4689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BB4689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</w:tr>
    </w:tbl>
    <w:p w14:textId="77777777" w14:paraId="40075477" w:rsidRDefault="0023533F" w:rsidP="004C529D" w:rsidR="0023533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0C414BD8" w14:paraId="5DA7C64F" w:rsidRDefault="0023533F" w:rsidP="004C529D" w:rsidR="0023533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2A3C12BE" w14:paraId="1F388066" w:rsidRDefault="00674B04" w:rsidP="004C529D" w:rsidR="00674B04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77777777" w14:paraId="4F4D2548" w:rsidRDefault="000D6FB9" w:rsidP="00CF421A" w:rsidR="000D6FB9">
      <w:pPr>
        <w:pStyle w:val="Bezproreda"/>
        <w:jc w:val="right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29B6221B" w14:paraId="159074AB" w:rsidRDefault="004C529D" w:rsidP="00CF421A" w:rsidR="00CF421A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 xml:space="preserve">U Slavonskom Brodu , </w:t>
      </w:r>
      <w:r w:rsidR="006215C8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16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.1</w:t>
      </w:r>
      <w:r w:rsidR="006215C8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1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.2017</w:t>
      </w:r>
      <w:r w:rsidRPr="006456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4C529D">
        <w:rPr>
          <w:rFonts w:cs="Arial" w:hAnsi="Arial" w:ascii="Arial"/>
          <w:b/>
          <w:sz w:val="20"/>
          <w:szCs w:val="20"/>
        </w:rPr>
        <w:t>Stečajni upravitelj</w:t>
      </w:r>
      <w:r w:rsidR="00CF421A" w:rsidRPr="00CF421A">
        <w:rPr>
          <w:rFonts w:cs="Arial" w:hAnsi="Arial" w:ascii="Arial"/>
          <w:b/>
          <w:sz w:val="20"/>
          <w:szCs w:val="20"/>
        </w:rPr>
        <w:t xml:space="preserve"> </w:t>
      </w:r>
      <w:r w:rsidR="00CF421A" w:rsidRPr="004C529D">
        <w:rPr>
          <w:rFonts w:cs="Arial" w:hAnsi="Arial" w:ascii="Arial"/>
          <w:b/>
          <w:sz w:val="20"/>
          <w:szCs w:val="20"/>
        </w:rPr>
        <w:t xml:space="preserve">Nada Reljić </w:t>
      </w:r>
    </w:p>
    <w:p w14:textId="19669CA9" w14:paraId="381A7365" w:rsidRDefault="004C529D" w:rsidP="004C529D" w:rsidR="004C529D" w:rsidRPr="004C529D">
      <w:pPr>
        <w:pStyle w:val="Bezproreda"/>
        <w:rPr>
          <w:rFonts w:cs="Arial" w:hAnsi="Arial" w:ascii="Arial"/>
          <w:b/>
          <w:sz w:val="20"/>
          <w:szCs w:val="20"/>
        </w:rPr>
      </w:pPr>
      <w:r w:rsidRPr="004C529D">
        <w:rPr>
          <w:rFonts w:cs="Arial" w:hAnsi="Arial" w:ascii="Arial"/>
          <w:b/>
          <w:sz w:val="20"/>
          <w:szCs w:val="20"/>
        </w:rPr>
        <w:tab/>
      </w:r>
    </w:p>
    <w:p w14:textId="5E58AFD2" w14:paraId="60E565EB" w:rsidRDefault="00CC32C1" w:rsidP="00D377F2" w:rsidR="00CC32C1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2B90BBA5" w14:paraId="0B5DE116" w:rsidRDefault="0023533F" w:rsidP="00D377F2" w:rsidR="0023533F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1E1E924C" w14:paraId="6A7B7AB0" w:rsidRDefault="0023533F" w:rsidP="00D377F2" w:rsidR="0023533F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2F69339C" w14:paraId="15DF37B7" w:rsidRDefault="0023533F" w:rsidP="00D377F2" w:rsidR="0023533F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468AAE44" w14:paraId="71EDB020" w:rsidRDefault="0023533F" w:rsidP="00D377F2" w:rsidR="0023533F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74D66BDB" w14:paraId="514C3D3F" w:rsidRDefault="0023533F" w:rsidP="00D377F2" w:rsidR="0023533F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248A4D78" w14:paraId="60F4A5D2" w:rsidRDefault="0023533F" w:rsidP="00D377F2" w:rsidR="0023533F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4686B3B2" w14:paraId="68CAC8D0" w:rsidRDefault="0023533F" w:rsidP="00D377F2" w:rsidR="0023533F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358B7C90" w14:paraId="38A88F3A" w:rsidRDefault="0023533F" w:rsidP="00D377F2" w:rsidR="0023533F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77777777" w14:paraId="433667A5" w:rsidRDefault="0023533F" w:rsidP="00D377F2" w:rsidR="0023533F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271F8C6D" w14:paraId="685E47E9" w:rsidRDefault="00D377F2" w:rsidP="00D377F2" w:rsidR="00D377F2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  <w:r>
        <w:rPr>
          <w:rFonts w:cs="Times New Roman" w:hAnsi="Times New Roman" w:ascii="Times New Roman"/>
          <w:b/>
          <w:sz w:val="24"/>
          <w:szCs w:val="24"/>
          <w:lang w:val="hr-BA"/>
        </w:rPr>
        <w:lastRenderedPageBreak/>
        <w:t>IZLUČNI VJEROVNICI</w:t>
      </w:r>
      <w:r w:rsidR="00CB1D3F" w:rsidRPr="00CB1D3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</w:t>
      </w:r>
      <w:r w:rsidR="00CB1D3F">
        <w:rPr>
          <w:rFonts w:cs="Times New Roman" w:hAnsi="Times New Roman" w:ascii="Times New Roman"/>
          <w:b/>
          <w:sz w:val="24"/>
          <w:szCs w:val="24"/>
          <w:lang w:val="hr-BA"/>
        </w:rPr>
        <w:t>NA NEKRETNINAMA STEČAJNOG DUŽNIKA</w:t>
      </w:r>
    </w:p>
    <w:p w14:textId="77777777" w14:paraId="005B0586" w:rsidRDefault="00B03C04" w:rsidP="00D377F2" w:rsidR="00B03C04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tbl>
      <w:tblPr>
        <w:tblW w:type="dxa" w:w="15209"/>
        <w:tblInd w:type="dxa" w:w="-5"/>
        <w:tblLook w:val="04A0" w:noVBand="1" w:noHBand="0" w:lastColumn="0" w:firstColumn="1" w:lastRow="0" w:firstRow="1"/>
      </w:tblPr>
      <w:tblGrid>
        <w:gridCol w:w="709"/>
        <w:gridCol w:w="1559"/>
        <w:gridCol w:w="1493"/>
        <w:gridCol w:w="2385"/>
        <w:gridCol w:w="3543"/>
        <w:gridCol w:w="2820"/>
        <w:gridCol w:w="2700"/>
      </w:tblGrid>
      <w:tr w14:textId="77777777" w14:paraId="1BE270C7" w:rsidTr="00674B04" w:rsidR="00195191" w:rsidRPr="00195191">
        <w:trPr>
          <w:trHeight w:val="5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58FAA0FD" w:rsidRDefault="00195191" w:rsidP="00195191" w:rsidR="00195191" w:rsidRPr="00195191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19519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Rb.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21FEF86E" w:rsidRDefault="00195191" w:rsidP="00195191" w:rsidR="00195191" w:rsidRPr="00195191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19519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izlučni vjerovnik </w:t>
            </w:r>
          </w:p>
        </w:tc>
        <w:tc>
          <w:tcPr>
            <w:tcW w:type="dxa" w:w="14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D8D6ABA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OIB</w:t>
            </w:r>
          </w:p>
        </w:tc>
        <w:tc>
          <w:tcPr>
            <w:tcW w:type="dxa" w:w="23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5444872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ADRESA</w:t>
            </w:r>
          </w:p>
        </w:tc>
        <w:tc>
          <w:tcPr>
            <w:tcW w:type="dxa" w:w="3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679C2650" w:rsidRDefault="00195191" w:rsidP="00195191" w:rsidR="00195191" w:rsidRPr="00195191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19519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osnova izlučnog prava 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6C76B04A" w:rsidRDefault="00195191" w:rsidP="00195191" w:rsidR="00195191" w:rsidRPr="00195191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19519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pokretnine na kojim je upisano izlučno pravo</w:t>
            </w:r>
          </w:p>
        </w:tc>
        <w:tc>
          <w:tcPr>
            <w:tcW w:type="dxa" w:w="2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2055EFEF" w:rsidRDefault="00195191" w:rsidP="00195191" w:rsidR="00195191" w:rsidRPr="00195191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19519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napomena </w:t>
            </w:r>
          </w:p>
        </w:tc>
      </w:tr>
      <w:tr w14:textId="77777777" w14:paraId="7935B70E" w:rsidTr="00674B04" w:rsidR="00195191" w:rsidRPr="00195191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0D4AAC" w:rsidRDefault="00195191" w:rsidP="00195191" w:rsidR="00195191" w:rsidRPr="00195191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1.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F69427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KARL GAPP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9E9D0C" w:rsidRDefault="00195191" w:rsidP="00195191" w:rsidR="00195191" w:rsidRPr="0019519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43327229787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FB9906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 xml:space="preserve">Schlossplatz7 GRAZ AUSTRIJA 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6B46B52" w14:paraId="712A2F7A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pred-Ugovor o kupoprodaji nekretnina Ugovor o zasnivanju založnog prava Sporazum o utvrđivanju međ odnosa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76102CC" w14:paraId="7A6C5347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zk ul 1897 ko Jezera ,Murter zk.čbr 260/06 /povr.57,43 m2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C9CDF37" w14:paraId="28C3C3A7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stan plaćen, useljen a čeka se etažiranje za prijepis</w:t>
            </w:r>
          </w:p>
        </w:tc>
      </w:tr>
      <w:tr w14:textId="77777777" w14:paraId="0D14BB60" w:rsidTr="00674B04" w:rsidR="00195191" w:rsidRPr="00195191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638107" w:rsidRDefault="00195191" w:rsidP="00195191" w:rsidR="00195191" w:rsidRPr="00195191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2.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59E1BA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KAROLINE GAPP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3583E6" w:rsidRDefault="00195191" w:rsidP="00195191" w:rsidR="00195191" w:rsidRPr="0019519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18114835421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11D48A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Schlossplatz7 GRAZ AUSTRIJA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137EA3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pred-Ugovor o kupoprodaji nekretnina Sporazum o utvrđivanju međ odnosa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EDF827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zk ul 1897 ko Jezera ,Murter zk.čbr 260/06 /povr.57,59 m2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55A7D7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stan plaćen, useljen a čeka se etažiranje za prijepis</w:t>
            </w:r>
          </w:p>
        </w:tc>
      </w:tr>
      <w:tr w14:textId="77777777" w14:paraId="117FF4CF" w:rsidTr="00674B04" w:rsidR="00195191" w:rsidRPr="00195191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4C80DC" w:rsidRDefault="00195191" w:rsidP="00195191" w:rsidR="00195191" w:rsidRPr="00195191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3.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F832F7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ANTON GAPP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C80CAA" w:rsidRDefault="00195191" w:rsidP="00195191" w:rsidR="00195191" w:rsidRPr="0019519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17059169949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9AB4EB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 xml:space="preserve">Villefortgasse 11 GRAZ 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1B6912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pred-Ugovor o kupoprodaji nekretnina Ugovor o zasnivanju založnog prava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9ABF3E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zk ul 1897 ko Jezera ,Murter zk.čbr 260/06 /povr.57,88 m2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A76FFC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stan plaćen, useljen a čeka se etažiranje za prijepis</w:t>
            </w:r>
          </w:p>
        </w:tc>
      </w:tr>
      <w:tr w14:textId="77777777" w14:paraId="5A587CFD" w:rsidTr="00674B04" w:rsidR="00195191" w:rsidRPr="00195191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AA392C" w:rsidRDefault="00195191" w:rsidP="00195191" w:rsidR="00195191" w:rsidRPr="00195191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4.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6029F8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BORIS FERKULA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36F8E4" w:rsidRDefault="00195191" w:rsidP="00195191" w:rsidR="00195191" w:rsidRPr="0019519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6405424089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F72EF2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Duga Resa, dr.I.Banjavčića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D0FE3C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Ugovor o kupoprodaji nekretnina 16.10.2013 ovr 1134/13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B63B9C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z suvlasnički dio 1/4  u naravi stan k.čbr 260/06 / je proveden u ZK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19943B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 xml:space="preserve">Upis 1/4 vlasništva   </w:t>
            </w:r>
          </w:p>
        </w:tc>
      </w:tr>
      <w:tr w14:textId="77777777" w14:paraId="05756479" w:rsidTr="00674B04" w:rsidR="00195191" w:rsidRPr="00195191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BFE2EF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 xml:space="preserve">   5.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71A950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DELTA NEKRETNINE -d.o.o.-u steč.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794EA2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 81317357717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CA7E43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 Zagreb III Pile 29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5A88EA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TRAŽI SE NEKRETNINE u novom Zgb.ko blato novo ZK UL2956 KČBR1430/05  1561 M2 LIVADA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4331CE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 Prijava je neosnovana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DA798A" w:rsidRDefault="00195191" w:rsidP="00195191" w:rsidR="00195191" w:rsidRPr="0019519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195191">
              <w:rPr>
                <w:rFonts w:cs="Calibri"/>
                <w:color w:val="000000"/>
                <w:lang w:eastAsia="hr-HR"/>
              </w:rPr>
              <w:t>Vodi se spor P-860/17</w:t>
            </w:r>
          </w:p>
        </w:tc>
      </w:tr>
    </w:tbl>
    <w:p w14:textId="77777777" w14:paraId="054BD5D2" w:rsidRDefault="00D377F2" w:rsidP="00D377F2" w:rsidR="00D377F2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40E4132D" w14:paraId="2F4D3B2E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77777777" w14:paraId="08C0796C" w:rsidRDefault="00101BFD" w:rsidP="004C529D" w:rsidR="00101BFD" w:rsidRPr="004C529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35CCEE52" w14:paraId="4F7AE521" w:rsidRDefault="00D377F2" w:rsidP="00D377F2" w:rsidR="00D377F2" w:rsidRPr="004C529D">
      <w:pPr>
        <w:pStyle w:val="Bezproreda"/>
        <w:rPr>
          <w:rFonts w:cs="Arial" w:hAnsi="Arial" w:ascii="Arial"/>
          <w:b/>
          <w:sz w:val="20"/>
          <w:szCs w:val="20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U Slavonskom Brodu ,</w:t>
      </w:r>
      <w:r w:rsidR="00970CAC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1</w:t>
      </w:r>
      <w:r w:rsidR="00EE422A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6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.1</w:t>
      </w:r>
      <w:r w:rsidR="00970CAC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1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.2017</w:t>
      </w:r>
      <w:r w:rsidRPr="006456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            </w:t>
      </w:r>
      <w:r w:rsidRPr="004C529D">
        <w:rPr>
          <w:rFonts w:cs="Arial" w:hAnsi="Arial" w:ascii="Arial"/>
          <w:b/>
          <w:sz w:val="20"/>
          <w:szCs w:val="20"/>
        </w:rPr>
        <w:t>Stečajni upravitelj</w:t>
      </w:r>
      <w:r>
        <w:rPr>
          <w:rFonts w:cs="Arial" w:hAnsi="Arial" w:ascii="Arial"/>
          <w:b/>
          <w:sz w:val="20"/>
          <w:szCs w:val="20"/>
        </w:rPr>
        <w:t xml:space="preserve">  Nada Reljić </w:t>
      </w:r>
    </w:p>
    <w:p w14:textId="77777777" w14:paraId="0BA334E8" w:rsidRDefault="002C1135" w:rsidP="00970CAC" w:rsidR="002C1135">
      <w:pPr>
        <w:pStyle w:val="Bezproreda"/>
        <w:jc w:val="right"/>
        <w:rPr>
          <w:b/>
          <w:lang w:val="hr-BA"/>
        </w:rPr>
      </w:pPr>
    </w:p>
    <w:p w14:textId="1932FBC9" w14:paraId="0727F867" w:rsidRDefault="002C1135" w:rsidP="00970CAC" w:rsidR="002C1135">
      <w:pPr>
        <w:pStyle w:val="Bezproreda"/>
        <w:jc w:val="right"/>
        <w:rPr>
          <w:b/>
          <w:lang w:val="hr-BA"/>
        </w:rPr>
      </w:pPr>
    </w:p>
    <w:p w14:textId="092FB448" w14:paraId="53F21580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2B572139" w14:paraId="0623ED66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137A639A" w14:paraId="48A23FE7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4B19D84B" w14:paraId="594BC6E3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391FBA9F" w14:paraId="398B8951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76DE176A" w14:paraId="11474992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30D574BA" w14:paraId="4135323F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7D6084E9" w14:paraId="07EBD53F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44CF708D" w14:paraId="7AD7D33B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3C276E48" w14:paraId="651D9D46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5CBC6D9A" w14:paraId="4FBE908E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77777777" w14:paraId="43C59ADD" w:rsidRDefault="0023533F" w:rsidP="00970CAC" w:rsidR="0023533F">
      <w:pPr>
        <w:pStyle w:val="Bezproreda"/>
        <w:jc w:val="right"/>
        <w:rPr>
          <w:b/>
          <w:lang w:val="hr-BA"/>
        </w:rPr>
      </w:pPr>
    </w:p>
    <w:p w14:textId="65775CE1" w14:paraId="128C8F39" w:rsidRDefault="00970CAC" w:rsidP="00970CAC" w:rsidR="00970CAC" w:rsidRPr="0063239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lastRenderedPageBreak/>
        <w:t>DELTA BLATO d.o.o.-u stečaju</w:t>
      </w:r>
      <w:r w:rsidR="00B03C04">
        <w:rPr>
          <w:rFonts w:cs="Times New Roman" w:hAnsi="Times New Roman" w:ascii="Times New Roman"/>
          <w:b/>
          <w:sz w:val="24"/>
          <w:szCs w:val="24"/>
          <w:lang w:val="hr-BA"/>
        </w:rPr>
        <w:t xml:space="preserve">                                                                                                                TRG.SUD U ZAGREBU ST -  </w:t>
      </w:r>
      <w:r w:rsidR="00B03C04">
        <w:rPr>
          <w:b/>
          <w:lang w:val="hr-BA"/>
        </w:rPr>
        <w:t>5877/16</w:t>
      </w:r>
      <w:r w:rsidR="00B03C04">
        <w:rPr>
          <w:rFonts w:cs="Times New Roman" w:hAnsi="Times New Roman" w:ascii="Times New Roman"/>
          <w:b/>
          <w:sz w:val="24"/>
          <w:szCs w:val="24"/>
          <w:lang w:val="hr-BA"/>
        </w:rPr>
        <w:t xml:space="preserve">                                </w:t>
      </w:r>
    </w:p>
    <w:p w14:textId="29261502" w14:paraId="355F318F" w:rsidRDefault="00970CAC" w:rsidP="00970CAC" w:rsidR="00970CAC" w:rsidRPr="0063239F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OIB:  02734240858</w:t>
      </w:r>
      <w:r w:rsidR="00B03C04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                        </w:t>
      </w:r>
    </w:p>
    <w:p w14:textId="77777777" w14:paraId="1FFD091A" w:rsidRDefault="00970CAC" w:rsidP="00970CAC" w:rsidR="00970CAC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ZAGREB, Karlovačka cesta br 24</w:t>
      </w:r>
    </w:p>
    <w:p w14:textId="77777777" w14:paraId="4952EF3B" w:rsidRDefault="00970CAC" w:rsidP="00970CAC" w:rsidR="00970CAC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22E7C69C" w14:paraId="0DB07A89" w:rsidRDefault="00970CAC" w:rsidP="00970CAC" w:rsidR="00970CAC" w:rsidRPr="0063239F">
      <w:pPr>
        <w:pStyle w:val="Bezproreda"/>
        <w:jc w:val="center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TABLICA STEČAJNOG UPRAVITELJA ZA ISPITNO ROČIŠTE </w:t>
      </w:r>
    </w:p>
    <w:p w14:textId="411AA73D" w14:paraId="647B946F" w:rsidRDefault="00D377F2" w:rsidP="00D377F2" w:rsidR="00101BF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  <w:r>
        <w:rPr>
          <w:rFonts w:cs="Times New Roman" w:hAnsi="Times New Roman" w:ascii="Times New Roman"/>
          <w:b/>
          <w:sz w:val="24"/>
          <w:szCs w:val="24"/>
          <w:lang w:val="hr-BA"/>
        </w:rPr>
        <w:t>RAZLUČNI VJEROVNICI</w:t>
      </w:r>
      <w:r w:rsidR="00CB1D3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</w:t>
      </w:r>
      <w:bookmarkStart w:name="_Hlk494992471" w:id="1"/>
      <w:r w:rsidR="00CB1D3F">
        <w:rPr>
          <w:rFonts w:cs="Times New Roman" w:hAnsi="Times New Roman" w:ascii="Times New Roman"/>
          <w:b/>
          <w:sz w:val="24"/>
          <w:szCs w:val="24"/>
          <w:lang w:val="hr-BA"/>
        </w:rPr>
        <w:t xml:space="preserve">NA NEKRETNINAMA STEČAJNOG DUŽNIKA </w:t>
      </w:r>
      <w:bookmarkEnd w:id="1"/>
    </w:p>
    <w:p w14:textId="77777777" w14:paraId="07D8F1FA" w:rsidRDefault="00EE422A" w:rsidP="009B09C1" w:rsidR="00EE422A">
      <w:pPr>
        <w:pStyle w:val="Bezproreda"/>
        <w:ind w:right="-861" w:left="-284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tbl>
      <w:tblPr>
        <w:tblW w:type="dxa" w:w="15451"/>
        <w:tblInd w:type="dxa" w:w="-10"/>
        <w:tblLook w:val="04A0" w:noVBand="1" w:noHBand="0" w:lastColumn="0" w:firstColumn="1" w:lastRow="0" w:firstRow="1"/>
      </w:tblPr>
      <w:tblGrid>
        <w:gridCol w:w="521"/>
        <w:gridCol w:w="2449"/>
        <w:gridCol w:w="1448"/>
        <w:gridCol w:w="2266"/>
        <w:gridCol w:w="1559"/>
        <w:gridCol w:w="2107"/>
        <w:gridCol w:w="1418"/>
        <w:gridCol w:w="3683"/>
      </w:tblGrid>
      <w:tr w14:textId="77777777" w14:paraId="7AC47706" w:rsidTr="009B09C1" w:rsidR="009B09C1" w:rsidRPr="009B09C1">
        <w:trPr>
          <w:trHeight w:val="300"/>
        </w:trPr>
        <w:tc>
          <w:tcPr>
            <w:tcW w:type="dxa" w:w="52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27AEAD13" w:rsidRDefault="009B09C1" w:rsidP="009B09C1" w:rsidR="009B09C1" w:rsidRPr="009B09C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09C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2457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3328B4A" w:rsidRDefault="009B09C1" w:rsidP="009B09C1" w:rsidR="009B09C1" w:rsidRPr="009B09C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09C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dxa" w:w="1276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5168A78" w:rsidRDefault="009B09C1" w:rsidP="009B09C1" w:rsidR="009B09C1" w:rsidRPr="009B09C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09C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dxa" w:w="226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CCB0FB5" w:rsidRDefault="009B09C1" w:rsidP="009B09C1" w:rsidR="009B09C1" w:rsidRPr="009B09C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09C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1559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526852C" w:rsidRDefault="00EE119D" w:rsidP="009B09C1" w:rsidR="009B09C1" w:rsidRPr="009B09C1">
            <w:pPr>
              <w:spacing w:lineRule="auto" w:line="240" w:after="0"/>
              <w:jc w:val="center"/>
              <w:rPr>
                <w:rFonts w:cs="Calibri"/>
                <w:u w:val="single"/>
                <w:lang w:eastAsia="hr-HR"/>
              </w:rPr>
            </w:pPr>
            <w:hyperlink r:id="rId11" w:anchor="RANGE!_ftn1" w:history="true">
              <w:r w:rsidR="009B09C1" w:rsidRPr="009B09C1">
                <w:rPr>
                  <w:rFonts w:cs="Calibri"/>
                  <w:u w:val="single"/>
                  <w:lang w:eastAsia="hr-HR"/>
                </w:rPr>
                <w:t>Iznos prijavljene tražbine (kn)[1]</w:t>
              </w:r>
            </w:hyperlink>
          </w:p>
        </w:tc>
        <w:tc>
          <w:tcPr>
            <w:tcW w:type="dxa" w:w="2126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1CFAA8D" w:rsidRDefault="009B09C1" w:rsidP="009B09C1" w:rsidR="009B09C1" w:rsidRPr="009B09C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09C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dxa" w:w="141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6CE943B" w:rsidRDefault="009B09C1" w:rsidP="009B09C1" w:rsidR="009B09C1" w:rsidRPr="009B09C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09C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Iznos priznate tražbine  (kn)</w:t>
            </w:r>
          </w:p>
        </w:tc>
        <w:tc>
          <w:tcPr>
            <w:tcW w:type="dxa" w:w="3827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E1946F9" w:rsidRDefault="009B09C1" w:rsidP="009B09C1" w:rsidR="009B09C1" w:rsidRPr="009B09C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09C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14:textId="77777777" w14:paraId="6FB6888C" w:rsidTr="009B09C1" w:rsidR="009B09C1" w:rsidRPr="009B09C1">
        <w:trPr>
          <w:trHeight w:val="408"/>
        </w:trPr>
        <w:tc>
          <w:tcPr>
            <w:tcW w:type="dxa" w:w="52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5E1726B3" w:rsidRDefault="009B09C1" w:rsidP="009B09C1" w:rsidR="009B09C1" w:rsidRPr="009B09C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57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3934953E" w:rsidRDefault="009B09C1" w:rsidP="009B09C1" w:rsidR="009B09C1" w:rsidRPr="009B09C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314E3ACC" w:rsidRDefault="009B09C1" w:rsidP="009B09C1" w:rsidR="009B09C1" w:rsidRPr="009B09C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213284B2" w:rsidRDefault="009B09C1" w:rsidP="009B09C1" w:rsidR="009B09C1" w:rsidRPr="009B09C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9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2A195950" w:rsidRDefault="009B09C1" w:rsidP="009B09C1" w:rsidR="009B09C1" w:rsidRPr="009B09C1">
            <w:pPr>
              <w:spacing w:lineRule="auto" w:line="240" w:after="0"/>
              <w:rPr>
                <w:rFonts w:cs="Calibri"/>
                <w:u w:val="single"/>
                <w:lang w:eastAsia="hr-HR"/>
              </w:rPr>
            </w:pPr>
          </w:p>
        </w:tc>
        <w:tc>
          <w:tcPr>
            <w:tcW w:type="dxa" w:w="2126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298411D4" w:rsidRDefault="009B09C1" w:rsidP="009B09C1" w:rsidR="009B09C1" w:rsidRPr="009B09C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AACBB98" w:rsidRDefault="009B09C1" w:rsidP="009B09C1" w:rsidR="009B09C1" w:rsidRPr="009B09C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827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5FA59E4B" w:rsidRDefault="009B09C1" w:rsidP="009B09C1" w:rsidR="009B09C1" w:rsidRPr="009B09C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14:textId="77777777" w14:paraId="7529DFE4" w:rsidTr="009B09C1" w:rsidR="009B09C1" w:rsidRPr="009B09C1">
        <w:trPr>
          <w:trHeight w:val="1365"/>
        </w:trPr>
        <w:tc>
          <w:tcPr>
            <w:tcW w:type="dxa" w:w="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8A152E1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1</w:t>
            </w:r>
          </w:p>
        </w:tc>
        <w:tc>
          <w:tcPr>
            <w:tcW w:type="dxa" w:w="2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FF54A7E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ANTON GAPP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037ABED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17059169949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2CB6927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 xml:space="preserve">Villefortgasse 11 GRAZ 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08DF701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2.110.001,45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5149A22D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pred-UG.O PRODAJI ,Ugovor o zajmu, sporazum o međ.odnosimaI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0DF76C3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2110001,45</w:t>
            </w:r>
          </w:p>
        </w:tc>
        <w:tc>
          <w:tcPr>
            <w:tcW w:type="dxa" w:w="3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67DBC538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ZASNIVANJU ZALOŽNOG PRAVA KO JEZERA ,ZK ODJEL TISNO  Broj ZK uloška: 1897KČ 260/6Broj ZK uloška: 1899 KČ 265/1Broj ZK uloška: 914 KČ265/2</w:t>
            </w:r>
          </w:p>
        </w:tc>
      </w:tr>
      <w:tr w14:textId="77777777" w14:paraId="7F583190" w:rsidTr="009B09C1" w:rsidR="009B09C1" w:rsidRPr="009B09C1">
        <w:trPr>
          <w:trHeight w:val="880"/>
        </w:trPr>
        <w:tc>
          <w:tcPr>
            <w:tcW w:type="dxa" w:w="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27F12E8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2</w:t>
            </w:r>
          </w:p>
        </w:tc>
        <w:tc>
          <w:tcPr>
            <w:tcW w:type="dxa" w:w="2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40052978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 xml:space="preserve">JELENA JURJEVIĆ 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114BC9C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135749771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394623F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RUDEŠKA CESTA BR. 246,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E89DFDB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857.440,63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32999E04" w14:paraId="6A5DADA5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Broj ZK uloška: 10381Katastarska opć: BLATO NOVO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6DB9206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857.440,63</w:t>
            </w:r>
          </w:p>
        </w:tc>
        <w:tc>
          <w:tcPr>
            <w:tcW w:type="dxa" w:w="3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507DA60D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Ugovora o zasnivanju založnog prava - hipoteke 4.06.2012</w:t>
            </w:r>
          </w:p>
        </w:tc>
      </w:tr>
      <w:tr w14:textId="77777777" w14:paraId="12D37005" w:rsidTr="00E65EC2" w:rsidR="009B09C1" w:rsidRPr="009B09C1">
        <w:trPr>
          <w:trHeight w:val="774"/>
        </w:trPr>
        <w:tc>
          <w:tcPr>
            <w:tcW w:type="dxa" w:w="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5725047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3</w:t>
            </w:r>
          </w:p>
        </w:tc>
        <w:tc>
          <w:tcPr>
            <w:tcW w:type="dxa" w:w="2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D7EB472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ELEKTRO TERMIČKI SUSTAVI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0DD4E9C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66950824428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051D7E4F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Nova Gradiška Baruna Trenka 221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78342B0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600.000,00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1A2374C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računi za radove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73044E3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600.000,00</w:t>
            </w:r>
          </w:p>
        </w:tc>
        <w:tc>
          <w:tcPr>
            <w:tcW w:type="dxa" w:w="3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0100287C" w14:paraId="01CF8FFC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ZASNIVANJU ZALOŽNOG PRAVA  PO UGOVORU O IZVOĐENJU RADOVA- VEZA -II V.ISP.REDA BR 36    ovr 22362</w:t>
            </w:r>
          </w:p>
        </w:tc>
      </w:tr>
      <w:tr w14:textId="77777777" w14:paraId="078AEF09" w:rsidTr="00E65EC2" w:rsidR="009B09C1" w:rsidRPr="009B09C1">
        <w:trPr>
          <w:trHeight w:val="530"/>
        </w:trPr>
        <w:tc>
          <w:tcPr>
            <w:tcW w:type="dxa" w:w="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547D2F82" w:rsidRDefault="009B09C1" w:rsidP="00E65EC2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4</w:t>
            </w:r>
          </w:p>
        </w:tc>
        <w:tc>
          <w:tcPr>
            <w:tcW w:type="dxa" w:w="2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619467D7" w:rsidRDefault="009B09C1" w:rsidP="00E65EC2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 xml:space="preserve">NIKOLA HRANILOVIC 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560863D" w:rsidRDefault="009B09C1" w:rsidP="00E65EC2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81548231629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30A918D" w:rsidRDefault="009B09C1" w:rsidP="00E65EC2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 xml:space="preserve">ZAGREB, TRNSKO 1 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77E9B53" w:rsidRDefault="009B09C1" w:rsidP="00E65EC2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450.000,00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0F199579" w:rsidRDefault="009B09C1" w:rsidP="00E65EC2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3880006" w:rsidRDefault="009B09C1" w:rsidP="00E65EC2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450.000,00</w:t>
            </w:r>
          </w:p>
        </w:tc>
        <w:tc>
          <w:tcPr>
            <w:tcW w:type="dxa" w:w="3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7375C171" w:rsidRDefault="009B09C1" w:rsidP="00E65EC2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Sporazuma o osiguranju novčane tražbine od 28. studenog 2012.</w:t>
            </w:r>
          </w:p>
        </w:tc>
      </w:tr>
      <w:tr w14:textId="77777777" w14:paraId="14584CCE" w:rsidTr="009B09C1" w:rsidR="009B09C1" w:rsidRPr="009B09C1">
        <w:trPr>
          <w:trHeight w:val="590"/>
        </w:trPr>
        <w:tc>
          <w:tcPr>
            <w:tcW w:type="dxa" w:w="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800DDCB" w:rsidRDefault="009B09C1" w:rsidP="00674B04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5</w:t>
            </w:r>
          </w:p>
        </w:tc>
        <w:tc>
          <w:tcPr>
            <w:tcW w:type="dxa" w:w="2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5449B76C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ALPHACHROM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0E7BAF" w:rsidRDefault="009B09C1" w:rsidP="009B09C1" w:rsidR="009B09C1" w:rsidRPr="009B09C1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18966227376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65ABAD0F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ZAGREB,KARLOVAČKA CESTA 24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1AF30B" w:rsidRDefault="009B09C1" w:rsidP="00872479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611.254,72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52EA9143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D38DE3" w:rsidRDefault="009B09C1" w:rsidP="00872479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611.254,72</w:t>
            </w:r>
          </w:p>
        </w:tc>
        <w:tc>
          <w:tcPr>
            <w:tcW w:type="dxa" w:w="3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4DF6E913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SPORAZUM O ZASNIVANJU ZALOŽNOG PRAVA</w:t>
            </w:r>
          </w:p>
        </w:tc>
      </w:tr>
      <w:tr w14:textId="77777777" w14:paraId="7FA95F09" w:rsidTr="009B09C1" w:rsidR="009B09C1" w:rsidRPr="009B09C1">
        <w:trPr>
          <w:trHeight w:val="880"/>
        </w:trPr>
        <w:tc>
          <w:tcPr>
            <w:tcW w:type="dxa" w:w="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14:textId="77777777" w14:paraId="1A873894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6</w:t>
            </w:r>
          </w:p>
        </w:tc>
        <w:tc>
          <w:tcPr>
            <w:tcW w:type="dxa" w:w="2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50925304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PROJEKTNI BIRO  NOVKOVIĆ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887A4B6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o1699883332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6C68EF2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ZAGREB palinkovečka 19 a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2A668F90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61.443,78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B9E6340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46526338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61.443,78</w:t>
            </w:r>
          </w:p>
        </w:tc>
        <w:tc>
          <w:tcPr>
            <w:tcW w:type="dxa" w:w="3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61B5346F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OVR-258/2017 OD 06.02.2017</w:t>
            </w:r>
          </w:p>
        </w:tc>
      </w:tr>
      <w:tr w14:textId="77777777" w14:paraId="48FD27E9" w:rsidTr="009B09C1" w:rsidR="009B09C1" w:rsidRPr="009B09C1">
        <w:trPr>
          <w:trHeight w:val="300"/>
        </w:trPr>
        <w:tc>
          <w:tcPr>
            <w:tcW w:type="dxa" w:w="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AFDEDF" w:rsidRDefault="009B09C1" w:rsidP="009B09C1" w:rsidR="009B09C1" w:rsidRPr="009B09C1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9B09C1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6001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05DB91" w:rsidRDefault="009B09C1" w:rsidP="009B09C1" w:rsidR="009B09C1" w:rsidRPr="009B09C1">
            <w:pPr>
              <w:spacing w:lineRule="auto" w:line="240" w:after="0"/>
              <w:jc w:val="center"/>
              <w:rPr>
                <w:rFonts w:cs="Calibri"/>
                <w:b/>
                <w:color w:val="000000"/>
                <w:lang w:eastAsia="hr-HR"/>
              </w:rPr>
            </w:pPr>
            <w:r w:rsidRPr="009B09C1">
              <w:rPr>
                <w:rFonts w:cs="Calibri"/>
                <w:b/>
                <w:color w:val="000000"/>
                <w:lang w:eastAsia="hr-HR"/>
              </w:rPr>
              <w:t>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C51940" w:rsidRDefault="009B09C1" w:rsidP="009B09C1" w:rsidR="009B09C1" w:rsidRPr="009B09C1">
            <w:pPr>
              <w:spacing w:lineRule="auto" w:line="240" w:after="0"/>
              <w:jc w:val="right"/>
              <w:rPr>
                <w:rFonts w:cs="Calibri"/>
                <w:b/>
                <w:color w:val="000000"/>
                <w:lang w:eastAsia="hr-HR"/>
              </w:rPr>
            </w:pPr>
            <w:r w:rsidRPr="009B09C1">
              <w:rPr>
                <w:rFonts w:cs="Calibri"/>
                <w:b/>
                <w:color w:val="000000"/>
                <w:lang w:eastAsia="hr-HR"/>
              </w:rPr>
              <w:t>4.690.140,58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14668258" w:rsidRDefault="009B09C1" w:rsidP="009B09C1" w:rsidR="009B09C1" w:rsidRPr="009B09C1">
            <w:pPr>
              <w:spacing w:lineRule="auto" w:line="240" w:after="0"/>
              <w:rPr>
                <w:rFonts w:cs="Calibri"/>
                <w:b/>
                <w:color w:val="000000"/>
                <w:lang w:eastAsia="hr-HR"/>
              </w:rPr>
            </w:pPr>
            <w:r w:rsidRPr="009B09C1">
              <w:rPr>
                <w:rFonts w:cs="Calibri"/>
                <w:b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A3387F" w:rsidRDefault="009B09C1" w:rsidP="009B09C1" w:rsidR="009B09C1" w:rsidRPr="009B09C1">
            <w:pPr>
              <w:spacing w:lineRule="auto" w:line="240" w:after="0"/>
              <w:jc w:val="right"/>
              <w:rPr>
                <w:rFonts w:cs="Calibri"/>
                <w:b/>
                <w:color w:val="000000"/>
                <w:lang w:eastAsia="hr-HR"/>
              </w:rPr>
            </w:pPr>
            <w:r w:rsidRPr="009B09C1">
              <w:rPr>
                <w:rFonts w:cs="Calibri"/>
                <w:b/>
                <w:color w:val="000000"/>
                <w:lang w:eastAsia="hr-HR"/>
              </w:rPr>
              <w:t>4.690.140,58</w:t>
            </w:r>
          </w:p>
        </w:tc>
        <w:tc>
          <w:tcPr>
            <w:tcW w:type="dxa" w:w="3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FBB2165" w:rsidRDefault="009B09C1" w:rsidP="009B09C1" w:rsidR="009B09C1" w:rsidRPr="009B09C1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9B09C1">
              <w:rPr>
                <w:rFonts w:cs="Calibri"/>
                <w:color w:val="000000"/>
                <w:lang w:eastAsia="hr-HR"/>
              </w:rPr>
              <w:t> </w:t>
            </w:r>
          </w:p>
        </w:tc>
      </w:tr>
    </w:tbl>
    <w:p w14:textId="77777777" w14:paraId="3F85C630" w:rsidRDefault="00295537" w:rsidP="00EE422A" w:rsidR="00295537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77777777" w14:paraId="6FBCB7A7" w:rsidRDefault="009B09C1" w:rsidP="00EE422A" w:rsidR="009B09C1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77777777" w14:paraId="32742D6B" w:rsidRDefault="009B09C1" w:rsidP="00EE422A" w:rsidR="009B09C1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35DE767B" w14:paraId="27DB8011" w:rsidRDefault="00EE422A" w:rsidP="00EE422A" w:rsidR="00EE422A" w:rsidRPr="004C529D">
      <w:pPr>
        <w:pStyle w:val="Bezproreda"/>
        <w:rPr>
          <w:rFonts w:cs="Arial" w:hAnsi="Arial" w:ascii="Arial"/>
          <w:b/>
          <w:sz w:val="20"/>
          <w:szCs w:val="20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 xml:space="preserve">U Slavonskom Brodu , </w:t>
      </w:r>
      <w:r w:rsidR="00126FC0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16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.1</w:t>
      </w:r>
      <w:r w:rsidR="00126FC0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1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.2017</w:t>
      </w:r>
      <w:r w:rsidRPr="006456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            </w:t>
      </w:r>
      <w:r w:rsidRPr="004C529D">
        <w:rPr>
          <w:rFonts w:cs="Arial" w:hAnsi="Arial" w:ascii="Arial"/>
          <w:b/>
          <w:sz w:val="20"/>
          <w:szCs w:val="20"/>
        </w:rPr>
        <w:t>Stečajni upravitelj</w:t>
      </w:r>
      <w:r>
        <w:rPr>
          <w:rFonts w:cs="Arial" w:hAnsi="Arial" w:ascii="Arial"/>
          <w:b/>
          <w:sz w:val="20"/>
          <w:szCs w:val="20"/>
        </w:rPr>
        <w:t xml:space="preserve">  Nada Reljić </w:t>
      </w:r>
    </w:p>
    <w:sectPr w:rsidSect="00BB4689" w:rsidR="00EE422A" w:rsidRPr="004C529D">
      <w:pgSz w:orient="landscape" w:h="11906" w:w="16838"/>
      <w:pgMar w:gutter="0" w:footer="709" w:header="709" w:left="720" w:bottom="720" w:right="720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45AA996" w:rsidRDefault="002B0E4E" w:rsidP="00645626" w:rsidR="002B0E4E">
      <w:pPr>
        <w:spacing w:lineRule="auto" w:line="240" w:after="0"/>
      </w:pPr>
      <w:r>
        <w:separator/>
      </w:r>
    </w:p>
  </w:endnote>
  <w:endnote w:id="0" w:type="continuationSeparator">
    <w:p w14:textId="77777777" w14:paraId="64AB96F3" w:rsidRDefault="002B0E4E" w:rsidP="00645626" w:rsidR="002B0E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7E5F8EF8" w:rsidRDefault="002B0E4E" w:rsidP="00645626" w:rsidR="002B0E4E">
      <w:pPr>
        <w:spacing w:lineRule="auto" w:line="240" w:after="0"/>
      </w:pPr>
      <w:r>
        <w:separator/>
      </w:r>
    </w:p>
  </w:footnote>
  <w:footnote w:id="0" w:type="continuationSeparator">
    <w:p w14:textId="77777777" w14:paraId="25E58FDF" w:rsidRDefault="002B0E4E" w:rsidP="00645626" w:rsidR="002B0E4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B31B5"/>
    <w:multiLevelType w:val="hybridMultilevel"/>
    <w:tmpl w:val="3AC614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239F"/>
    <w:rsid w:val="00032FC3"/>
    <w:rsid w:val="000565F5"/>
    <w:rsid w:val="0009522E"/>
    <w:rsid w:val="000C0473"/>
    <w:rsid w:val="000C1F7E"/>
    <w:rsid w:val="000D6FB9"/>
    <w:rsid w:val="000F23B7"/>
    <w:rsid w:val="00101BFD"/>
    <w:rsid w:val="00126FC0"/>
    <w:rsid w:val="00155941"/>
    <w:rsid w:val="00195191"/>
    <w:rsid w:val="001B1FCC"/>
    <w:rsid w:val="001C6DD4"/>
    <w:rsid w:val="001F35FA"/>
    <w:rsid w:val="001F7E4B"/>
    <w:rsid w:val="0023533F"/>
    <w:rsid w:val="002906BD"/>
    <w:rsid w:val="00295537"/>
    <w:rsid w:val="002A4925"/>
    <w:rsid w:val="002B0E4E"/>
    <w:rsid w:val="002B1760"/>
    <w:rsid w:val="002C1135"/>
    <w:rsid w:val="002C1F16"/>
    <w:rsid w:val="002C235F"/>
    <w:rsid w:val="002E0B7E"/>
    <w:rsid w:val="002F3B01"/>
    <w:rsid w:val="00304D65"/>
    <w:rsid w:val="00311113"/>
    <w:rsid w:val="003642D3"/>
    <w:rsid w:val="003F2DB9"/>
    <w:rsid w:val="004C529D"/>
    <w:rsid w:val="005017C9"/>
    <w:rsid w:val="00517252"/>
    <w:rsid w:val="00546C26"/>
    <w:rsid w:val="00591877"/>
    <w:rsid w:val="005C40A5"/>
    <w:rsid w:val="005F78C4"/>
    <w:rsid w:val="006215C8"/>
    <w:rsid w:val="0063239F"/>
    <w:rsid w:val="00634FD1"/>
    <w:rsid w:val="00645626"/>
    <w:rsid w:val="00646B25"/>
    <w:rsid w:val="00674B04"/>
    <w:rsid w:val="006E5C5D"/>
    <w:rsid w:val="007338CF"/>
    <w:rsid w:val="00765F38"/>
    <w:rsid w:val="00781043"/>
    <w:rsid w:val="0079694E"/>
    <w:rsid w:val="007F5600"/>
    <w:rsid w:val="00823291"/>
    <w:rsid w:val="008420CB"/>
    <w:rsid w:val="00872479"/>
    <w:rsid w:val="008E1458"/>
    <w:rsid w:val="00944B5E"/>
    <w:rsid w:val="00970CAC"/>
    <w:rsid w:val="009B09C1"/>
    <w:rsid w:val="009B7913"/>
    <w:rsid w:val="009E4DCE"/>
    <w:rsid w:val="00A35230"/>
    <w:rsid w:val="00A4696C"/>
    <w:rsid w:val="00A604BD"/>
    <w:rsid w:val="00A66C22"/>
    <w:rsid w:val="00AF25AB"/>
    <w:rsid w:val="00B03C04"/>
    <w:rsid w:val="00B81369"/>
    <w:rsid w:val="00BB4689"/>
    <w:rsid w:val="00BC66C8"/>
    <w:rsid w:val="00BD25B1"/>
    <w:rsid w:val="00C2703B"/>
    <w:rsid w:val="00C95136"/>
    <w:rsid w:val="00CB1D3F"/>
    <w:rsid w:val="00CC32C1"/>
    <w:rsid w:val="00CE4E89"/>
    <w:rsid w:val="00CF421A"/>
    <w:rsid w:val="00D377F2"/>
    <w:rsid w:val="00D41F70"/>
    <w:rsid w:val="00D638FC"/>
    <w:rsid w:val="00D94D06"/>
    <w:rsid w:val="00DF7987"/>
    <w:rsid w:val="00E5125D"/>
    <w:rsid w:val="00E65EC2"/>
    <w:rsid w:val="00E878CA"/>
    <w:rsid w:val="00ED6681"/>
    <w:rsid w:val="00EE119D"/>
    <w:rsid w:val="00EE422A"/>
    <w:rsid w:val="00F52A16"/>
    <w:rsid w:val="00F534C5"/>
    <w:rsid w:val="00F8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EA4A0C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239F"/>
    <w:pPr>
      <w:spacing w:lineRule="auto" w:line="276" w:after="200"/>
    </w:pPr>
    <w:rPr>
      <w:rFonts w:cs="Times New Roman" w:eastAsia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3239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56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5626"/>
    <w:rPr>
      <w:rFonts w:cs="Times New Roman" w:eastAsia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6456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5626"/>
    <w:rPr>
      <w:rFonts w:cs="Times New Roman" w:eastAsia="Times New Roman" w:hAnsi="Calibri" w:ascii="Calibri"/>
    </w:rPr>
  </w:style>
  <w:style w:styleId="Hiperveza" w:type="character">
    <w:name w:val="Hyperlink"/>
    <w:basedOn w:val="Zadanifontodlomka"/>
    <w:uiPriority w:val="99"/>
    <w:semiHidden/>
    <w:unhideWhenUsed/>
    <w:rsid w:val="004C529D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F1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F16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90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6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6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6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6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F35F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239F"/>
    <w:pPr>
      <w:spacing w:after="200" w:line="276" w:lineRule="auto"/>
    </w:pPr>
    <w:rPr>
      <w:rFonts w:ascii="Calibri" w:cs="Times New Roman" w:eastAsia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3239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56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5626"/>
    <w:rPr>
      <w:rFonts w:ascii="Calibri" w:cs="Times New Roman" w:eastAsia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6456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5626"/>
    <w:rPr>
      <w:rFonts w:ascii="Calibri" w:cs="Times New Roman" w:eastAsia="Times New Roman" w:hAnsi="Calibri"/>
    </w:rPr>
  </w:style>
  <w:style w:styleId="Hiperveza" w:type="character">
    <w:name w:val="Hyperlink"/>
    <w:basedOn w:val="Zadanifontodlomka"/>
    <w:uiPriority w:val="99"/>
    <w:semiHidden/>
    <w:unhideWhenUsed/>
    <w:rsid w:val="004C529D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F1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F16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90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6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6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6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6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F35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2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3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258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73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136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709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473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04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23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855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5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310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3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67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0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10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49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963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509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056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19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6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3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ada\Desktop\delta-DRUGO%20RO&#268;I&#352;TE\NOVO-prijave%20tra&#382;bina%20delta%20blato.xls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Nada\Desktop\delta-DRUGO%20RO&#268;I&#352;TE\NOVO-prijave%20tra&#382;bina%20delta%20blato.xls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ada\Desktop\prijave%20tra&#382;bina%20delta%20blato.xlsx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St-5877/2016-42</izvorni_sadrzaj>
    <derivirana_varijabla naziv="DomainObject.Oznaka_1">St-5877/2016-42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1575</properties:Words>
  <properties:Characters>10049</properties:Characters>
  <properties:Lines>1246</properties:Lines>
  <properties:Paragraphs>651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>Final</cp:contentStatus>
  <dcterms:created xmlns:xsi="http://www.w3.org/2001/XMLSchema-instance" xsi:type="dcterms:W3CDTF">2017-11-21T08:55:00Z</dcterms:created>
  <dc:creator>nada knjigovodstvo</dc:creator>
  <cp:lastModifiedBy>Matea Bizjak</cp:lastModifiedBy>
  <cp:lastPrinted>2017-11-17T13:03:00Z</cp:lastPrinted>
  <dcterms:modified xmlns:xsi="http://www.w3.org/2001/XMLSchema-instance" xsi:type="dcterms:W3CDTF">2017-11-21T08:59:00Z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St-5877/2016-42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