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7ed5" w14:paraId="6e97ed5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0F6B7A">
        <w:t>2746</w:t>
      </w:r>
      <w:r w:rsidR="00CB176A" w:rsidRPr="00AA0827">
        <w:t>/16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8B2A55" w:rsidRPr="007C01E6">
        <w:rPr>
          <w:lang w:val="pt-BR"/>
        </w:rPr>
        <w:t>ŽARULJICA j.d.o.o., Zagreb, Siget 7</w:t>
      </w:r>
      <w:r w:rsidR="008B2A55" w:rsidRPr="007C01E6">
        <w:t>, OIB: 42297047627,</w:t>
      </w:r>
      <w:r w:rsidR="0032182A">
        <w:t xml:space="preserve"> </w:t>
      </w:r>
      <w:r w:rsidR="008B0CC3">
        <w:t>12</w:t>
      </w:r>
      <w:r w:rsidR="0033276D">
        <w:t>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E04BC" w:rsidP="00BE04BC" w:rsidR="00BC0C29">
      <w:pPr>
        <w:pStyle w:val="Odlomakpopisa"/>
        <w:ind w:firstLine="708" w:left="0"/>
        <w:jc w:val="both"/>
      </w:pPr>
      <w:r>
        <w:t xml:space="preserve">I. </w:t>
      </w:r>
      <w:r w:rsidR="00BC0C29"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A46641">
        <w:t>Vidonij</w:t>
      </w:r>
      <w:r>
        <w:t>i</w:t>
      </w:r>
      <w:r w:rsidR="00A46641">
        <w:t xml:space="preserve"> Miletić Plukavec, Zagreb, Piro</w:t>
      </w:r>
      <w:r>
        <w:t xml:space="preserve">vec Gornji 24, OIB: 05863527189, </w:t>
      </w:r>
      <w:r w:rsidR="00BC0C29" w:rsidRPr="00AA0827">
        <w:t xml:space="preserve">u </w:t>
      </w:r>
      <w:r w:rsidR="00BD0831">
        <w:t xml:space="preserve">bruto </w:t>
      </w:r>
      <w:r w:rsidR="00BC0C29" w:rsidRPr="00AA0827">
        <w:t xml:space="preserve">iznosu od </w:t>
      </w:r>
      <w:r w:rsidR="00D7326B">
        <w:t>3</w:t>
      </w:r>
      <w:r w:rsidR="00BC0C29" w:rsidRPr="00AA0827">
        <w:t>.000,00 kn.</w:t>
      </w:r>
    </w:p>
    <w:p w:rsidRDefault="00321F21" w:rsidP="00BE04BC" w:rsidR="00321F21">
      <w:pPr>
        <w:pStyle w:val="Odlomakpopisa"/>
        <w:ind w:firstLine="708" w:left="0"/>
        <w:jc w:val="both"/>
      </w:pPr>
    </w:p>
    <w:p w:rsidRDefault="00321F21" w:rsidP="00403E34" w:rsidR="00403E34">
      <w:pPr>
        <w:ind w:firstLine="708"/>
        <w:jc w:val="both"/>
      </w:pPr>
      <w:r>
        <w:t xml:space="preserve">II. </w:t>
      </w:r>
      <w:r w:rsidR="00403E34">
        <w:t xml:space="preserve">Određuje se naknada troškova privremenom stečajnom upravitelju </w:t>
      </w:r>
      <w:r w:rsidR="00282788">
        <w:t>Vidoniji Miletić Plukavec, Zagreb, Pirovec Gornji 24, OIB: 05863527189</w:t>
      </w:r>
      <w:r w:rsidR="00403E34">
        <w:t xml:space="preserve">, u iznosu od </w:t>
      </w:r>
      <w:r w:rsidR="003C0A21">
        <w:t xml:space="preserve">70,00 </w:t>
      </w:r>
      <w:r w:rsidR="00403E34">
        <w:t>kn.</w:t>
      </w:r>
    </w:p>
    <w:p w:rsidRDefault="00403E34" w:rsidP="00403E34" w:rsidR="00403E34">
      <w:pPr>
        <w:ind w:firstLine="708"/>
        <w:jc w:val="both"/>
      </w:pPr>
    </w:p>
    <w:p w:rsidRDefault="00496AC9" w:rsidP="00380074" w:rsidR="00CF36B0">
      <w:pPr>
        <w:ind w:firstLine="720"/>
        <w:jc w:val="both"/>
      </w:pPr>
      <w:r>
        <w:t>I</w:t>
      </w:r>
      <w:r w:rsidR="00CF36B0">
        <w:t xml:space="preserve">II. Odbija se zahtjev privremenog stečajnog upravitelja </w:t>
      </w:r>
      <w:r w:rsidR="00F93321">
        <w:t>Vidonije Miletić Plukavec, Zagreb, Pirovec Gornji 24, OIB: 05863527189</w:t>
      </w:r>
      <w:r w:rsidR="00CF36B0">
        <w:t xml:space="preserve">, za odobrenje nagrade u </w:t>
      </w:r>
      <w:r w:rsidR="003F38ED">
        <w:t xml:space="preserve">bruto </w:t>
      </w:r>
      <w:r w:rsidR="00CF36B0">
        <w:t xml:space="preserve">iznosu od </w:t>
      </w:r>
      <w:r w:rsidR="000A5DA1">
        <w:t>700</w:t>
      </w:r>
      <w:r w:rsidR="00CF36B0">
        <w:t>,00 kn, kao neosnovan.</w:t>
      </w: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3C0A21">
        <w:t xml:space="preserve"> nagradu u bruto iznosu od 3.000,00 kn i troškove u iznosu od 70,00 kn </w:t>
      </w:r>
      <w:r w:rsidR="00F82AAC">
        <w:t xml:space="preserve">privremenom stečajnom upravitelju </w:t>
      </w:r>
      <w:r w:rsidR="00697A24">
        <w:t>Vidoniji Miletić Plukavec, Zagreb, Pirovec Gornji 24, OIB: 05863527189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697A24">
        <w:t>HR1023400093103177974.</w:t>
      </w:r>
    </w:p>
    <w:p w:rsidRDefault="00697A24" w:rsidP="006841EA" w:rsidR="00697A24">
      <w:pPr>
        <w:jc w:val="center"/>
      </w:pPr>
    </w:p>
    <w:p w:rsidRDefault="00A31680" w:rsidP="006841EA" w:rsidR="00407B16" w:rsidRPr="00AA0827">
      <w:pPr>
        <w:jc w:val="center"/>
      </w:pPr>
      <w:r w:rsidRPr="00AA0827">
        <w:t>Obr</w:t>
      </w:r>
      <w:r w:rsidR="00E14A79">
        <w:t>a</w:t>
      </w:r>
      <w:r w:rsidRPr="00AA0827">
        <w:t>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9E1921" w:rsidP="00C37C0F" w:rsidR="00C37C0F">
      <w:pPr>
        <w:ind w:firstLine="708"/>
        <w:jc w:val="both"/>
      </w:pPr>
      <w:r>
        <w:t>(Privremeni) s</w:t>
      </w:r>
      <w:r w:rsidR="00BC0C29" w:rsidRPr="00AA0827">
        <w:t xml:space="preserve">tečajni upravitelj </w:t>
      </w:r>
      <w:r w:rsidR="00966021">
        <w:t>Vidonija Miletić Plukavec, Zagreb, Pirovec Gornji 24, OIB: 05863527189</w:t>
      </w:r>
      <w:r w:rsidR="0050136E">
        <w:t xml:space="preserve">, </w:t>
      </w:r>
      <w:r w:rsidR="00AD13A4">
        <w:t>dostavi</w:t>
      </w:r>
      <w:r w:rsidR="00966021">
        <w:t>la</w:t>
      </w:r>
      <w:r w:rsidR="00AD13A4">
        <w:t xml:space="preserve"> je, </w:t>
      </w:r>
      <w:r w:rsidR="00966021">
        <w:t>1</w:t>
      </w:r>
      <w:r w:rsidR="009D75F6">
        <w:t>4</w:t>
      </w:r>
      <w:r w:rsidR="00AD13A4">
        <w:t xml:space="preserve">. </w:t>
      </w:r>
      <w:r w:rsidR="00966021">
        <w:t>rujna</w:t>
      </w:r>
      <w:r w:rsidR="009D75F6">
        <w:t xml:space="preserve">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</w:t>
      </w:r>
      <w:r w:rsidR="00966021">
        <w:t>3.700,00</w:t>
      </w:r>
      <w:r w:rsidR="00FE4DD5">
        <w:t xml:space="preserve"> kn</w:t>
      </w:r>
      <w:r w:rsidR="00C37C0F">
        <w:t xml:space="preserve"> i stvarnih troškova u iznosu od 70,00 kn. U podnesku od 7. prosinca 2017., privremeni stečajni upravitelj je specificirao stvarne troškove u skladu s zaključkom ovoga suda od </w:t>
      </w:r>
      <w:r w:rsidR="006B06CF">
        <w:t>4</w:t>
      </w:r>
      <w:r w:rsidR="00C37C0F">
        <w:t xml:space="preserve">. prosinca 2017. </w:t>
      </w:r>
    </w:p>
    <w:p w:rsidRDefault="00BC0C29" w:rsidP="00096585" w:rsidR="00BC0C29">
      <w:pPr>
        <w:jc w:val="both"/>
      </w:pPr>
    </w:p>
    <w:p w:rsidRDefault="00456FCA" w:rsidP="00837836" w:rsidR="00837836">
      <w:pPr>
        <w:ind w:firstLine="708"/>
        <w:jc w:val="both"/>
        <w:rPr>
          <w:color w:val="000000"/>
        </w:rPr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>u troškove stečajnog postupka pripadaju i nagrade i izdaci pri</w:t>
      </w:r>
      <w:r w:rsidR="000935D8">
        <w:t xml:space="preserve">vremenog stečajnog upravitelja. </w:t>
      </w:r>
      <w:r w:rsidR="00837836" w:rsidRPr="0054341C">
        <w:t>Prema odredbi čl. 94. st. 1. SZ-a, s</w:t>
      </w:r>
      <w:r w:rsidR="00837836" w:rsidRPr="00AC0FE4">
        <w:rPr>
          <w:color w:val="000000"/>
        </w:rPr>
        <w:t>tečajni upravitelj ima pravo na nagradu za svoj rad i naknadu stvarnih troškova.</w:t>
      </w:r>
      <w:r w:rsidR="00837836" w:rsidRPr="0054341C">
        <w:rPr>
          <w:color w:val="000000"/>
        </w:rPr>
        <w:t xml:space="preserve"> </w:t>
      </w:r>
      <w:r w:rsidR="00837836" w:rsidRPr="00AC0FE4">
        <w:rPr>
          <w:color w:val="000000"/>
        </w:rPr>
        <w:t xml:space="preserve">Nagradu stečajnom upravitelju rješenjem određuje sud prema uredbi kojom Vlada Republike Hrvatske utvrđuje kriterije i način obračuna i plaćanja nagrade </w:t>
      </w:r>
      <w:r w:rsidR="00837836" w:rsidRPr="00AC0FE4">
        <w:rPr>
          <w:color w:val="000000"/>
        </w:rPr>
        <w:lastRenderedPageBreak/>
        <w:t>stečajnim upraviteljima</w:t>
      </w:r>
      <w:r w:rsidR="00837836" w:rsidRPr="0054341C">
        <w:rPr>
          <w:color w:val="000000"/>
        </w:rPr>
        <w:t xml:space="preserve"> (čl. 94. st. 2. SZ)</w:t>
      </w:r>
      <w:r w:rsidR="00837836" w:rsidRPr="00AC0FE4">
        <w:rPr>
          <w:color w:val="000000"/>
        </w:rPr>
        <w:t>.</w:t>
      </w:r>
      <w:r w:rsidR="00837836"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 w:rsidR="00837836">
        <w:rPr>
          <w:color w:val="000000"/>
        </w:rPr>
        <w:t xml:space="preserve"> (čl</w:t>
      </w:r>
      <w:r w:rsidR="00837836" w:rsidRPr="0054341C">
        <w:rPr>
          <w:color w:val="000000"/>
        </w:rPr>
        <w:t>.</w:t>
      </w:r>
      <w:r w:rsidR="00837836"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0935D8">
        <w:t>30</w:t>
      </w:r>
      <w:r w:rsidR="00BC0C29" w:rsidRPr="00AA0827">
        <w:t xml:space="preserve">. </w:t>
      </w:r>
      <w:r w:rsidR="008E31E0">
        <w:t xml:space="preserve">svibnja </w:t>
      </w:r>
      <w:r w:rsidR="00BC0C29" w:rsidRPr="00AA0827">
        <w:t>201</w:t>
      </w:r>
      <w:r w:rsidR="00AC491D">
        <w:t>7</w:t>
      </w:r>
      <w:r w:rsidR="00BC0C29" w:rsidRPr="00AA0827">
        <w:t xml:space="preserve">. </w:t>
      </w:r>
      <w:r w:rsidR="000935D8">
        <w:t xml:space="preserve">Vidonija Miletić Plukavec </w:t>
      </w:r>
      <w:r w:rsidR="002D63DF">
        <w:t>imenovan</w:t>
      </w:r>
      <w:r w:rsidR="000935D8">
        <w:t>a</w:t>
      </w:r>
      <w:r w:rsidR="002D63DF">
        <w:t xml:space="preserve">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0935D8">
        <w:t>30</w:t>
      </w:r>
      <w:r w:rsidR="00E13BD2" w:rsidRPr="00AA0827">
        <w:t xml:space="preserve">. </w:t>
      </w:r>
      <w:r w:rsidR="008E31E0">
        <w:t>svibnja</w:t>
      </w:r>
      <w:r w:rsidR="00D44E71">
        <w:t xml:space="preserve"> </w:t>
      </w:r>
      <w:r w:rsidR="00706BB9">
        <w:t xml:space="preserve">2017., dostavio pisano izvješće </w:t>
      </w:r>
      <w:r w:rsidR="00706BB9" w:rsidRPr="00AA0827">
        <w:t xml:space="preserve">o imovini dužnika, stanju obveza dužnika, kao i očitovanje o tome koliko iznose predvidivi troškovi prethodnog i stečajnog postupka. </w:t>
      </w:r>
      <w:r w:rsidR="00E17DE4">
        <w:t xml:space="preserve">Iz navedenog izvješća u bitnome proizlazi kako je ono sastavljeno na temelju </w:t>
      </w:r>
      <w:r w:rsidR="000935D8">
        <w:t xml:space="preserve">javno dostupnih podataka, </w:t>
      </w:r>
      <w:r w:rsidR="0096147B">
        <w:t xml:space="preserve">te isprava pribavljenih od Financijske agencije, Ministarstva unutarnjih poslova, Policijske uprave Zagrebačke, Hrvatskog zavoda za mirovinsko osiguranje, te Ministarstva financija, Porezne uprave, koje su dostavljene u spis uz navedeno izvješće i na održanom ročištu. </w:t>
      </w:r>
      <w:r w:rsidR="00BB310E">
        <w:t xml:space="preserve">Osim toga, privremeni stečajni upravitelj je navedeno izvješće usmeno </w:t>
      </w:r>
      <w:r w:rsidR="00BB310E" w:rsidRPr="00AA0827">
        <w:t>iznio na ročišt</w:t>
      </w:r>
      <w:r w:rsidR="002E22BD">
        <w:t xml:space="preserve">u održanom </w:t>
      </w:r>
      <w:r w:rsidR="0096147B">
        <w:t>5. rujna</w:t>
      </w:r>
      <w:r w:rsidR="002E22BD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E22BD" w:rsidP="00BC0C29" w:rsidR="003665A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</w:t>
      </w:r>
      <w:r w:rsidR="000809E1">
        <w:t>u skladu s odredbama čl. 4. st. 1. i 2., čl. 5. st. 1. i čl. 15. Uredbe, odredio visinu nagrade u bruto iznosu od 3.000,00 kn</w:t>
      </w:r>
      <w:r>
        <w:t xml:space="preserve">, a ne u zatraženom bruto iznosu od </w:t>
      </w:r>
      <w:r w:rsidR="007B1761">
        <w:t>3.700</w:t>
      </w:r>
      <w:r>
        <w:t>,00 kn.</w:t>
      </w:r>
      <w:r w:rsidR="000809E1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9B32AF">
        <w:t>8</w:t>
      </w:r>
      <w:r>
        <w:t>. spisa).</w:t>
      </w:r>
    </w:p>
    <w:p w:rsidRDefault="002E22BD" w:rsidP="00BC0C29" w:rsidR="003134B5">
      <w:pPr>
        <w:ind w:firstLine="708"/>
        <w:jc w:val="both"/>
      </w:pPr>
      <w:r>
        <w:t xml:space="preserve">S obzirom na to da je, </w:t>
      </w:r>
      <w:r w:rsidR="001E4F5C">
        <w:t xml:space="preserve">uzevši u obzir navedeno, </w:t>
      </w:r>
      <w:r>
        <w:t xml:space="preserve">sud ocijenio kako u konkretnom slučaju privremeni stečajni upravitelj ima pravo na nagradu u bruto iznosu od 3.000,00 kn, to je odlučeno kao u točki I. izreke ovog rješenja, </w:t>
      </w:r>
      <w:r w:rsidR="001E4F5C">
        <w:t xml:space="preserve">uz nalog računovodstvu, u izreci ovog zaključka (čl. 18. st. 2. SZ), za isplatu nagrade na žiro račun koji je </w:t>
      </w:r>
      <w:r w:rsidR="00D544BA">
        <w:t xml:space="preserve">privremeni </w:t>
      </w:r>
      <w:r w:rsidR="001E4F5C">
        <w:t xml:space="preserve">stečajni upravitelj naznačio </w:t>
      </w:r>
      <w:r w:rsidR="00C238E6">
        <w:t>u svom zahtjevu.</w:t>
      </w:r>
      <w:r>
        <w:t xml:space="preserve"> U preostalom dijelu u kojem zahtijeva odobrenje nagrade u bruto iznosu od </w:t>
      </w:r>
      <w:r w:rsidR="006E5CD6">
        <w:t>700</w:t>
      </w:r>
      <w:r>
        <w:t>,00 kn, ovaj sud je ocijenio zahtjev privremenog stečajnog upravitelja neosnovanim zbog čega je odlučeno kao u točki I</w:t>
      </w:r>
      <w:r w:rsidR="002111E5">
        <w:t>I</w:t>
      </w:r>
      <w:r>
        <w:t>I. izreke ovog rješenja.</w:t>
      </w:r>
    </w:p>
    <w:p w:rsidRDefault="00BD1F40" w:rsidP="00BD1F40" w:rsidR="00BD1F40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BD1F40" w:rsidP="002303BD" w:rsidR="002303BD">
      <w:pPr>
        <w:ind w:firstLine="708"/>
        <w:jc w:val="both"/>
      </w:pPr>
      <w:r>
        <w:t xml:space="preserve">Uvidom u račun Financijske agencije od 30. lipnja 2017. (list </w:t>
      </w:r>
      <w:r w:rsidR="006B06CF">
        <w:t>76</w:t>
      </w:r>
      <w:r>
        <w:t xml:space="preserve">. spisa) utvrđeno je kako trošak ishođenja potvrde o blokadi računa i novčanih sredstava (list </w:t>
      </w:r>
      <w:r w:rsidR="00E26A3D">
        <w:t>31</w:t>
      </w:r>
      <w:r>
        <w:t xml:space="preserve">. spisa) iznosi </w:t>
      </w:r>
      <w:r>
        <w:lastRenderedPageBreak/>
        <w:t xml:space="preserve">50,00 kn. Osim toga, uvidom u Uvjerenje Ministarstva unutarnjih poslova, Policijske uprave Zagrebačke od 14. lipnja 2017. (list </w:t>
      </w:r>
      <w:r w:rsidR="006B06CF">
        <w:t>34</w:t>
      </w:r>
      <w:r>
        <w:t xml:space="preserve">. spisa) utvrđeno je kako je za izdavanje navedenog uvjerenja o dužnikovom vlasništvu na motornim vozilima plaćena upravna pristojba po Tar.br.4. Uredbe o tarifi upravnih pristojbi ("Narodne novine" broj 8/17), dakle upravna pristojba u iznosu od 20,00 kn. Slijedom navedenog sud je utvrdio postojanje stvarnih troškova koji su bili potrebni radi utvrđivanja dužnikove imovine u ukupnom iznosu od 70,00 kn. Zbog toga je, uzevši u obzir navedeno, na temelju odredbe čl. 94. st. 3. SZ-a, odlučeno kao u točki II. izreke ovog rješenja, uz </w:t>
      </w:r>
      <w:r w:rsidR="002303BD">
        <w:t>nalog računovodstvu, u izreci ovog zaključka (čl. 18. st. 2. SZ), za isplatu troškova na žiro račun koji je privremeni stečajni upravitelj naznačio u svom zahtjevu.</w:t>
      </w: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8B0CC3">
        <w:t>12</w:t>
      </w:r>
      <w:r w:rsidR="007F2347">
        <w:t>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C47E3A">
        <w:t>, v.r.</w:t>
      </w:r>
      <w:r w:rsidRPr="004E77EF">
        <w:t xml:space="preserve"> </w:t>
      </w:r>
    </w:p>
    <w:p w:rsidRDefault="002303BD" w:rsidP="00324938" w:rsidR="002303BD">
      <w:pPr>
        <w:jc w:val="both"/>
      </w:pP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BB3461" w:rsidR="00BB346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BB3461">
        <w:t xml:space="preserve"> Pravo na žalbu imaju stečajni upravitelj, dužnik pojedinac i svaki stečajni vjerovnik (čl. 94. st. 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8B0CC3" w:rsidP="006841EA" w:rsidR="008B0CC3">
      <w:pPr>
        <w:jc w:val="both"/>
      </w:pPr>
    </w:p>
    <w:p w:rsidRDefault="00C47E3A" w:rsidP="00C47E3A" w:rsidR="00C47E3A">
      <w:pPr>
        <w:autoSpaceDE w:val="false"/>
        <w:autoSpaceDN w:val="false"/>
        <w:adjustRightInd w:val="false"/>
      </w:pPr>
    </w:p>
    <w:p w:rsidRDefault="00C47E3A" w:rsidP="00C47E3A" w:rsidR="00C47E3A">
      <w:pPr>
        <w:autoSpaceDE w:val="false"/>
        <w:autoSpaceDN w:val="false"/>
        <w:adjustRightInd w:val="false"/>
      </w:pPr>
      <w:r>
        <w:t>Za točnost otpravka - ovlašteni službenik</w:t>
      </w:r>
    </w:p>
    <w:p w:rsidRDefault="00C47E3A" w:rsidP="00C47E3A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7E3A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0F6B7A">
      <w:t>2746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35D8"/>
    <w:rsid w:val="00096585"/>
    <w:rsid w:val="000A2D9F"/>
    <w:rsid w:val="000A4E2B"/>
    <w:rsid w:val="000A5DA1"/>
    <w:rsid w:val="000B0655"/>
    <w:rsid w:val="000D44A4"/>
    <w:rsid w:val="000D50D3"/>
    <w:rsid w:val="000D5D55"/>
    <w:rsid w:val="000F6B7A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11E5"/>
    <w:rsid w:val="00215206"/>
    <w:rsid w:val="00220B7A"/>
    <w:rsid w:val="002303BD"/>
    <w:rsid w:val="00257742"/>
    <w:rsid w:val="00264F86"/>
    <w:rsid w:val="0027371E"/>
    <w:rsid w:val="00282788"/>
    <w:rsid w:val="00284272"/>
    <w:rsid w:val="00285BB9"/>
    <w:rsid w:val="002C02BB"/>
    <w:rsid w:val="002D0595"/>
    <w:rsid w:val="002D0DC1"/>
    <w:rsid w:val="002D63DF"/>
    <w:rsid w:val="002E22BD"/>
    <w:rsid w:val="002F0C4B"/>
    <w:rsid w:val="002F193C"/>
    <w:rsid w:val="002F28CE"/>
    <w:rsid w:val="00300BD9"/>
    <w:rsid w:val="00303B1B"/>
    <w:rsid w:val="003134B5"/>
    <w:rsid w:val="0032182A"/>
    <w:rsid w:val="00321F21"/>
    <w:rsid w:val="003221EA"/>
    <w:rsid w:val="0032404F"/>
    <w:rsid w:val="00324938"/>
    <w:rsid w:val="00327A0B"/>
    <w:rsid w:val="0033276D"/>
    <w:rsid w:val="00341726"/>
    <w:rsid w:val="00351E78"/>
    <w:rsid w:val="003665A4"/>
    <w:rsid w:val="0037533E"/>
    <w:rsid w:val="00380074"/>
    <w:rsid w:val="00383990"/>
    <w:rsid w:val="00392620"/>
    <w:rsid w:val="0039441C"/>
    <w:rsid w:val="00395C57"/>
    <w:rsid w:val="003A44CD"/>
    <w:rsid w:val="003B2215"/>
    <w:rsid w:val="003C0A21"/>
    <w:rsid w:val="003C56AC"/>
    <w:rsid w:val="003D704E"/>
    <w:rsid w:val="003F1754"/>
    <w:rsid w:val="003F38ED"/>
    <w:rsid w:val="004011B1"/>
    <w:rsid w:val="00403E34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74F9A"/>
    <w:rsid w:val="00482ED1"/>
    <w:rsid w:val="00491674"/>
    <w:rsid w:val="004942C5"/>
    <w:rsid w:val="00494E0B"/>
    <w:rsid w:val="00496AC9"/>
    <w:rsid w:val="004B2B10"/>
    <w:rsid w:val="004B3916"/>
    <w:rsid w:val="004B72F4"/>
    <w:rsid w:val="004B7B1F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03A1"/>
    <w:rsid w:val="005856D8"/>
    <w:rsid w:val="00586194"/>
    <w:rsid w:val="005A1BA4"/>
    <w:rsid w:val="005A52E7"/>
    <w:rsid w:val="005D046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5FE2"/>
    <w:rsid w:val="00666267"/>
    <w:rsid w:val="0068085F"/>
    <w:rsid w:val="006821B8"/>
    <w:rsid w:val="006841EA"/>
    <w:rsid w:val="006872EE"/>
    <w:rsid w:val="0069053D"/>
    <w:rsid w:val="00697A24"/>
    <w:rsid w:val="006B06CF"/>
    <w:rsid w:val="006B2382"/>
    <w:rsid w:val="006B3E34"/>
    <w:rsid w:val="006E5CD6"/>
    <w:rsid w:val="006F5863"/>
    <w:rsid w:val="00700C0F"/>
    <w:rsid w:val="00706BB9"/>
    <w:rsid w:val="00727D55"/>
    <w:rsid w:val="00730A98"/>
    <w:rsid w:val="00731304"/>
    <w:rsid w:val="0073148B"/>
    <w:rsid w:val="00783182"/>
    <w:rsid w:val="00786AFF"/>
    <w:rsid w:val="00791089"/>
    <w:rsid w:val="007A5731"/>
    <w:rsid w:val="007B176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0CC3"/>
    <w:rsid w:val="008B27E9"/>
    <w:rsid w:val="008B2A55"/>
    <w:rsid w:val="008E31E0"/>
    <w:rsid w:val="008E3C50"/>
    <w:rsid w:val="00911B21"/>
    <w:rsid w:val="0091537C"/>
    <w:rsid w:val="00930813"/>
    <w:rsid w:val="009452C2"/>
    <w:rsid w:val="009456DB"/>
    <w:rsid w:val="009612BF"/>
    <w:rsid w:val="0096147B"/>
    <w:rsid w:val="00965E79"/>
    <w:rsid w:val="00966021"/>
    <w:rsid w:val="0097005E"/>
    <w:rsid w:val="00972E0E"/>
    <w:rsid w:val="00975EA1"/>
    <w:rsid w:val="0098035F"/>
    <w:rsid w:val="00981A18"/>
    <w:rsid w:val="009B093A"/>
    <w:rsid w:val="009B32AF"/>
    <w:rsid w:val="009D3471"/>
    <w:rsid w:val="009D34C2"/>
    <w:rsid w:val="009D4825"/>
    <w:rsid w:val="009D561A"/>
    <w:rsid w:val="009D75F6"/>
    <w:rsid w:val="009E14D6"/>
    <w:rsid w:val="009E1921"/>
    <w:rsid w:val="009F6064"/>
    <w:rsid w:val="00A119FD"/>
    <w:rsid w:val="00A24BAF"/>
    <w:rsid w:val="00A31680"/>
    <w:rsid w:val="00A367CA"/>
    <w:rsid w:val="00A43EB0"/>
    <w:rsid w:val="00A46641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3461"/>
    <w:rsid w:val="00BC0C29"/>
    <w:rsid w:val="00BD0831"/>
    <w:rsid w:val="00BD1F40"/>
    <w:rsid w:val="00BD5CB7"/>
    <w:rsid w:val="00BE04BC"/>
    <w:rsid w:val="00BE225C"/>
    <w:rsid w:val="00BF2B08"/>
    <w:rsid w:val="00BF4360"/>
    <w:rsid w:val="00C06E6B"/>
    <w:rsid w:val="00C07579"/>
    <w:rsid w:val="00C238E6"/>
    <w:rsid w:val="00C37C0F"/>
    <w:rsid w:val="00C419F2"/>
    <w:rsid w:val="00C45A00"/>
    <w:rsid w:val="00C47E3A"/>
    <w:rsid w:val="00C55BBD"/>
    <w:rsid w:val="00C611C2"/>
    <w:rsid w:val="00C8525E"/>
    <w:rsid w:val="00C936AA"/>
    <w:rsid w:val="00CB176A"/>
    <w:rsid w:val="00CC2D48"/>
    <w:rsid w:val="00CF36B0"/>
    <w:rsid w:val="00CF56A7"/>
    <w:rsid w:val="00D01E85"/>
    <w:rsid w:val="00D023F1"/>
    <w:rsid w:val="00D06CEB"/>
    <w:rsid w:val="00D12CEA"/>
    <w:rsid w:val="00D17F26"/>
    <w:rsid w:val="00D22418"/>
    <w:rsid w:val="00D40CF8"/>
    <w:rsid w:val="00D4225B"/>
    <w:rsid w:val="00D44E71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4A79"/>
    <w:rsid w:val="00E16CBB"/>
    <w:rsid w:val="00E1775C"/>
    <w:rsid w:val="00E17DE4"/>
    <w:rsid w:val="00E24DD6"/>
    <w:rsid w:val="00E26A3D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3321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47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47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7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ST.UP.</izvorni_sadrzaj>
    <derivirana_varijabla naziv="DomainObject.Primjedba_1">NAGRADA I TROŠKOVI PRIVREMENOG ST.UP.</derivirana_varijabla>
  </DomainObject.Primjedba>
  <DomainObject.Oznaka>
    <izvorni_sadrzaj>St-2746/2016-35</izvorni_sadrzaj>
    <derivirana_varijabla naziv="DomainObject.Oznaka_1">St-2746/2016-35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ŽARULJICA j.d.o.o. za elektro usluge</izvorni_sadrzaj>
    <derivirana_varijabla naziv="DomainObject.Predmet.ProtustrankaFormated_1">  ŽARULJICA j.d.o.o. za elektro usluge</derivirana_varijabla>
  </DomainObject.Predmet.ProtustrankaFormated>
  <DomainObject.Predmet.ProtustrankaFormatedOIB>
    <izvorni_sadrzaj>  ŽARULJICA j.d.o.o. za elektro usluge, OIB 42297047627</izvorni_sadrzaj>
    <derivirana_varijabla naziv="DomainObject.Predmet.ProtustrankaFormatedOIB_1">  ŽARULJICA j.d.o.o. za elektro usluge, OIB 42297047627</derivirana_varijabla>
  </DomainObject.Predmet.ProtustrankaFormatedOIB>
  <DomainObject.Predmet.ProtustrankaFormatedWithAdress>
    <izvorni_sadrzaj> ŽARULJICA j.d.o.o. za elektro usluge, Siget 7, 10000 Zagreb</izvorni_sadrzaj>
    <derivirana_varijabla naziv="DomainObject.Predmet.ProtustrankaFormatedWithAdress_1"> ŽARULJICA j.d.o.o. za elektro usluge, Siget 7, 10000 Zagreb</derivirana_varijabla>
  </DomainObject.Predmet.ProtustrankaFormatedWithAdress>
  <DomainObject.Predmet.ProtustrankaFormatedWithAdressOIB>
    <izvorni_sadrzaj> ŽARULJICA j.d.o.o. za elektro usluge, OIB 42297047627, Siget 7, 10000 Zagreb</izvorni_sadrzaj>
    <derivirana_varijabla naziv="DomainObject.Predmet.ProtustrankaFormatedWithAdressOIB_1"> ŽARULJICA j.d.o.o. za elektro usluge, OIB 42297047627, Siget 7, 10000 Zagreb</derivirana_varijabla>
  </DomainObject.Predmet.ProtustrankaFormatedWithAdressOIB>
  <DomainObject.Predmet.ProtustrankaWithAdress>
    <izvorni_sadrzaj>ŽARULJICA j.d.o.o. za elektro usluge Siget 7, 10000 Zagreb</izvorni_sadrzaj>
    <derivirana_varijabla naziv="DomainObject.Predmet.ProtustrankaWithAdress_1">ŽARULJICA j.d.o.o. za elektro usluge Siget 7, 10000 Zagreb</derivirana_varijabla>
  </DomainObject.Predmet.ProtustrankaWithAdress>
  <DomainObject.Predmet.ProtustrankaWithAdressOIB>
    <izvorni_sadrzaj>ŽARULJICA j.d.o.o. za elektro usluge, OIB 42297047627, Siget 7, 10000 Zagreb</izvorni_sadrzaj>
    <derivirana_varijabla naziv="DomainObject.Predmet.ProtustrankaWithAdressOIB_1">ŽARULJICA j.d.o.o. za elektro usluge, OIB 42297047627, Siget 7, 10000 Zagreb</derivirana_varijabla>
  </DomainObject.Predmet.ProtustrankaWithAdressOIB>
  <DomainObject.Predmet.ProtustrankaNazivFormated>
    <izvorni_sadrzaj>ŽARULJICA j.d.o.o. za elektro usluge</izvorni_sadrzaj>
    <derivirana_varijabla naziv="DomainObject.Predmet.ProtustrankaNazivFormated_1">ŽARULJICA j.d.o.o. za elektro usluge</derivirana_varijabla>
  </DomainObject.Predmet.ProtustrankaNazivFormated>
  <DomainObject.Predmet.ProtustrankaNazivFormatedOIB>
    <izvorni_sadrzaj>ŽARULJICA j.d.o.o. za elektro usluge, OIB 42297047627</izvorni_sadrzaj>
    <derivirana_varijabla naziv="DomainObject.Predmet.ProtustrankaNazivFormatedOIB_1">ŽARULJICA j.d.o.o. za elektro usluge, OIB 42297047627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Grabovčić</izvorni_sadrzaj>
    <derivirana_varijabla naziv="DomainObject.Predmet.StrankaFormated_1">  FINA Regionalni centar Zagreb; Igor Grabovčić</derivirana_varijabla>
  </DomainObject.Predmet.StrankaFormated>
  <DomainObject.Predmet.StrankaFormatedOIB>
    <izvorni_sadrzaj>  FINA Regionalni centar Zagreb, OIB 85821130368; Igor Grabovčić, OIB 67486743792</izvorni_sadrzaj>
    <derivirana_varijabla naziv="DomainObject.Predmet.StrankaFormatedOIB_1">  FINA Regionalni centar Zagreb, OIB 85821130368; Igor Grabovčić, OIB 67486743792</derivirana_varijabla>
  </DomainObject.Predmet.StrankaFormatedOIB>
  <DomainObject.Predmet.StrankaFormatedWithAdress>
    <izvorni_sadrzaj> FINA Regionalni centar Zagreb, Trg svibanjskih žrtava 1995. br. 1, 10000 Zagreb; Igor Grabovčić, Ulica Augusta Šenoe 39, 10290 Zaprešić</izvorni_sadrzaj>
    <derivirana_varijabla naziv="DomainObject.Predmet.StrankaFormatedWithAdress_1"> FINA Regionalni centar Zagreb, Trg svibanjskih žrtava 1995. br. 1, 10000 Zagreb; Igor Grabovčić, Ulica Augusta Šenoe 39, 10290 Zaprešić</derivirana_varijabla>
  </DomainObject.Predmet.StrankaFormatedWithAdress>
  <DomainObject.Predmet.StrankaFormatedWithAdressOIB>
    <izvorni_sadrzaj> FINA Regionalni centar Zagreb, OIB 85821130368, Trg svibanjskih žrtava 1995. br. 1, 10000 Zagreb; Igor Grabovčić, OIB 67486743792, Ulica Augusta Šenoe 39, 10290 Zaprešić</izvorni_sadrzaj>
    <derivirana_varijabla naziv="DomainObject.Predmet.StrankaFormatedWithAdressOIB_1"> FINA Regionalni centar Zagreb, OIB 85821130368, Trg svibanjskih žrtava 1995. br. 1, 10000 Zagreb; Igor Grabovčić, OIB 67486743792, Ulica Augusta Šenoe 39, 10290 Zaprešić</derivirana_varijabla>
  </DomainObject.Predmet.StrankaFormatedWithAdressOIB>
  <DomainObject.Predmet.StrankaWithAdress>
    <izvorni_sadrzaj>FINA Regionalni centar Zagreb Trg svibanjskih žrtava 1995. br. 1,10000 Zagreb,Igor Grabovčić Ulica Augusta Šenoe 39,10290 Zaprešić</izvorni_sadrzaj>
    <derivirana_varijabla naziv="DomainObject.Predmet.StrankaWithAdress_1">FINA Regionalni centar Zagreb Trg svibanjskih žrtava 1995. br. 1,10000 Zagreb,Igor Grabovčić Ulica Augusta Šenoe 39,10290 Zaprešić</derivirana_varijabla>
  </DomainObject.Predmet.StrankaWithAdress>
  <DomainObject.Predmet.StrankaWithAdressOIB>
    <izvorni_sadrzaj>FINA Regionalni centar Zagreb, OIB 85821130368, Trg svibanjskih žrtava 1995. br. 1,10000 Zagreb,Igor Grabovčić, OIB 67486743792, Ulica Augusta Šenoe 39,10290 Zaprešić</izvorni_sadrzaj>
    <derivirana_varijabla naziv="DomainObject.Predmet.StrankaWithAdressOIB_1">FINA Regionalni centar Zagreb, OIB 85821130368, Trg svibanjskih žrtava 1995. br. 1,10000 Zagreb,Igor Grabovčić, OIB 67486743792, Ulica Augusta Šenoe 39,10290 Zaprešić</derivirana_varijabla>
  </DomainObject.Predmet.StrankaWithAdressOIB>
  <DomainObject.Predmet.StrankaNazivFormated>
    <izvorni_sadrzaj>FINA Regionalni centar Zagreb,Igor Grabovčić</izvorni_sadrzaj>
    <derivirana_varijabla naziv="DomainObject.Predmet.StrankaNazivFormated_1">FINA Regionalni centar Zagreb,Igor Grabovčić</derivirana_varijabla>
  </DomainObject.Predmet.StrankaNazivFormated>
  <DomainObject.Predmet.StrankaNazivFormatedOIB>
    <izvorni_sadrzaj>FINA Regionalni centar Zagreb, OIB 85821130368,Igor Grabovčić, OIB 67486743792</izvorni_sadrzaj>
    <derivirana_varijabla naziv="DomainObject.Predmet.StrankaNazivFormatedOIB_1">FINA Regionalni centar Zagreb, OIB 85821130368,Igor Grabovčić, OIB 67486743792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Igor Grabovčić</item>
    </izvorni_sadrzaj>
    <derivirana_varijabla naziv="DomainObject.Predmet.StrankaListFormated_1">
      <item>FINA Regionalni centar Zagreb</item>
      <item>Igor Grabovčić</item>
    </derivirana_varijabla>
  </DomainObject.Predmet.StrankaListFormated>
  <DomainObject.Predmet.StrankaListFormatedOIB>
    <izvorni_sadrzaj>
      <item>FINA Regionalni centar Zagreb, OIB 85821130368</item>
      <item>Igor Grabovčić, OIB 67486743792</item>
    </izvorni_sadrzaj>
    <derivirana_varijabla naziv="DomainObject.Predmet.StrankaListFormatedOIB_1">
      <item>FINA Regionalni centar Zagreb, OIB 85821130368</item>
      <item>Igor Grabovčić, OIB 67486743792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Grabovčić, Ulica Augusta Šenoe 39, 10290 Zaprešić</item>
    </izvorni_sadrzaj>
    <derivirana_varijabla naziv="DomainObject.Predmet.StrankaListFormatedWithAdress_1">
      <item>FINA Regionalni centar Zagreb, Trg svibanjskih žrtava 1995. br. 1, 10000 Zagreb</item>
      <item>Igor Grabovčić, Ulica Augusta Šenoe 39,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Grabovčić, OIB 67486743792, Ulica Augusta Šenoe 39, 10290 Zaprešić</item>
    </izvorni_sadrzaj>
    <derivirana_varijabla naziv="DomainObject.Predmet.StrankaListFormatedWithAdressOIB_1">
      <item>FINA Regionalni centar Zagreb, OIB 85821130368, Trg svibanjskih žrtava 1995. br. 1, 10000 Zagreb</item>
      <item>Igor Grabovčić, OIB 67486743792, Ulica Augusta Šenoe 39, 10290 Zaprešić</item>
    </derivirana_varijabla>
  </DomainObject.Predmet.StrankaListFormatedWithAdressOIB>
  <DomainObject.Predmet.StrankaListNazivFormated>
    <izvorni_sadrzaj>
      <item>FINA Regionalni centar Zagreb</item>
      <item>Igor Grabovčić</item>
    </izvorni_sadrzaj>
    <derivirana_varijabla naziv="DomainObject.Predmet.StrankaListNazivFormated_1">
      <item>FINA Regionalni centar Zagreb</item>
      <item>Igor Grabovčić</item>
    </derivirana_varijabla>
  </DomainObject.Predmet.StrankaListNazivFormated>
  <DomainObject.Predmet.StrankaListNazivFormatedOIB>
    <izvorni_sadrzaj>
      <item>FINA Regionalni centar Zagreb, OIB 85821130368</item>
      <item>Igor Grabovčić, OIB 67486743792</item>
    </izvorni_sadrzaj>
    <derivirana_varijabla naziv="DomainObject.Predmet.StrankaListNazivFormatedOIB_1">
      <item>FINA Regionalni centar Zagreb, OIB 85821130368</item>
      <item>Igor Grabovčić, OIB 67486743792</item>
    </derivirana_varijabla>
  </DomainObject.Predmet.StrankaListNazivFormatedOIB>
  <DomainObject.Predmet.ProtuStrankaListFormated>
    <izvorni_sadrzaj>
      <item>ŽARULJICA j.d.o.o. za elektro usluge</item>
    </izvorni_sadrzaj>
    <derivirana_varijabla naziv="DomainObject.Predmet.ProtuStrankaListFormated_1">
      <item>ŽARULJICA j.d.o.o. za elektro usluge</item>
    </derivirana_varijabla>
  </DomainObject.Predmet.ProtuStrankaListFormated>
  <DomainObject.Predmet.ProtuStrankaListFormatedOIB>
    <izvorni_sadrzaj>
      <item>ŽARULJICA j.d.o.o. za elektro usluge, OIB 42297047627</item>
    </izvorni_sadrzaj>
    <derivirana_varijabla naziv="DomainObject.Predmet.ProtuStrankaListFormatedOIB_1">
      <item>ŽARULJICA j.d.o.o. za elektro usluge, OIB 42297047627</item>
    </derivirana_varijabla>
  </DomainObject.Predmet.ProtuStrankaListFormatedOIB>
  <DomainObject.Predmet.ProtuStrankaListFormatedWithAdress>
    <izvorni_sadrzaj>
      <item>ŽARULJICA j.d.o.o. za elektro usluge, Siget 7, 10000 Zagreb</item>
    </izvorni_sadrzaj>
    <derivirana_varijabla naziv="DomainObject.Predmet.ProtuStrankaListFormatedWithAdress_1">
      <item>ŽARULJICA j.d.o.o. za elektro usluge, Siget 7, 10000 Zagreb</item>
    </derivirana_varijabla>
  </DomainObject.Predmet.ProtuStrankaListFormatedWithAdress>
  <DomainObject.Predmet.ProtuStrankaListFormatedWithAdressOIB>
    <izvorni_sadrzaj>
      <item>ŽARULJICA j.d.o.o. za elektro usluge, OIB 42297047627, Siget 7, 10000 Zagreb</item>
    </izvorni_sadrzaj>
    <derivirana_varijabla naziv="DomainObject.Predmet.ProtuStrankaListFormatedWithAdressOIB_1">
      <item>ŽARULJICA j.d.o.o. za elektro usluge, OIB 42297047627, Siget 7, 10000 Zagreb</item>
    </derivirana_varijabla>
  </DomainObject.Predmet.ProtuStrankaListFormatedWithAdressOIB>
  <DomainObject.Predmet.ProtuStrankaListNazivFormated>
    <izvorni_sadrzaj>
      <item>ŽARULJICA j.d.o.o. za elektro usluge</item>
    </izvorni_sadrzaj>
    <derivirana_varijabla naziv="DomainObject.Predmet.ProtuStrankaListNazivFormated_1">
      <item>ŽARULJICA j.d.o.o. za elektro usluge</item>
    </derivirana_varijabla>
  </DomainObject.Predmet.ProtuStrankaListNazivFormated>
  <DomainObject.Predmet.ProtuStrankaListNazivFormatedOIB>
    <izvorni_sadrzaj>
      <item>ŽARULJICA j.d.o.o. za elektro usluge, OIB 42297047627</item>
    </izvorni_sadrzaj>
    <derivirana_varijabla naziv="DomainObject.Predmet.ProtuStrankaListNazivFormatedOIB_1">
      <item>ŽARULJICA j.d.o.o. za elektro usluge, OIB 42297047627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Formated_1">
      <item>ZAGREBAČKA BANKA DIONIČKO DRUŠTVO</item>
      <item>ERSTE&amp;STEIERMÄRKISCHE BANKA dioničko društvo</item>
      <item>Igor Grabovčić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NazivFormated_1">
      <item>ZAGREBAČKA BANKA DIONIČKO DRUŠTVO</item>
      <item>ERSTE&amp;STEIERMÄRKISCHE BANKA dioničko društvo</item>
      <item>Igor Grabovčić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St-2746/2016-35</izvorni_sadrzaj>
    <derivirana_varijabla naziv="DomainObject.PoslovniBrojDokumenta_1">St-2746/2016-35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ŽARULJICA j.d.o.o. za elektro usluge</izvorni_sadrzaj>
    <derivirana_varijabla naziv="DomainObject.Predmet.ProtustrankaIDrugi_1">ŽARULJICA j.d.o.o. za elektro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ŽARULJICA j.d.o.o. za elektro usluge, OIB 42297047627, Siget 7, 10000 Zagreb</izvorni_sadrzaj>
    <derivirana_varijabla naziv="DomainObject.Predmet.ProtustrankaIDrugiAdressOIB_1">ŽARULJICA j.d.o.o. za elektro usluge, OIB 42297047627,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St-2746/2016-29</izvorni_sadrzaj>
    <derivirana_varijabla naziv="DomainObject.Predmet.OdlukaRjesenje.Oznaka_1">St-2746/2016-29</derivirana_varijabla>
  </DomainObject.Predmet.OdlukaRjesenje.Oznaka>
  <DomainObject.Predmet.SudioniciListNaziv>
    <izvorni_sadrzaj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izvorni_sadrzaj>
    <derivirana_varijabla naziv="DomainObject.Predmet.SudioniciListNaziv_1"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izvorni_sadrzaj>
    <derivirana_varijabla naziv="DomainObject.Predmet.SudioniciListAdressOIB_1"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42297047627</item>
      <item>, OIB 92963223473</item>
      <item>, OIB 23057039320</item>
      <item>, OIB 67486743792</item>
      <item>, OIB 67486743792</item>
    </izvorni_sadrzaj>
    <derivirana_varijabla naziv="DomainObject.Predmet.SudioniciListNazivOIB_1">
      <item>, OIB 85821130368</item>
      <item>, OIB 42297047627</item>
      <item>, OIB 92963223473</item>
      <item>, OIB 23057039320</item>
      <item>, OIB 67486743792</item>
      <item>, OIB 67486743792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2AB9E-4627-412E-9452-6E6CD2B5F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1193</properties:Words>
  <properties:Characters>6509</properties:Characters>
  <properties:Lines>121</properties:Lines>
  <properties:Paragraphs>34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2017-12-12T11:53:00Z</cp:lastPrinted>
  <dcterms:modified xmlns:xsi="http://www.w3.org/2001/XMLSchema-instance" xsi:type="dcterms:W3CDTF">2017-12-12T11:53:00Z</dcterms:modified>
  <cp:revision>135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St-2746/2016-35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