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8f56" w14:paraId="9ee8f5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B1FA4">
        <w:t>1686</w:t>
      </w:r>
      <w:r w:rsidR="00E602E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04E9A">
        <w:t>23</w:t>
      </w:r>
      <w:r w:rsidR="00786675">
        <w:t xml:space="preserve">. srpnja 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5B1FA4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5B1FA4">
        <w:t xml:space="preserve">VINKOVA BUTIGA j.d.o.o., Zagreb, Zagrebačka cesta 111, OIB </w:t>
      </w:r>
      <w:r w:rsidR="005B1FA4" w:rsidRPr="005B1FA4">
        <w:t>46018348735</w:t>
      </w:r>
      <w:r w:rsidR="004323E9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B1FA4">
        <w:t>26.791,24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04E9A">
        <w:t>23</w:t>
      </w:r>
      <w:r w:rsidR="0022460C">
        <w:t>. srpnja</w:t>
      </w:r>
      <w:r w:rsidR="00E602E5">
        <w:t xml:space="preserve"> 20</w:t>
      </w:r>
      <w:r w:rsidR="00590AEF">
        <w:t>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3A059F">
        <w:t>,v.r.</w:t>
      </w:r>
      <w:r w:rsidR="00997C6E">
        <w:t xml:space="preserve"> </w:t>
      </w:r>
    </w:p>
    <w:p w:rsidRDefault="003A059F" w:rsidP="007D25E4" w:rsidR="003A059F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3A059F" w:rsidP="007D25E4" w:rsidR="003A059F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BF0"/>
    <w:rsid w:val="000902AB"/>
    <w:rsid w:val="000D387C"/>
    <w:rsid w:val="00111057"/>
    <w:rsid w:val="00114EAD"/>
    <w:rsid w:val="00185571"/>
    <w:rsid w:val="00186AF0"/>
    <w:rsid w:val="001D4418"/>
    <w:rsid w:val="001E50FB"/>
    <w:rsid w:val="001F6933"/>
    <w:rsid w:val="0022460C"/>
    <w:rsid w:val="00230A63"/>
    <w:rsid w:val="00231274"/>
    <w:rsid w:val="00241E5A"/>
    <w:rsid w:val="00263D6D"/>
    <w:rsid w:val="00264D19"/>
    <w:rsid w:val="00297E94"/>
    <w:rsid w:val="002A51C3"/>
    <w:rsid w:val="00304E9A"/>
    <w:rsid w:val="00325398"/>
    <w:rsid w:val="00371DD2"/>
    <w:rsid w:val="0038246E"/>
    <w:rsid w:val="003A059F"/>
    <w:rsid w:val="003D35F9"/>
    <w:rsid w:val="003E3A15"/>
    <w:rsid w:val="00404E04"/>
    <w:rsid w:val="00413F4C"/>
    <w:rsid w:val="004323E9"/>
    <w:rsid w:val="00470CDA"/>
    <w:rsid w:val="0048623D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B1FA4"/>
    <w:rsid w:val="005D476D"/>
    <w:rsid w:val="005E4AB8"/>
    <w:rsid w:val="005F0073"/>
    <w:rsid w:val="005F4627"/>
    <w:rsid w:val="00627F6A"/>
    <w:rsid w:val="00646967"/>
    <w:rsid w:val="00657B8E"/>
    <w:rsid w:val="00693392"/>
    <w:rsid w:val="00695A42"/>
    <w:rsid w:val="006D6A09"/>
    <w:rsid w:val="0073619E"/>
    <w:rsid w:val="007574B5"/>
    <w:rsid w:val="00786675"/>
    <w:rsid w:val="00790BAE"/>
    <w:rsid w:val="007B5AFD"/>
    <w:rsid w:val="007C4E36"/>
    <w:rsid w:val="007D5A5D"/>
    <w:rsid w:val="007F12D4"/>
    <w:rsid w:val="008155EE"/>
    <w:rsid w:val="0082099E"/>
    <w:rsid w:val="00830DE3"/>
    <w:rsid w:val="008613BD"/>
    <w:rsid w:val="00863025"/>
    <w:rsid w:val="00871F01"/>
    <w:rsid w:val="00910A89"/>
    <w:rsid w:val="00920CA0"/>
    <w:rsid w:val="009218D2"/>
    <w:rsid w:val="009419D8"/>
    <w:rsid w:val="00946FC6"/>
    <w:rsid w:val="00994F10"/>
    <w:rsid w:val="00997C6E"/>
    <w:rsid w:val="009D34BE"/>
    <w:rsid w:val="009E72A5"/>
    <w:rsid w:val="00A71431"/>
    <w:rsid w:val="00A84C69"/>
    <w:rsid w:val="00AA07DD"/>
    <w:rsid w:val="00AC4528"/>
    <w:rsid w:val="00AD027A"/>
    <w:rsid w:val="00AD7FE7"/>
    <w:rsid w:val="00B73EDD"/>
    <w:rsid w:val="00B8209B"/>
    <w:rsid w:val="00B82F18"/>
    <w:rsid w:val="00BF240D"/>
    <w:rsid w:val="00C25912"/>
    <w:rsid w:val="00C364FE"/>
    <w:rsid w:val="00C73B1E"/>
    <w:rsid w:val="00C836B9"/>
    <w:rsid w:val="00C958E9"/>
    <w:rsid w:val="00CB0338"/>
    <w:rsid w:val="00CE7362"/>
    <w:rsid w:val="00D01B78"/>
    <w:rsid w:val="00D66226"/>
    <w:rsid w:val="00E16171"/>
    <w:rsid w:val="00E26BFC"/>
    <w:rsid w:val="00E434F2"/>
    <w:rsid w:val="00E5092D"/>
    <w:rsid w:val="00E602E5"/>
    <w:rsid w:val="00E9307B"/>
    <w:rsid w:val="00EC3302"/>
    <w:rsid w:val="00ED6AA8"/>
    <w:rsid w:val="00F034D3"/>
    <w:rsid w:val="00F67997"/>
    <w:rsid w:val="00F87D8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05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5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5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5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5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05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5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5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5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5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1686</izvorni_sadrzaj>
    <derivirana_varijabla naziv="DomainObject.Predmet.Broj_1">1686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St-1686/2018</izvorni_sadrzaj>
    <derivirana_varijabla naziv="DomainObject.Predmet.OznakaBroj_1">St-1686/2018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VINKOVA BUTIGA j.d.o.o. za ugostiteljstvo zastupanog po punomoćniku Vinko Butigan</izvorni_sadrzaj>
    <derivirana_varijabla naziv="DomainObject.Predmet.ProtustrankaFormated_1">  VINKOVA BUTIGA j.d.o.o. za ugostiteljstvo zastupanog po punomoćniku Vinko Butigan</derivirana_varijabla>
  </DomainObject.Predmet.ProtustrankaFormated>
  <DomainObject.Predmet.ProtustrankaFormatedOIB>
    <izvorni_sadrzaj>  VINKOVA BUTIGA j.d.o.o. za ugostiteljstvo, OIB 46018348735 zastupanog po punomoćniku Vinko Butigan</izvorni_sadrzaj>
    <derivirana_varijabla naziv="DomainObject.Predmet.ProtustrankaFormatedOIB_1">  VINKOVA BUTIGA j.d.o.o. za ugostiteljstvo, OIB 46018348735 zastupanog po punomoćniku Vinko Butigan</derivirana_varijabla>
  </DomainObject.Predmet.ProtustrankaFormatedOIB>
  <DomainObject.Predmet.ProtustrankaFormatedWithAdress>
    <izvorni_sadrzaj> VINKOVA BUTIGA j.d.o.o. za ugostiteljstvo, Zagrebačka cesta 111, 10000 Zagreb zastupanog po punomoćniku Vinko Butigan</izvorni_sadrzaj>
    <derivirana_varijabla naziv="DomainObject.Predmet.ProtustrankaFormatedWithAdress_1"> VINKOVA BUTIGA j.d.o.o. za ugostiteljstvo, Zagrebačka cesta 111, 10000 Zagreb zastupanog po punomoćniku Vinko Butigan</derivirana_varijabla>
  </DomainObject.Predmet.ProtustrankaFormatedWithAdress>
  <DomainObject.Predmet.ProtustrankaFormatedWithAdressOIB>
    <izvorni_sadrzaj> VINKOVA BUTIGA j.d.o.o. za ugostiteljstvo, OIB 46018348735, Zagrebačka cesta 111, 10000 Zagreb zastupanog po punomoćniku Vinko Butigan</izvorni_sadrzaj>
    <derivirana_varijabla naziv="DomainObject.Predmet.ProtustrankaFormatedWithAdressOIB_1"> VINKOVA BUTIGA j.d.o.o. za ugostiteljstvo, OIB 46018348735, Zagrebačka cesta 111, 10000 Zagreb zastupanog po punomoćniku Vinko Butigan</derivirana_varijabla>
  </DomainObject.Predmet.ProtustrankaFormatedWithAdressOIB>
  <DomainObject.Predmet.ProtustrankaWithAdress>
    <izvorni_sadrzaj>VINKOVA BUTIGA j.d.o.o. za ugostiteljstvo Zagrebačka cesta 111, 10000 Zagreb</izvorni_sadrzaj>
    <derivirana_varijabla naziv="DomainObject.Predmet.ProtustrankaWithAdress_1">VINKOVA BUTIGA j.d.o.o. za ugostiteljstvo Zagrebačka cesta 111, 10000 Zagreb</derivirana_varijabla>
  </DomainObject.Predmet.ProtustrankaWithAdress>
  <DomainObject.Predmet.ProtustrankaWithAdressOIB>
    <izvorni_sadrzaj>VINKOVA BUTIGA j.d.o.o. za ugostiteljstvo, OIB 46018348735, Zagrebačka cesta 111, 10000 Zagreb</izvorni_sadrzaj>
    <derivirana_varijabla naziv="DomainObject.Predmet.ProtustrankaWithAdressOIB_1">VINKOVA BUTIGA j.d.o.o. za ugostiteljstvo, OIB 46018348735, Zagrebačka cesta 111, 10000 Zagreb</derivirana_varijabla>
  </DomainObject.Predmet.ProtustrankaWithAdressOIB>
  <DomainObject.Predmet.ProtustrankaNazivFormated>
    <izvorni_sadrzaj>VINKOVA BUTIGA j.d.o.o. za ugostiteljstvo</izvorni_sadrzaj>
    <derivirana_varijabla naziv="DomainObject.Predmet.ProtustrankaNazivFormated_1">VINKOVA BUTIGA j.d.o.o. za ugostiteljstvo</derivirana_varijabla>
  </DomainObject.Predmet.ProtustrankaNazivFormated>
  <DomainObject.Predmet.ProtustrankaNazivFormatedOIB>
    <izvorni_sadrzaj>VINKOVA BUTIGA j.d.o.o. za ugostiteljstvo, OIB 46018348735</izvorni_sadrzaj>
    <derivirana_varijabla naziv="DomainObject.Predmet.ProtustrankaNazivFormatedOIB_1">VINKOVA BUTIGA j.d.o.o. za ugostiteljstvo, OIB 46018348735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VINKOVA BUTIGA j.d.o.o. za ugostiteljstvo zastupanog po punomoćniku Vinko Butigan</item>
    </izvorni_sadrzaj>
    <derivirana_varijabla naziv="DomainObject.Predmet.ProtuStrankaListFormated_1">
      <item>VINKOVA BUTIGA j.d.o.o. za ugostiteljstvo zastupanog po punomoćniku Vinko Butigan</item>
    </derivirana_varijabla>
  </DomainObject.Predmet.ProtuStrankaListFormated>
  <DomainObject.Predmet.ProtuStrankaListFormatedOIB>
    <izvorni_sadrzaj>
      <item>VINKOVA BUTIGA j.d.o.o. za ugostiteljstvo, OIB 46018348735 zastupanog po punomoćniku Vinko Butigan</item>
    </izvorni_sadrzaj>
    <derivirana_varijabla naziv="DomainObject.Predmet.ProtuStrankaListFormatedOIB_1">
      <item>VINKOVA BUTIGA j.d.o.o. za ugostiteljstvo, OIB 46018348735 zastupanog po punomoćniku Vinko Butigan</item>
    </derivirana_varijabla>
  </DomainObject.Predmet.ProtuStrankaListFormatedOIB>
  <DomainObject.Predmet.ProtuStrankaListFormatedWithAdress>
    <izvorni_sadrzaj>
      <item>VINKOVA BUTIGA j.d.o.o. za ugostiteljstvo, Zagrebačka cesta 111, 10000 Zagreb zastupanog po punomoćniku Vinko Butigan</item>
    </izvorni_sadrzaj>
    <derivirana_varijabla naziv="DomainObject.Predmet.ProtuStrankaListFormatedWithAdress_1">
      <item>VINKOVA BUTIGA j.d.o.o. za ugostiteljstvo, Zagrebačka cesta 111, 10000 Zagreb zastupanog po punomoćniku Vinko Butigan</item>
    </derivirana_varijabla>
  </DomainObject.Predmet.ProtuStrankaListFormatedWithAdress>
  <DomainObject.Predmet.ProtuStrankaListFormatedWithAdressOIB>
    <izvorni_sadrzaj>
      <item>VINKOVA BUTIGA j.d.o.o. za ugostiteljstvo, OIB 46018348735, Zagrebačka cesta 111, 10000 Zagreb zastupanog po punomoćniku Vinko Butigan</item>
    </izvorni_sadrzaj>
    <derivirana_varijabla naziv="DomainObject.Predmet.ProtuStrankaListFormatedWithAdressOIB_1">
      <item>VINKOVA BUTIGA j.d.o.o. za ugostiteljstvo, OIB 46018348735, Zagrebačka cesta 111, 10000 Zagreb zastupanog po punomoćniku Vinko Butigan</item>
    </derivirana_varijabla>
  </DomainObject.Predmet.ProtuStrankaListFormatedWithAdressOIB>
  <DomainObject.Predmet.ProtuStrankaListNazivFormated>
    <izvorni_sadrzaj>
      <item>VINKOVA BUTIGA j.d.o.o. za ugostiteljstvo</item>
    </izvorni_sadrzaj>
    <derivirana_varijabla naziv="DomainObject.Predmet.ProtuStrankaListNazivFormated_1">
      <item>VINKOVA BUTIGA j.d.o.o. za ugostiteljstvo</item>
    </derivirana_varijabla>
  </DomainObject.Predmet.ProtuStrankaListNazivFormated>
  <DomainObject.Predmet.ProtuStrankaListNazivFormatedOIB>
    <izvorni_sadrzaj>
      <item>VINKOVA BUTIGA j.d.o.o. za ugostiteljstvo, OIB 46018348735</item>
    </izvorni_sadrzaj>
    <derivirana_varijabla naziv="DomainObject.Predmet.ProtuStrankaListNazivFormatedOIB_1">
      <item>VINKOVA BUTIGA j.d.o.o. za ugostiteljstvo, OIB 46018348735</item>
    </derivirana_varijabla>
  </DomainObject.Predmet.ProtuStrankaListNazivFormatedOIB>
  <DomainObject.Predmet.OstaliListFormated>
    <izvorni_sadrzaj>
      <item>Vinko Butigan punomoćnik sudionika u postupku VINKOVA BUTIGA j.d.o.o. za ugostiteljstvo</item>
    </izvorni_sadrzaj>
    <derivirana_varijabla naziv="DomainObject.Predmet.OstaliListFormated_1">
      <item>Vinko Butigan punomoćnik sudionika u postupku VINKOVA BUTIGA j.d.o.o. za ugostiteljstvo</item>
    </derivirana_varijabla>
  </DomainObject.Predmet.OstaliListFormated>
  <DomainObject.Predmet.OstaliListFormatedOIB>
    <izvorni_sadrzaj>
      <item>Vinko Butigan, OIB 83590077800 punomoćnik sudionika u postupku VINKOVA BUTIGA j.d.o.o. za ugostiteljstvo</item>
    </izvorni_sadrzaj>
    <derivirana_varijabla naziv="DomainObject.Predmet.OstaliListFormatedOIB_1">
      <item>Vinko Butigan, OIB 83590077800 punomoćnik sudionika u postupku VINKOVA BUTIGA j.d.o.o. za ugostiteljstvo</item>
    </derivirana_varijabla>
  </DomainObject.Predmet.OstaliListFormatedOIB>
  <DomainObject.Predmet.OstaliListFormatedWithAdress>
    <izvorni_sadrzaj>
      <item>Vinko Butigan, Celjska Ulica 2a, 10000 Zagreb punomoćnik sudionika u postupku VINKOVA BUTIGA j.d.o.o. za ugostiteljstvo</item>
    </izvorni_sadrzaj>
    <derivirana_varijabla naziv="DomainObject.Predmet.OstaliListFormatedWithAdress_1">
      <item>Vinko Butigan, Celjska Ulica 2a, 10000 Zagreb punomoćnik sudionika u postupku VINKOVA BUTIGA j.d.o.o. za ugostiteljstvo</item>
    </derivirana_varijabla>
  </DomainObject.Predmet.OstaliListFormatedWithAdress>
  <DomainObject.Predmet.OstaliListFormatedWithAdressOIB>
    <izvorni_sadrzaj>
      <item>Vinko Butigan, OIB 83590077800, Celjska Ulica 2a, 10000 Zagreb punomoćnik sudionika u postupku VINKOVA BUTIGA j.d.o.o. za ugostiteljstvo</item>
    </izvorni_sadrzaj>
    <derivirana_varijabla naziv="DomainObject.Predmet.OstaliListFormatedWithAdressOIB_1">
      <item>Vinko Butigan, OIB 83590077800, Celjska Ulica 2a, 10000 Zagreb punomoćnik sudionika u postupku VINKOVA BUTIGA j.d.o.o. za ugostiteljstvo</item>
    </derivirana_varijabla>
  </DomainObject.Predmet.OstaliListFormatedWithAdressOIB>
  <DomainObject.Predmet.OstaliListNazivFormated>
    <izvorni_sadrzaj>
      <item>Vinko Butigan</item>
    </izvorni_sadrzaj>
    <derivirana_varijabla naziv="DomainObject.Predmet.OstaliListNazivFormated_1">
      <item>Vinko Butigan</item>
    </derivirana_varijabla>
  </DomainObject.Predmet.OstaliListNazivFormated>
  <DomainObject.Predmet.OstaliListNazivFormatedOIB>
    <izvorni_sadrzaj>
      <item>Vinko Butigan, OIB 83590077800</item>
    </izvorni_sadrzaj>
    <derivirana_varijabla naziv="DomainObject.Predmet.OstaliListNazivFormatedOIB_1">
      <item>Vinko Butigan, OIB 83590077800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VINKOVA BUTIGA j.d.o.o. za ugostiteljstvo</izvorni_sadrzaj>
    <derivirana_varijabla naziv="DomainObject.Predmet.ProtustrankaIDrugi_1">VINKOVA BUTIGA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VINKOVA BUTIGA j.d.o.o. za ugostiteljstvo, OIB 46018348735, Zagrebačka cesta 111, 10000 Zagreb</izvorni_sadrzaj>
    <derivirana_varijabla naziv="DomainObject.Predmet.ProtustrankaIDrugiAdressOIB_1">VINKOVA BUTIGA j.d.o.o. za ugostiteljstvo, OIB 46018348735, Zagrebačka cesta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VINKOVA BUTIGA j.d.o.o. za ugostiteljstvo</item>
      <item>Vinko Butigan</item>
    </izvorni_sadrzaj>
    <derivirana_varijabla naziv="DomainObject.Predmet.SudioniciListNaziv_1">
      <item>FINA Regionalni centar Zagreb</item>
      <item>VINKOVA BUTIGA j.d.o.o. za ugostiteljstvo</item>
      <item>Vinko Butigan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VINKOVA BUTIGA j.d.o.o. za ugostiteljstvo, OIB 46018348735, Zagrebačka cesta 111,10000 Zagreb</item>
      <item>Vinko Butigan, OIB 83590077800, Celjska Ulica 2a,10000 Zagreb</item>
    </izvorni_sadrzaj>
    <derivirana_varijabla naziv="DomainObject.Predmet.SudioniciListAdressOIB_1">
      <item>FINA Regionalni centar Zagreb, OIB 85821130368, Trg svibanjskih žrtava 1995. br. 1,10000 Zagreb</item>
      <item>VINKOVA BUTIGA j.d.o.o. za ugostiteljstvo, OIB 46018348735, Zagrebačka cesta 111,10000 Zagreb</item>
      <item>Vinko Butigan, OIB 83590077800, Celjska Ulica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46018348735</item>
      <item>, OIB 83590077800</item>
    </izvorni_sadrzaj>
    <derivirana_varijabla naziv="DomainObject.Predmet.SudioniciListNazivOIB_1">
      <item>, OIB 85821130368</item>
      <item>, OIB 46018348735</item>
      <item>, OIB 83590077800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22A1A2-80C7-4A5E-8C63-6F0582A458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1332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2018-07-23T08:48:00Z</dcterms:created>
  <dc:creator>ilukac</dc:creator>
  <cp:lastModifiedBy>Višnja Svečak</cp:lastModifiedBy>
  <cp:lastPrinted>2018-07-23T08:48:00Z</cp:lastPrinted>
  <dcterms:modified xmlns:xsi="http://www.w3.org/2001/XMLSchema-instance" xsi:type="dcterms:W3CDTF">2018-07-23T08:51:00Z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1686 ogl.docx)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