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F47FBE">
                    <w:rPr>
                      <w:sz w:val="22"/>
                      <w:szCs w:val="22"/>
                    </w:rPr>
                    <w:t>St-1260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366905" w14:paraId="b366905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F47FBE">
        <w:t>UDRUGA HRVATSKIH VOJNIH INVALIDA DOMOVINSKOG RATA DONJI MIHOLJAC, Donji Miholjac, Vukovarska 9, Registarski broj 14000062, OIB 08929753010</w:t>
      </w:r>
      <w:r>
        <w:t xml:space="preserve">,  temeljem članka 430. Stečajnog zakona (NN 71/15, dalje: SZ), dana </w:t>
      </w:r>
      <w:r w:rsidR="00E66AA9">
        <w:t>20. studenoga</w:t>
      </w:r>
      <w:r w:rsidR="00615369">
        <w:t xml:space="preserve"> 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F47FBE">
        <w:t>UDRUGA HRVATSKIH VOJNIH INVALIDA DOMOVINSKOG RATA DONJI MIHOLJAC, Donji Miholjac, Vukovarska 9, Registarski broj 14000062, OIB 08929753010</w:t>
      </w:r>
      <w:r>
        <w:t xml:space="preserve">, na temelju neizvršenih osnova za plaćanje iznosi </w:t>
      </w:r>
      <w:r w:rsidR="00F47FBE">
        <w:t>29.719,35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F47FBE">
        <w:t xml:space="preserve"> – predsjednik udruge </w:t>
      </w:r>
      <w:r>
        <w:t xml:space="preserve"> </w:t>
      </w:r>
      <w:r w:rsidR="00F47FBE">
        <w:t xml:space="preserve">Josip Sakač, </w:t>
      </w:r>
      <w:r w:rsidR="00E66AA9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47FBE">
        <w:t>1260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E66AA9" w:rsidP="00E63D95" w:rsidR="00E63D95">
      <w:pPr>
        <w:ind w:left="708"/>
        <w:jc w:val="center"/>
      </w:pPr>
      <w:r>
        <w:t>U Osijeku 20</w:t>
      </w:r>
      <w:r w:rsidR="00E63D95">
        <w:t>.</w:t>
      </w:r>
      <w:r>
        <w:t xml:space="preserve">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66AA9">
        <w:t>11</w:t>
      </w:r>
      <w:r>
        <w:t>.</w:t>
      </w:r>
      <w:r w:rsidR="00615369">
        <w:t>1</w:t>
      </w:r>
      <w:r w:rsidR="00E66AA9">
        <w:t>.2019</w:t>
      </w:r>
      <w:r>
        <w:t>.</w:t>
      </w:r>
    </w:p>
    <w:p w:rsidRDefault="004C0DF1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943F5"/>
    <w:rsid w:val="000E3CD9"/>
    <w:rsid w:val="001172AF"/>
    <w:rsid w:val="00122B97"/>
    <w:rsid w:val="0013588C"/>
    <w:rsid w:val="00137561"/>
    <w:rsid w:val="00143005"/>
    <w:rsid w:val="00186AA8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4C0DF1"/>
    <w:rsid w:val="004E4421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6BB3"/>
    <w:rsid w:val="006E7282"/>
    <w:rsid w:val="00720319"/>
    <w:rsid w:val="00740D9B"/>
    <w:rsid w:val="0075404A"/>
    <w:rsid w:val="007667D7"/>
    <w:rsid w:val="00783908"/>
    <w:rsid w:val="007C75AC"/>
    <w:rsid w:val="007E683F"/>
    <w:rsid w:val="00850ECF"/>
    <w:rsid w:val="00883522"/>
    <w:rsid w:val="008A02F5"/>
    <w:rsid w:val="008D1548"/>
    <w:rsid w:val="008D7FA0"/>
    <w:rsid w:val="0090773D"/>
    <w:rsid w:val="009158AC"/>
    <w:rsid w:val="00927558"/>
    <w:rsid w:val="00947F82"/>
    <w:rsid w:val="009C4D46"/>
    <w:rsid w:val="009D424F"/>
    <w:rsid w:val="00A324F9"/>
    <w:rsid w:val="00A55A74"/>
    <w:rsid w:val="00A958D2"/>
    <w:rsid w:val="00AB536E"/>
    <w:rsid w:val="00AD67F8"/>
    <w:rsid w:val="00B6125C"/>
    <w:rsid w:val="00C13E72"/>
    <w:rsid w:val="00C3199A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66AA9"/>
    <w:rsid w:val="00E958F4"/>
    <w:rsid w:val="00EF1A85"/>
    <w:rsid w:val="00F254BB"/>
    <w:rsid w:val="00F264FF"/>
    <w:rsid w:val="00F47FBE"/>
    <w:rsid w:val="00F57A94"/>
    <w:rsid w:val="00F9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St-1260/2018</izvorni_sadrzaj>
    <derivirana_varijabla naziv="DomainObject.Predmet.OznakaBroj_1">St-1260/2018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HRVATSKIH VOJNIH INVALIDA DOMOVINSKOG RATA DONJI MIHOLJAC</izvorni_sadrzaj>
    <derivirana_varijabla naziv="DomainObject.Predmet.ProtustrankaFormated_1">  UDRUGA HRVATSKIH VOJNIH INVALIDA DOMOVINSKOG RATA DONJI MIHOLJAC</derivirana_varijabla>
  </DomainObject.Predmet.ProtustrankaFormated>
  <DomainObject.Predmet.ProtustrankaFormatedOIB>
    <izvorni_sadrzaj>  UDRUGA HRVATSKIH VOJNIH INVALIDA DOMOVINSKOG RATA DONJI MIHOLJAC, OIB 08929753010</izvorni_sadrzaj>
    <derivirana_varijabla naziv="DomainObject.Predmet.ProtustrankaFormatedOIB_1">  UDRUGA HRVATSKIH VOJNIH INVALIDA DOMOVINSKOG RATA DONJI MIHOLJAC, OIB 08929753010</derivirana_varijabla>
  </DomainObject.Predmet.ProtustrankaFormatedOIB>
  <DomainObject.Predmet.ProtustrankaFormatedWithAdress>
    <izvorni_sadrzaj> UDRUGA HRVATSKIH VOJNIH INVALIDA DOMOVINSKOG RATA DONJI MIHOLJAC, Vukovarska 9, 31540 Donji Miholjac</izvorni_sadrzaj>
    <derivirana_varijabla naziv="DomainObject.Predmet.ProtustrankaFormatedWithAdress_1"> UDRUGA HRVATSKIH VOJNIH INVALIDA DOMOVINSKOG RATA DONJI MIHOLJAC, Vukovarska 9, 31540 Donji Miholjac</derivirana_varijabla>
  </DomainObject.Predmet.ProtustrankaFormatedWithAdress>
  <DomainObject.Predmet.ProtustrankaFormatedWithAdressOIB>
    <izvorni_sadrzaj> UDRUGA HRVATSKIH VOJNIH INVALIDA DOMOVINSKOG RATA DONJI MIHOLJAC, OIB 08929753010, Vukovarska 9, 31540 Donji Miholjac</izvorni_sadrzaj>
    <derivirana_varijabla naziv="DomainObject.Predmet.ProtustrankaFormatedWithAdressOIB_1"> UDRUGA HRVATSKIH VOJNIH INVALIDA DOMOVINSKOG RATA DONJI MIHOLJAC, OIB 08929753010, Vukovarska 9, 31540 Donji Miholjac</derivirana_varijabla>
  </DomainObject.Predmet.ProtustrankaFormatedWithAdressOIB>
  <DomainObject.Predmet.ProtustrankaWithAdress>
    <izvorni_sadrzaj>UDRUGA HRVATSKIH VOJNIH INVALIDA DOMOVINSKOG RATA DONJI MIHOLJAC Vukovarska 9, 31540 Donji Miholjac</izvorni_sadrzaj>
    <derivirana_varijabla naziv="DomainObject.Predmet.ProtustrankaWithAdress_1">UDRUGA HRVATSKIH VOJNIH INVALIDA DOMOVINSKOG RATA DONJI MIHOLJAC Vukovarska 9, 31540 Donji Miholjac</derivirana_varijabla>
  </DomainObject.Predmet.ProtustrankaWithAdress>
  <DomainObject.Predmet.ProtustrankaWithAdressOIB>
    <izvorni_sadrzaj>UDRUGA HRVATSKIH VOJNIH INVALIDA DOMOVINSKOG RATA DONJI MIHOLJAC, OIB 08929753010, Vukovarska 9, 31540 Donji Miholjac</izvorni_sadrzaj>
    <derivirana_varijabla naziv="DomainObject.Predmet.ProtustrankaWithAdressOIB_1">UDRUGA HRVATSKIH VOJNIH INVALIDA DOMOVINSKOG RATA DONJI MIHOLJAC, OIB 08929753010, Vukovarska 9, 31540 Donji Miholjac</derivirana_varijabla>
  </DomainObject.Predmet.ProtustrankaWithAdressOIB>
  <DomainObject.Predmet.ProtustrankaNazivFormated>
    <izvorni_sadrzaj>UDRUGA HRVATSKIH VOJNIH INVALIDA DOMOVINSKOG RATA DONJI MIHOLJAC</izvorni_sadrzaj>
    <derivirana_varijabla naziv="DomainObject.Predmet.ProtustrankaNazivFormated_1">UDRUGA HRVATSKIH VOJNIH INVALIDA DOMOVINSKOG RATA DONJI MIHOLJAC</derivirana_varijabla>
  </DomainObject.Predmet.ProtustrankaNazivFormated>
  <DomainObject.Predmet.ProtustrankaNazivFormatedOIB>
    <izvorni_sadrzaj>UDRUGA HRVATSKIH VOJNIH INVALIDA DOMOVINSKOG RATA DONJI MIHOLJAC, OIB 08929753010</izvorni_sadrzaj>
    <derivirana_varijabla naziv="DomainObject.Predmet.ProtustrankaNazivFormatedOIB_1">UDRUGA HRVATSKIH VOJNIH INVALIDA DOMOVINSKOG RATA DONJI MIHOLJAC, OIB 08929753010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HRVATSKIH VOJNIH INVALIDA DOMOVINSKOG RATA DONJI MIHOLJAC</item>
    </izvorni_sadrzaj>
    <derivirana_varijabla naziv="DomainObject.Predmet.ProtuStrankaListFormated_1">
      <item>UDRUGA HRVATSKIH VOJNIH INVALIDA DOMOVINSKOG RATA DONJI MIHOLJAC</item>
    </derivirana_varijabla>
  </DomainObject.Predmet.ProtuStrankaListFormated>
  <DomainObject.Predmet.ProtuStrankaListFormatedOIB>
    <izvorni_sadrzaj>
      <item>UDRUGA HRVATSKIH VOJNIH INVALIDA DOMOVINSKOG RATA DONJI MIHOLJAC, OIB 08929753010</item>
    </izvorni_sadrzaj>
    <derivirana_varijabla naziv="DomainObject.Predmet.ProtuStrankaListFormatedOIB_1">
      <item>UDRUGA HRVATSKIH VOJNIH INVALIDA DOMOVINSKOG RATA DONJI MIHOLJAC, OIB 08929753010</item>
    </derivirana_varijabla>
  </DomainObject.Predmet.ProtuStrankaListFormatedOIB>
  <DomainObject.Predmet.ProtuStrankaListFormatedWithAdress>
    <izvorni_sadrzaj>
      <item>UDRUGA HRVATSKIH VOJNIH INVALIDA DOMOVINSKOG RATA DONJI MIHOLJAC, Vukovarska 9, 31540 Donji Miholjac</item>
    </izvorni_sadrzaj>
    <derivirana_varijabla naziv="DomainObject.Predmet.ProtuStrankaListFormatedWithAdress_1">
      <item>UDRUGA HRVATSKIH VOJNIH INVALIDA DOMOVINSKOG RATA DONJI MIHOLJAC, Vukovarska 9, 31540 Donji Miholjac</item>
    </derivirana_varijabla>
  </DomainObject.Predmet.ProtuStrankaListFormatedWithAdress>
  <DomainObject.Predmet.ProtuStrankaListFormatedWithAdressOIB>
    <izvorni_sadrzaj>
      <item>UDRUGA HRVATSKIH VOJNIH INVALIDA DOMOVINSKOG RATA DONJI MIHOLJAC, OIB 08929753010, Vukovarska 9, 31540 Donji Miholjac</item>
    </izvorni_sadrzaj>
    <derivirana_varijabla naziv="DomainObject.Predmet.ProtuStrankaListFormatedWithAdressOIB_1">
      <item>UDRUGA HRVATSKIH VOJNIH INVALIDA DOMOVINSKOG RATA DONJI MIHOLJAC, OIB 08929753010, Vukovarska 9, 31540 Donji Miholjac</item>
    </derivirana_varijabla>
  </DomainObject.Predmet.ProtuStrankaListFormatedWithAdressOIB>
  <DomainObject.Predmet.ProtuStrankaListNazivFormated>
    <izvorni_sadrzaj>
      <item>UDRUGA HRVATSKIH VOJNIH INVALIDA DOMOVINSKOG RATA DONJI MIHOLJAC</item>
    </izvorni_sadrzaj>
    <derivirana_varijabla naziv="DomainObject.Predmet.ProtuStrankaListNazivFormated_1">
      <item>UDRUGA HRVATSKIH VOJNIH INVALIDA DOMOVINSKOG RATA DONJI MIHOLJAC</item>
    </derivirana_varijabla>
  </DomainObject.Predmet.ProtuStrankaListNazivFormated>
  <DomainObject.Predmet.ProtuStrankaListNazivFormatedOIB>
    <izvorni_sadrzaj>
      <item>UDRUGA HRVATSKIH VOJNIH INVALIDA DOMOVINSKOG RATA DONJI MIHOLJAC, OIB 08929753010</item>
    </izvorni_sadrzaj>
    <derivirana_varijabla naziv="DomainObject.Predmet.ProtuStrankaListNazivFormatedOIB_1">
      <item>UDRUGA HRVATSKIH VOJNIH INVALIDA DOMOVINSKOG RATA DONJI MIHOLJAC, OIB 08929753010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HRVATSKIH VOJNIH INVALIDA DOMOVINSKOG RATA DONJI MIHOLJAC</izvorni_sadrzaj>
    <derivirana_varijabla naziv="DomainObject.Predmet.ProtustrankaIDrugi_1">UDRUGA HRVATSKIH VOJNIH INVALIDA DOMOVINSKOG RATA DONJI MIHOLJAC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HRVATSKIH VOJNIH INVALIDA DOMOVINSKOG RATA DONJI MIHOLJAC, OIB 08929753010, Vukovarska 9, 31540 Donji Miholjac</izvorni_sadrzaj>
    <derivirana_varijabla naziv="DomainObject.Predmet.ProtustrankaIDrugiAdressOIB_1">UDRUGA HRVATSKIH VOJNIH INVALIDA DOMOVINSKOG RATA DONJI MIHOLJAC, OIB 08929753010, Vukovarska 9,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HRVATSKIH VOJNIH INVALIDA DOMOVINSKOG RATA DONJI MIHOLJAC</item>
    </izvorni_sadrzaj>
    <derivirana_varijabla naziv="DomainObject.Predmet.SudioniciListNaziv_1">
      <item>FINA RC OSIJEK</item>
      <item>UDRUGA HRVATSKIH VOJNIH INVALIDA DOMOVINSKOG RATA DONJI MIHOLJAC</item>
    </derivirana_varijabla>
  </DomainObject.Predmet.SudioniciListNaziv>
  <DomainObject.Predmet.SudioniciListAdressOIB>
    <izvorni_sadrzaj>
      <item>FINA RC OSIJEK, OIB 85821130368</item>
      <item>UDRUGA HRVATSKIH VOJNIH INVALIDA DOMOVINSKOG RATA DONJI MIHOLJAC, OIB 08929753010, Vukovarska 9,31540 Donji Miholjac</item>
    </izvorni_sadrzaj>
    <derivirana_varijabla naziv="DomainObject.Predmet.SudioniciListAdressOIB_1">
      <item>FINA RC OSIJEK, OIB 85821130368</item>
      <item>UDRUGA HRVATSKIH VOJNIH INVALIDA DOMOVINSKOG RATA DONJI MIHOLJAC, OIB 08929753010, Vukovarska 9,31540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08929753010</item>
    </izvorni_sadrzaj>
    <derivirana_varijabla naziv="DomainObject.Predmet.SudioniciListNazivOIB_1">
      <item>, OIB 85821130368</item>
      <item>, OIB 08929753010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2176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2018-11-20T09:07:00Z</dcterms:created>
  <dc:creator>Snježana Andrijanić</dc:creator>
  <cp:lastModifiedBy>Gordana Harc</cp:lastModifiedBy>
  <cp:lastPrinted>2018-11-20T07:24:00Z</cp:lastPrinted>
  <dcterms:modified xmlns:xsi="http://www.w3.org/2001/XMLSchema-instance" xsi:type="dcterms:W3CDTF">2018-11-20T09:08:00Z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- 1260-18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