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33a52" w14:paraId="6233a52" w:rsidRDefault="003C0E97" w:rsidP="00910611" w:rsidR="003C0E9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0E97" w:rsidP="00910611" w:rsidR="003C0E97">
      <w:r>
        <w:rPr>
          <w:rFonts w:eastAsia="MS Mincho"/>
        </w:rPr>
        <w:t xml:space="preserve">   REPUBLIKA HRVATSKA</w:t>
      </w:r>
    </w:p>
    <w:p w:rsidRDefault="003C0E97" w:rsidP="00910611" w:rsidR="003C0E97">
      <w:r>
        <w:rPr>
          <w:rFonts w:eastAsia="MS Mincho"/>
        </w:rPr>
        <w:t>TRGOVAČKI SUD U RIJECI</w:t>
      </w:r>
    </w:p>
    <w:p w:rsidRDefault="003C0E97" w:rsidR="003C0E97" w:rsidRPr="00910611">
      <w:pPr>
        <w:rPr>
          <w:rFonts w:eastAsia="MS Mincho"/>
        </w:rPr>
      </w:pPr>
      <w:r>
        <w:rPr>
          <w:rFonts w:eastAsia="MS Mincho"/>
        </w:rPr>
        <w:t xml:space="preserve">       Rijeka, Zadarska 1 i 3</w:t>
      </w:r>
    </w:p>
    <w:p w:rsidRDefault="003C0E97" w:rsidP="00910611" w:rsidR="003C0E97" w:rsidRPr="00910611"/>
    <w:p w:rsidRDefault="008B6081" w:rsidP="008B6081" w:rsidR="00214472" w:rsidRPr="00611C23">
      <w:pPr>
        <w:jc w:val="center"/>
      </w:pPr>
      <w:r w:rsidRPr="00611C23">
        <w:t>R E P U B L I KA   H R V A T S K A</w:t>
      </w:r>
    </w:p>
    <w:p w:rsidRDefault="00214472" w:rsidP="00214472" w:rsidR="00445D45" w:rsidRPr="00611C23">
      <w:r w:rsidRPr="00611C23">
        <w:t xml:space="preserve">         </w:t>
      </w:r>
      <w:r w:rsidRPr="00611C23">
        <w:tab/>
      </w:r>
      <w:r w:rsidRPr="00611C23">
        <w:tab/>
      </w:r>
      <w:r w:rsidRPr="00611C23">
        <w:tab/>
      </w:r>
    </w:p>
    <w:p w:rsidRDefault="00214472" w:rsidP="00214472" w:rsidR="00214472" w:rsidRPr="00611C23">
      <w:pPr>
        <w:jc w:val="center"/>
        <w:rPr>
          <w:bCs/>
        </w:rPr>
      </w:pPr>
      <w:r w:rsidRPr="00611C23">
        <w:rPr>
          <w:bCs/>
        </w:rPr>
        <w:t>R J E Š E N J E</w:t>
      </w:r>
    </w:p>
    <w:p w:rsidRDefault="00214472" w:rsidP="00214472" w:rsidR="00214472" w:rsidRPr="008B6081">
      <w:pPr>
        <w:jc w:val="both"/>
      </w:pPr>
    </w:p>
    <w:p w:rsidRDefault="00416E78" w:rsidP="005B64E7" w:rsidR="00214472" w:rsidRPr="008B6081">
      <w:pPr>
        <w:jc w:val="both"/>
      </w:pPr>
      <w:r>
        <w:tab/>
      </w:r>
      <w:r w:rsidR="0095082E" w:rsidRPr="0095082E">
        <w:t>Trgovački sud u Rijeci,</w:t>
      </w:r>
      <w:r w:rsidR="00917C4C">
        <w:t xml:space="preserve"> OIB 88785964957,</w:t>
      </w:r>
      <w:r w:rsidR="0095082E" w:rsidRPr="0095082E">
        <w:t xml:space="preserve"> po sucu pojedincu Danieli Korlević</w:t>
      </w:r>
      <w:r w:rsidR="00214472" w:rsidRPr="008B6081">
        <w:t xml:space="preserve">, </w:t>
      </w:r>
      <w:r w:rsidR="005F450A" w:rsidRPr="005F450A">
        <w:t xml:space="preserve">u prethodnom postupku radi utvrđivanja </w:t>
      </w:r>
      <w:r w:rsidR="0095082E">
        <w:t>pretpostavki</w:t>
      </w:r>
      <w:r w:rsidR="005F450A" w:rsidRPr="005F450A">
        <w:t xml:space="preserve"> za otvaranje stečajnog postupka nad dužnikom </w:t>
      </w:r>
      <w:r w:rsidR="00444DDC" w:rsidRPr="00444DDC">
        <w:t>JAZOMAN jednostavno društvo s ograničenom odgovornošću za trgovinu, Hreljin, Hreljin 135, OIB 49693718215</w:t>
      </w:r>
      <w:r w:rsidR="00917C4C" w:rsidRPr="00611C23">
        <w:t>,</w:t>
      </w:r>
      <w:r w:rsidR="00917C4C">
        <w:rPr>
          <w:b/>
        </w:rPr>
        <w:t xml:space="preserve"> </w:t>
      </w:r>
      <w:r w:rsidR="005B64E7">
        <w:t>odlučujući o zahtjevu privremenog stečajnog upravitelja za nagradu</w:t>
      </w:r>
      <w:r w:rsidR="0095082E">
        <w:t xml:space="preserve"> i naknadu troškova</w:t>
      </w:r>
      <w:r w:rsidR="005B64E7">
        <w:t xml:space="preserve">, </w:t>
      </w:r>
      <w:r w:rsidR="00214472" w:rsidRPr="008B6081">
        <w:t>dana</w:t>
      </w:r>
      <w:r>
        <w:t xml:space="preserve"> </w:t>
      </w:r>
      <w:r w:rsidR="00611C23">
        <w:t>21. rujna 2018.</w:t>
      </w:r>
      <w:r w:rsidR="00445D45">
        <w:t xml:space="preserve"> </w:t>
      </w:r>
      <w:r w:rsidR="00214472" w:rsidRPr="008B6081">
        <w:t>godine</w:t>
      </w:r>
    </w:p>
    <w:p w:rsidRDefault="0095082E" w:rsidP="00214472" w:rsidR="00214472">
      <w:pPr>
        <w:jc w:val="both"/>
      </w:pPr>
      <w:r>
        <w:t xml:space="preserve"> </w:t>
      </w:r>
    </w:p>
    <w:p w:rsidRDefault="00214472" w:rsidP="00214472" w:rsidR="00214472" w:rsidRPr="00611C23">
      <w:pPr>
        <w:jc w:val="center"/>
        <w:rPr>
          <w:bCs/>
        </w:rPr>
      </w:pPr>
      <w:r w:rsidRPr="00611C23">
        <w:rPr>
          <w:bCs/>
        </w:rPr>
        <w:t>r i j e š i o</w:t>
      </w:r>
      <w:r w:rsidR="008B6081" w:rsidRPr="00611C23">
        <w:rPr>
          <w:bCs/>
        </w:rPr>
        <w:t xml:space="preserve"> </w:t>
      </w:r>
      <w:r w:rsidRPr="00611C23">
        <w:rPr>
          <w:bCs/>
        </w:rPr>
        <w:t xml:space="preserve">  j e</w:t>
      </w:r>
    </w:p>
    <w:p w:rsidRDefault="00214472" w:rsidP="00214472" w:rsidR="00214472">
      <w:pPr>
        <w:jc w:val="center"/>
        <w:rPr>
          <w:bCs/>
        </w:rPr>
      </w:pPr>
    </w:p>
    <w:p w:rsidRDefault="00214472" w:rsidP="00416E78" w:rsidR="00206C63">
      <w:pPr>
        <w:numPr>
          <w:ilvl w:val="0"/>
          <w:numId w:val="1"/>
        </w:numPr>
        <w:jc w:val="both"/>
      </w:pPr>
      <w:r w:rsidRPr="008B6081">
        <w:t>Privremenom stečajnom upravitelju</w:t>
      </w:r>
      <w:r w:rsidR="0095082E">
        <w:t xml:space="preserve"> </w:t>
      </w:r>
      <w:r w:rsidR="00524CC5">
        <w:t>Gordani Padjen Štefanić iz Rijeke, Ciottina 20, OIB 18837874897</w:t>
      </w:r>
      <w:r w:rsidR="007863DC">
        <w:t xml:space="preserve">, </w:t>
      </w:r>
      <w:r w:rsidRPr="008B6081">
        <w:t xml:space="preserve">određuje se jednokratna nagrada za poslove obavljene </w:t>
      </w:r>
      <w:r w:rsidR="00C65432">
        <w:t xml:space="preserve">u prethodnom postupku u iznosu </w:t>
      </w:r>
      <w:r w:rsidR="00611C23">
        <w:t>3</w:t>
      </w:r>
      <w:r w:rsidR="003270C3">
        <w:t>.000</w:t>
      </w:r>
      <w:r w:rsidRPr="008B6081">
        <w:t xml:space="preserve">,00 kn </w:t>
      </w:r>
      <w:r w:rsidR="0095082E">
        <w:t>bruto</w:t>
      </w:r>
      <w:r w:rsidRPr="008B6081">
        <w:t>.</w:t>
      </w:r>
      <w:r w:rsidR="00524CC5">
        <w:t xml:space="preserve"> </w:t>
      </w:r>
    </w:p>
    <w:p w:rsidRDefault="00214472" w:rsidP="00214472" w:rsidR="00214472" w:rsidRPr="008B6081">
      <w:pPr>
        <w:jc w:val="both"/>
      </w:pPr>
    </w:p>
    <w:p w:rsidRDefault="00524CC5" w:rsidP="00524CC5" w:rsidR="00524CC5" w:rsidRPr="00524CC5">
      <w:pPr>
        <w:pStyle w:val="Odlomakpopisa"/>
        <w:numPr>
          <w:ilvl w:val="0"/>
          <w:numId w:val="1"/>
        </w:numPr>
        <w:jc w:val="both"/>
      </w:pPr>
      <w:r w:rsidRPr="00524CC5">
        <w:t>Nalaže se računovodstvu suda da nakon odbitka pripadajućih doprinosa iz osnovice poreza ili drugih naknada na iznos iz točke I. izreke preostali iznos isplati na žiroračun privremenog stečajnog upravitelja Gordane Padjen Štefanić iz Rijeke, Ciottina 20, OIB 18837874897, broj IBAN: HR85 2360 0003 1174 6418 6 otvoren kod Zagrebačke banke d.d. Zagreb, a iz sredstava Fond</w:t>
      </w:r>
      <w:r w:rsidR="006D0820">
        <w:t>a</w:t>
      </w:r>
      <w:r w:rsidRPr="00524CC5">
        <w:t xml:space="preserve"> za namirenje troškova stečajnog postupka. </w:t>
      </w:r>
    </w:p>
    <w:p w:rsidRDefault="009E169F" w:rsidP="009E169F" w:rsidR="009E169F">
      <w:pPr>
        <w:pStyle w:val="Odlomakpopisa"/>
      </w:pPr>
    </w:p>
    <w:p w:rsidRDefault="00214472" w:rsidP="00214472" w:rsidR="00214472" w:rsidRPr="00611C23">
      <w:pPr>
        <w:jc w:val="center"/>
        <w:rPr>
          <w:bCs/>
        </w:rPr>
      </w:pPr>
      <w:r w:rsidRPr="00611C23">
        <w:rPr>
          <w:bCs/>
        </w:rPr>
        <w:t>Obrazloženje</w:t>
      </w:r>
    </w:p>
    <w:p w:rsidRDefault="00214472" w:rsidP="00214472" w:rsidR="00214472" w:rsidRPr="008B6081">
      <w:pPr>
        <w:jc w:val="center"/>
        <w:rPr>
          <w:b/>
          <w:bCs/>
        </w:rPr>
      </w:pPr>
    </w:p>
    <w:p w:rsidRDefault="00214472" w:rsidP="005C7E51" w:rsidR="00611C23" w:rsidRPr="005C7E51">
      <w:pPr>
        <w:ind w:firstLine="720"/>
        <w:jc w:val="both"/>
      </w:pPr>
      <w:r w:rsidRPr="008B6081">
        <w:rPr>
          <w:bCs/>
        </w:rPr>
        <w:t>Rješenjem poslovni broj St-</w:t>
      </w:r>
      <w:r w:rsidR="006D0820">
        <w:rPr>
          <w:bCs/>
        </w:rPr>
        <w:t>255/17-12 od 04. prosinca 2017</w:t>
      </w:r>
      <w:r w:rsidR="00445D45">
        <w:rPr>
          <w:bCs/>
        </w:rPr>
        <w:t>.</w:t>
      </w:r>
      <w:r w:rsidR="00416E78">
        <w:rPr>
          <w:bCs/>
        </w:rPr>
        <w:t xml:space="preserve"> </w:t>
      </w:r>
      <w:r w:rsidRPr="008B6081">
        <w:rPr>
          <w:bCs/>
        </w:rPr>
        <w:t>g</w:t>
      </w:r>
      <w:r w:rsidR="005B64E7">
        <w:rPr>
          <w:bCs/>
        </w:rPr>
        <w:t>odine</w:t>
      </w:r>
      <w:r w:rsidR="006D0820">
        <w:rPr>
          <w:bCs/>
        </w:rPr>
        <w:t xml:space="preserve"> za privremenog stečajnog upravitelja imenovana je </w:t>
      </w:r>
      <w:r w:rsidR="006D0820" w:rsidRPr="006D0820">
        <w:rPr>
          <w:bCs/>
        </w:rPr>
        <w:t>Gordana Padjen Štefanić iz Rijeke, Ciottina 20.</w:t>
      </w:r>
      <w:r w:rsidR="006D0820">
        <w:rPr>
          <w:bCs/>
        </w:rPr>
        <w:t xml:space="preserve"> </w:t>
      </w:r>
    </w:p>
    <w:p w:rsidRDefault="00214472" w:rsidP="00214472" w:rsidR="00214472" w:rsidRPr="008B6081">
      <w:pPr>
        <w:jc w:val="both"/>
        <w:rPr>
          <w:bCs/>
        </w:rPr>
      </w:pPr>
      <w:r w:rsidRPr="008B6081">
        <w:rPr>
          <w:bCs/>
        </w:rPr>
        <w:tab/>
        <w:t>U prethodnom postupku privremeni stečajni upravitelj je po nalogu suda podnio izvješće o gospodarsko-financijskom stanju dužnika.</w:t>
      </w:r>
    </w:p>
    <w:p w:rsidRDefault="00445D45" w:rsidP="00214472" w:rsidR="00214472" w:rsidRPr="008B6081">
      <w:pPr>
        <w:jc w:val="both"/>
        <w:rPr>
          <w:bCs/>
        </w:rPr>
      </w:pPr>
      <w:r>
        <w:rPr>
          <w:bCs/>
        </w:rPr>
        <w:tab/>
      </w:r>
      <w:r w:rsidR="00214472" w:rsidRPr="008B6081">
        <w:rPr>
          <w:bCs/>
        </w:rPr>
        <w:t xml:space="preserve">Sud </w:t>
      </w:r>
      <w:r w:rsidR="005B64E7">
        <w:rPr>
          <w:bCs/>
        </w:rPr>
        <w:t xml:space="preserve">je </w:t>
      </w:r>
      <w:r w:rsidR="00214472" w:rsidRPr="008B6081">
        <w:rPr>
          <w:bCs/>
        </w:rPr>
        <w:t>odredio privremenom stečajnom upravitelju jednokratnu nagradu za rad u prethodnom postupku</w:t>
      </w:r>
      <w:r w:rsidR="00AD3E2E">
        <w:rPr>
          <w:bCs/>
        </w:rPr>
        <w:t xml:space="preserve"> vodeći računa o složenosti poslova koje je obavio</w:t>
      </w:r>
      <w:r w:rsidR="00214472" w:rsidRPr="008B6081">
        <w:rPr>
          <w:bCs/>
        </w:rPr>
        <w:t xml:space="preserve">. </w:t>
      </w:r>
    </w:p>
    <w:p w:rsidRDefault="00214472" w:rsidP="005B64E7" w:rsidR="00206C63">
      <w:pPr>
        <w:jc w:val="both"/>
      </w:pPr>
      <w:r w:rsidRPr="008B6081">
        <w:tab/>
        <w:t xml:space="preserve">Valjalo je stoga, temeljem </w:t>
      </w:r>
      <w:r w:rsidR="00AD3E2E">
        <w:t>odredbe čl.4. Uredbe o kriterijima i načinu obračuna i plaćanja nagrade stečajnim upraviteljima (N</w:t>
      </w:r>
      <w:r w:rsidR="00EE59DF">
        <w:t>arodne novine broj</w:t>
      </w:r>
      <w:r w:rsidR="00AD3E2E">
        <w:t xml:space="preserve"> 105/15), u vezi s </w:t>
      </w:r>
      <w:r w:rsidRPr="008B6081">
        <w:t>čl.</w:t>
      </w:r>
      <w:r w:rsidR="00F6302D">
        <w:t>94</w:t>
      </w:r>
      <w:r w:rsidRPr="008B6081">
        <w:t>. st.</w:t>
      </w:r>
      <w:r w:rsidR="00F6302D">
        <w:t>2</w:t>
      </w:r>
      <w:r w:rsidRPr="008B6081">
        <w:t xml:space="preserve">. </w:t>
      </w:r>
      <w:r w:rsidR="00562AE1">
        <w:t>i 6.SZ-a</w:t>
      </w:r>
      <w:r w:rsidR="00206C63">
        <w:t xml:space="preserve"> riješiti kao u točki I. izreke.</w:t>
      </w:r>
      <w:r w:rsidR="00206C63">
        <w:tab/>
      </w:r>
    </w:p>
    <w:p w:rsidRDefault="00EE59DF" w:rsidP="005B64E7" w:rsidR="00917C4C">
      <w:pPr>
        <w:jc w:val="both"/>
      </w:pPr>
      <w:r>
        <w:t xml:space="preserve"> </w:t>
      </w:r>
    </w:p>
    <w:p w:rsidRDefault="00445D45" w:rsidP="00214472" w:rsidR="00214472">
      <w:pPr>
        <w:jc w:val="center"/>
      </w:pPr>
      <w:r>
        <w:t xml:space="preserve">U Rijeci, </w:t>
      </w:r>
      <w:r w:rsidR="00562AE1">
        <w:t>21. rujna 2018</w:t>
      </w:r>
      <w:r w:rsidR="00F87FDE">
        <w:t>. godine</w:t>
      </w:r>
    </w:p>
    <w:p w:rsidRDefault="006D0820" w:rsidP="00214472" w:rsidR="006D0820" w:rsidRPr="008B6081">
      <w:pPr>
        <w:jc w:val="center"/>
      </w:pPr>
    </w:p>
    <w:p w:rsidRDefault="00444DDC" w:rsidP="003C0E97" w:rsidR="003C0E97">
      <w:pPr>
        <w:ind w:firstLine="708" w:left="1416"/>
        <w:jc w:val="right"/>
        <w:rPr>
          <w:b/>
        </w:rPr>
      </w:pPr>
      <w:r>
        <w:rPr>
          <w:b/>
        </w:rPr>
        <w:tab/>
      </w:r>
      <w:r>
        <w:rPr>
          <w:b/>
        </w:rPr>
        <w:tab/>
      </w:r>
      <w:r>
        <w:rPr>
          <w:b/>
        </w:rPr>
        <w:tab/>
      </w:r>
      <w:r>
        <w:rPr>
          <w:b/>
        </w:rPr>
        <w:tab/>
      </w:r>
      <w:r>
        <w:rPr>
          <w:b/>
        </w:rPr>
        <w:tab/>
      </w:r>
      <w:r>
        <w:rPr>
          <w:b/>
        </w:rPr>
        <w:tab/>
      </w:r>
      <w:r>
        <w:rPr>
          <w:b/>
        </w:rPr>
        <w:tab/>
      </w:r>
      <w:r>
        <w:rPr>
          <w:b/>
        </w:rPr>
        <w:tab/>
      </w:r>
      <w:r>
        <w:rPr>
          <w:b/>
        </w:rPr>
        <w:tab/>
      </w:r>
      <w:r w:rsidR="00031131">
        <w:t>S</w:t>
      </w:r>
      <w:r w:rsidR="00562AE1">
        <w:t>udac</w:t>
      </w:r>
      <w:r w:rsidR="00562AE1">
        <w:tab/>
      </w:r>
      <w:r w:rsidR="00562AE1">
        <w:tab/>
      </w:r>
      <w:r w:rsidR="00562AE1">
        <w:tab/>
      </w:r>
      <w:r w:rsidR="00562AE1">
        <w:tab/>
      </w:r>
      <w:r w:rsidR="00562AE1">
        <w:tab/>
      </w:r>
      <w:r w:rsidR="00562AE1">
        <w:tab/>
      </w:r>
      <w:r w:rsidR="00562AE1">
        <w:tab/>
      </w:r>
      <w:r w:rsidR="00562AE1">
        <w:tab/>
      </w:r>
      <w:r w:rsidR="00562AE1">
        <w:tab/>
      </w:r>
      <w:r w:rsidR="006D0820">
        <w:t xml:space="preserve"> </w:t>
      </w:r>
      <w:r w:rsidR="00562AE1">
        <w:t>Daniela Korlević</w:t>
      </w:r>
      <w:r>
        <w:t xml:space="preserve"> </w:t>
      </w:r>
      <w:r w:rsidR="006D0820">
        <w:t xml:space="preserve"> </w:t>
      </w:r>
    </w:p>
    <w:p w:rsidRDefault="007775C5" w:rsidP="00562AE1" w:rsidR="006D0820">
      <w:pPr>
        <w:ind w:firstLine="708" w:left="1416"/>
        <w:jc w:val="right"/>
        <w:rPr>
          <w:b/>
        </w:rPr>
      </w:pPr>
      <w:r>
        <w:rPr>
          <w:b/>
        </w:rPr>
        <w:tab/>
      </w:r>
      <w:r>
        <w:rPr>
          <w:b/>
        </w:rPr>
        <w:tab/>
      </w:r>
    </w:p>
    <w:p w:rsidRDefault="006D0820" w:rsidP="00562AE1" w:rsidR="006D0820">
      <w:pPr>
        <w:ind w:firstLine="708" w:left="1416"/>
        <w:jc w:val="right"/>
        <w:rPr>
          <w:b/>
        </w:rPr>
      </w:pPr>
    </w:p>
    <w:p w:rsidRDefault="007775C5" w:rsidP="00562AE1" w:rsidR="006268A4">
      <w:pPr>
        <w:ind w:firstLine="708" w:left="1416"/>
        <w:jc w:val="right"/>
      </w:pPr>
      <w:r>
        <w:rPr>
          <w:b/>
        </w:rPr>
        <w:lastRenderedPageBreak/>
        <w:tab/>
      </w:r>
      <w:r>
        <w:rPr>
          <w:b/>
        </w:rPr>
        <w:tab/>
      </w:r>
    </w:p>
    <w:p w:rsidRDefault="00214472" w:rsidP="00214472" w:rsidR="00214472" w:rsidRPr="008B6081">
      <w:pPr>
        <w:rPr>
          <w:b/>
        </w:rPr>
      </w:pPr>
      <w:r w:rsidRPr="008B6081">
        <w:rPr>
          <w:b/>
        </w:rPr>
        <w:t>UPUTA O PRAVNOM LIJEKU:</w:t>
      </w:r>
    </w:p>
    <w:p w:rsidRDefault="00214472" w:rsidP="00214472" w:rsidR="00214472" w:rsidRPr="006D0820">
      <w:pPr>
        <w:jc w:val="both"/>
        <w:rPr>
          <w:sz w:val="22"/>
          <w:szCs w:val="22"/>
        </w:rPr>
      </w:pPr>
      <w:r w:rsidRPr="006D0820">
        <w:rPr>
          <w:sz w:val="22"/>
          <w:szCs w:val="22"/>
        </w:rPr>
        <w:t>Protiv rješenja privremeni stečajni upravitelj (stečajni upravitelj), dužnik pojedinac i svaki stečajni vjerovnik imaju pravo na žalbu u roku od 8 dana od dana primitka ovog rješenja. Žalba se podnosi putem ovog  suda u dva istovjetna primjerka, a o žalbi odlučuje Visoki trgovački sud  Republike Hrvatske (čl.</w:t>
      </w:r>
      <w:r w:rsidR="00F6302D" w:rsidRPr="006D0820">
        <w:rPr>
          <w:sz w:val="22"/>
          <w:szCs w:val="22"/>
        </w:rPr>
        <w:t>94. st.5</w:t>
      </w:r>
      <w:r w:rsidRPr="006D0820">
        <w:rPr>
          <w:sz w:val="22"/>
          <w:szCs w:val="22"/>
        </w:rPr>
        <w:t>. SZ-a).</w:t>
      </w:r>
    </w:p>
    <w:p w:rsidRDefault="003565CB" w:rsidP="00214472" w:rsidR="003565CB">
      <w:pPr>
        <w:jc w:val="both"/>
      </w:pPr>
    </w:p>
    <w:p w:rsidRDefault="00AD3E2E" w:rsidP="00214472" w:rsidR="00AD3E2E">
      <w:pPr>
        <w:jc w:val="both"/>
      </w:pPr>
    </w:p>
    <w:p w:rsidRDefault="00562AE1" w:rsidP="00214472" w:rsidR="00214472" w:rsidRPr="008B6081">
      <w:r>
        <w:t xml:space="preserve"> </w:t>
      </w:r>
    </w:p>
    <w:p w:rsidRDefault="00214472" w:rsidP="00214472" w:rsidR="00214472" w:rsidRPr="008B6081"/>
    <w:p w:rsidRDefault="00214472" w:rsidP="00214472" w:rsidR="00214472" w:rsidRPr="008B6081"/>
    <w:p w:rsidRDefault="00A50178" w:rsidR="00A50178" w:rsidRPr="008B6081"/>
    <w:sectPr w:rsidSect="00E578C6" w:rsidR="00A50178" w:rsidRPr="008B6081">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327A" w:rsidR="0030327A">
      <w:r>
        <w:separator/>
      </w:r>
    </w:p>
  </w:endnote>
  <w:endnote w:id="0" w:type="continuationSeparator">
    <w:p w:rsidRDefault="0030327A" w:rsidR="003032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78C6" w:rsidR="00E578C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0E97">
      <w:rPr>
        <w:rStyle w:val="Brojstranice"/>
        <w:noProof/>
      </w:rPr>
      <w:t>1</w:t>
    </w:r>
    <w:r>
      <w:rPr>
        <w:rStyle w:val="Brojstranice"/>
      </w:rPr>
      <w:fldChar w:fldCharType="end"/>
    </w:r>
  </w:p>
  <w:p w:rsidRDefault="00E578C6" w:rsidR="00E578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327A" w:rsidR="0030327A">
      <w:r>
        <w:separator/>
      </w:r>
    </w:p>
  </w:footnote>
  <w:footnote w:id="0" w:type="continuationSeparator">
    <w:p w:rsidRDefault="0030327A" w:rsidR="003032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C65432" w:rsidR="00E578C6" w:rsidRPr="008559E0">
    <w:pPr>
      <w:pStyle w:val="Zaglavlje"/>
      <w:jc w:val="right"/>
      <w:rPr>
        <w:rFonts w:cs="Arial" w:hAnsi="Arial" w:ascii="Arial"/>
      </w:rPr>
    </w:pPr>
    <w:r>
      <w:rPr>
        <w:rFonts w:cs="Arial" w:hAnsi="Arial" w:ascii="Arial"/>
      </w:rPr>
      <w:tab/>
    </w:r>
    <w:r>
      <w:rPr>
        <w:rFonts w:cs="Arial" w:hAnsi="Arial" w:ascii="Arial"/>
      </w:rPr>
      <w:tab/>
    </w:r>
    <w:r w:rsidRPr="00D771D7">
      <w:t>Posl.</w:t>
    </w:r>
    <w:r w:rsidR="00D771D7" w:rsidRPr="00D771D7">
      <w:t xml:space="preserve"> </w:t>
    </w:r>
    <w:r w:rsidRPr="00D771D7">
      <w:t>br. 15 St-</w:t>
    </w:r>
    <w:r w:rsidR="00444DDC">
      <w:t>255/17-26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472"/>
    <w:rsid w:val="00031131"/>
    <w:rsid w:val="000A78B5"/>
    <w:rsid w:val="000E4805"/>
    <w:rsid w:val="00137298"/>
    <w:rsid w:val="001937F7"/>
    <w:rsid w:val="00206C63"/>
    <w:rsid w:val="00214472"/>
    <w:rsid w:val="002616F4"/>
    <w:rsid w:val="00282B22"/>
    <w:rsid w:val="002909CE"/>
    <w:rsid w:val="0030327A"/>
    <w:rsid w:val="00312847"/>
    <w:rsid w:val="00316A04"/>
    <w:rsid w:val="003270C3"/>
    <w:rsid w:val="003565CB"/>
    <w:rsid w:val="003C0E97"/>
    <w:rsid w:val="003C0F75"/>
    <w:rsid w:val="00416E78"/>
    <w:rsid w:val="00444DDC"/>
    <w:rsid w:val="00445D45"/>
    <w:rsid w:val="00524CC5"/>
    <w:rsid w:val="00562AE1"/>
    <w:rsid w:val="005712C4"/>
    <w:rsid w:val="005B64E7"/>
    <w:rsid w:val="005E69B7"/>
    <w:rsid w:val="005F450A"/>
    <w:rsid w:val="00611C23"/>
    <w:rsid w:val="006268A4"/>
    <w:rsid w:val="006D0820"/>
    <w:rsid w:val="00720BEA"/>
    <w:rsid w:val="007775C5"/>
    <w:rsid w:val="007863DC"/>
    <w:rsid w:val="00832A54"/>
    <w:rsid w:val="00850331"/>
    <w:rsid w:val="008B6081"/>
    <w:rsid w:val="008D25AF"/>
    <w:rsid w:val="00917C4C"/>
    <w:rsid w:val="00924901"/>
    <w:rsid w:val="0095082E"/>
    <w:rsid w:val="009A5E54"/>
    <w:rsid w:val="009E169F"/>
    <w:rsid w:val="009F3C0A"/>
    <w:rsid w:val="00A50178"/>
    <w:rsid w:val="00A52130"/>
    <w:rsid w:val="00AD3E2E"/>
    <w:rsid w:val="00AD5A79"/>
    <w:rsid w:val="00B032AC"/>
    <w:rsid w:val="00B60DCD"/>
    <w:rsid w:val="00BA591A"/>
    <w:rsid w:val="00C65432"/>
    <w:rsid w:val="00CB0C14"/>
    <w:rsid w:val="00CC57E2"/>
    <w:rsid w:val="00D3167C"/>
    <w:rsid w:val="00D331EC"/>
    <w:rsid w:val="00D771D7"/>
    <w:rsid w:val="00E128BC"/>
    <w:rsid w:val="00E578C6"/>
    <w:rsid w:val="00E71656"/>
    <w:rsid w:val="00E94762"/>
    <w:rsid w:val="00EE59DF"/>
    <w:rsid w:val="00EF5918"/>
    <w:rsid w:val="00F6302D"/>
    <w:rsid w:val="00F731C0"/>
    <w:rsid w:val="00F87F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1447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rezerviranogmjesta" w:type="character">
    <w:name w:val="Placeholder Text"/>
    <w:basedOn w:val="Zadanifontodlomka"/>
    <w:uiPriority w:val="99"/>
    <w:semiHidden/>
    <w:rsid w:val="003C0E97"/>
    <w:rPr>
      <w:color w:val="808080"/>
      <w:bdr w:space="0" w:sz="0" w:color="auto" w:val="none"/>
      <w:shd w:fill="auto" w:color="auto" w:val="clear"/>
    </w:rPr>
  </w:style>
  <w:style w:customStyle="true" w:styleId="eSPISCCParagraphDefaultFont" w:type="character">
    <w:name w:val="eSPIS_CC_Paragraph Default Font"/>
    <w:basedOn w:val="Zadanifontodlomka"/>
    <w:rsid w:val="003C0E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0E97"/>
    <w:rPr>
      <w:bdr w:space="0" w:sz="0" w:color="auto" w:val="none"/>
      <w:shd w:fill="FFFFCC" w:color="auto" w:val="clear"/>
      <w:lang w:val="hr-HR"/>
    </w:rPr>
  </w:style>
  <w:style w:customStyle="true" w:styleId="PozadinaSvijetloCrvena" w:type="character">
    <w:name w:val="Pozadina_SvijetloCrvena"/>
    <w:basedOn w:val="eSPISCCParagraphDefaultFont"/>
    <w:rsid w:val="003C0E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0E9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3C0E97"/>
    <w:rPr>
      <w:rFonts w:cs="Tahoma" w:hAnsi="Tahoma" w:ascii="Tahoma"/>
      <w:sz w:val="16"/>
      <w:szCs w:val="16"/>
    </w:rPr>
  </w:style>
  <w:style w:customStyle="true" w:styleId="TekstbaloniaChar" w:type="character">
    <w:name w:val="Tekst balončića Char"/>
    <w:basedOn w:val="Zadanifontodlomka"/>
    <w:link w:val="Tekstbalonia"/>
    <w:rsid w:val="003C0E97"/>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1447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rezerviranogmjesta" w:type="character">
    <w:name w:val="Placeholder Text"/>
    <w:basedOn w:val="Zadanifontodlomka"/>
    <w:uiPriority w:val="99"/>
    <w:semiHidden/>
    <w:rsid w:val="003C0E97"/>
    <w:rPr>
      <w:color w:val="808080"/>
      <w:bdr w:color="auto" w:space="0" w:sz="0" w:val="none"/>
      <w:shd w:color="auto" w:fill="auto" w:val="clear"/>
    </w:rPr>
  </w:style>
  <w:style w:customStyle="1" w:styleId="eSPISCCParagraphDefaultFont" w:type="character">
    <w:name w:val="eSPIS_CC_Paragraph Default Font"/>
    <w:basedOn w:val="Zadanifontodlomka"/>
    <w:rsid w:val="003C0E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0E97"/>
    <w:rPr>
      <w:bdr w:color="auto" w:space="0" w:sz="0" w:val="none"/>
      <w:shd w:color="auto" w:fill="FFFFCC" w:val="clear"/>
      <w:lang w:val="hr-HR"/>
    </w:rPr>
  </w:style>
  <w:style w:customStyle="1" w:styleId="PozadinaSvijetloCrvena" w:type="character">
    <w:name w:val="Pozadina_SvijetloCrvena"/>
    <w:basedOn w:val="eSPISCCParagraphDefaultFont"/>
    <w:rsid w:val="003C0E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0E9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3C0E97"/>
    <w:rPr>
      <w:rFonts w:ascii="Tahoma" w:cs="Tahoma" w:hAnsi="Tahoma"/>
      <w:sz w:val="16"/>
      <w:szCs w:val="16"/>
    </w:rPr>
  </w:style>
  <w:style w:customStyle="1" w:styleId="TekstbaloniaChar" w:type="character">
    <w:name w:val="Tekst balončića Char"/>
    <w:basedOn w:val="Zadanifontodlomka"/>
    <w:link w:val="Tekstbalonia"/>
    <w:rsid w:val="003C0E97"/>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87142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srpnja 2018.</izvorni_sadrzaj>
    <derivirana_varijabla naziv="DomainObject.Predmet.DatumRjesavanja_1">6.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St-255/2017</izvorni_sadrzaj>
    <derivirana_varijabla naziv="DomainObject.Predmet.OznakaBroj_1">St-255/2017</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JAZOMAN j.d.o.o.</izvorni_sadrzaj>
    <derivirana_varijabla naziv="DomainObject.Predmet.ProtustrankaFormated_1">  JAZOMAN j.d.o.o.</derivirana_varijabla>
  </DomainObject.Predmet.ProtustrankaFormated>
  <DomainObject.Predmet.ProtustrankaFormatedOIB>
    <izvorni_sadrzaj>  JAZOMAN j.d.o.o., OIB 49693718215</izvorni_sadrzaj>
    <derivirana_varijabla naziv="DomainObject.Predmet.ProtustrankaFormatedOIB_1">  JAZOMAN j.d.o.o., OIB 49693718215</derivirana_varijabla>
  </DomainObject.Predmet.ProtustrankaFormatedOIB>
  <DomainObject.Predmet.ProtustrankaFormatedWithAdress>
    <izvorni_sadrzaj> JAZOMAN j.d.o.o., Hreljin 135, 51226 Hreljin</izvorni_sadrzaj>
    <derivirana_varijabla naziv="DomainObject.Predmet.ProtustrankaFormatedWithAdress_1"> JAZOMAN j.d.o.o., Hreljin 135, 51226 Hreljin</derivirana_varijabla>
  </DomainObject.Predmet.ProtustrankaFormatedWithAdress>
  <DomainObject.Predmet.ProtustrankaFormatedWithAdressOIB>
    <izvorni_sadrzaj> JAZOMAN j.d.o.o., OIB 49693718215, Hreljin 135, 51226 Hreljin</izvorni_sadrzaj>
    <derivirana_varijabla naziv="DomainObject.Predmet.ProtustrankaFormatedWithAdressOIB_1"> JAZOMAN j.d.o.o., OIB 49693718215, Hreljin 135, 51226 Hreljin</derivirana_varijabla>
  </DomainObject.Predmet.ProtustrankaFormatedWithAdressOIB>
  <DomainObject.Predmet.ProtustrankaWithAdress>
    <izvorni_sadrzaj>JAZOMAN j.d.o.o. Hreljin 135, 51226 Hreljin</izvorni_sadrzaj>
    <derivirana_varijabla naziv="DomainObject.Predmet.ProtustrankaWithAdress_1">JAZOMAN j.d.o.o. Hreljin 135, 51226 Hreljin</derivirana_varijabla>
  </DomainObject.Predmet.ProtustrankaWithAdress>
  <DomainObject.Predmet.ProtustrankaWithAdressOIB>
    <izvorni_sadrzaj>JAZOMAN j.d.o.o., OIB 49693718215, Hreljin 135, 51226 Hreljin</izvorni_sadrzaj>
    <derivirana_varijabla naziv="DomainObject.Predmet.ProtustrankaWithAdressOIB_1">JAZOMAN j.d.o.o., OIB 49693718215, Hreljin 135, 51226 Hreljin</derivirana_varijabla>
  </DomainObject.Predmet.ProtustrankaWithAdressOIB>
  <DomainObject.Predmet.ProtustrankaNazivFormated>
    <izvorni_sadrzaj>JAZOMAN j.d.o.o.</izvorni_sadrzaj>
    <derivirana_varijabla naziv="DomainObject.Predmet.ProtustrankaNazivFormated_1">JAZOMAN j.d.o.o.</derivirana_varijabla>
  </DomainObject.Predmet.ProtustrankaNazivFormated>
  <DomainObject.Predmet.ProtustrankaNazivFormatedOIB>
    <izvorni_sadrzaj>JAZOMAN j.d.o.o., OIB 49693718215</izvorni_sadrzaj>
    <derivirana_varijabla naziv="DomainObject.Predmet.ProtustrankaNazivFormatedOIB_1">JAZOMAN j.d.o.o., OIB 49693718215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JAZOMAN j.d.o.o.</item>
    </izvorni_sadrzaj>
    <derivirana_varijabla naziv="DomainObject.Predmet.ProtuStrankaListFormated_1">
      <item>JAZOMAN j.d.o.o.</item>
    </derivirana_varijabla>
  </DomainObject.Predmet.ProtuStrankaListFormated>
  <DomainObject.Predmet.ProtuStrankaListFormatedOIB>
    <izvorni_sadrzaj>
      <item>JAZOMAN j.d.o.o., OIB 49693718215</item>
    </izvorni_sadrzaj>
    <derivirana_varijabla naziv="DomainObject.Predmet.ProtuStrankaListFormatedOIB_1">
      <item>JAZOMAN j.d.o.o., OIB 49693718215</item>
    </derivirana_varijabla>
  </DomainObject.Predmet.ProtuStrankaListFormatedOIB>
  <DomainObject.Predmet.ProtuStrankaListFormatedWithAdress>
    <izvorni_sadrzaj>
      <item>JAZOMAN j.d.o.o., Hreljin 135, 51226 Hreljin</item>
    </izvorni_sadrzaj>
    <derivirana_varijabla naziv="DomainObject.Predmet.ProtuStrankaListFormatedWithAdress_1">
      <item>JAZOMAN j.d.o.o., Hreljin 135, 51226 Hreljin</item>
    </derivirana_varijabla>
  </DomainObject.Predmet.ProtuStrankaListFormatedWithAdress>
  <DomainObject.Predmet.ProtuStrankaListFormatedWithAdressOIB>
    <izvorni_sadrzaj>
      <item>JAZOMAN j.d.o.o., OIB 49693718215, Hreljin 135, 51226 Hreljin</item>
    </izvorni_sadrzaj>
    <derivirana_varijabla naziv="DomainObject.Predmet.ProtuStrankaListFormatedWithAdressOIB_1">
      <item>JAZOMAN j.d.o.o., OIB 49693718215, Hreljin 135, 51226 Hreljin</item>
    </derivirana_varijabla>
  </DomainObject.Predmet.ProtuStrankaListFormatedWithAdressOIB>
  <DomainObject.Predmet.ProtuStrankaListNazivFormated>
    <izvorni_sadrzaj>
      <item>JAZOMAN j.d.o.o.</item>
    </izvorni_sadrzaj>
    <derivirana_varijabla naziv="DomainObject.Predmet.ProtuStrankaListNazivFormated_1">
      <item>JAZOMAN j.d.o.o.</item>
    </derivirana_varijabla>
  </DomainObject.Predmet.ProtuStrankaListNazivFormated>
  <DomainObject.Predmet.ProtuStrankaListNazivFormatedOIB>
    <izvorni_sadrzaj>
      <item>JAZOMAN j.d.o.o., OIB 49693718215</item>
    </izvorni_sadrzaj>
    <derivirana_varijabla naziv="DomainObject.Predmet.ProtuStrankaListNazivFormatedOIB_1">
      <item>JAZOMAN j.d.o.o., OIB 49693718215</item>
    </derivirana_varijabla>
  </DomainObject.Predmet.ProtuStrankaListNazivFormatedOIB>
  <DomainObject.Predmet.OstaliListFormated>
    <izvorni_sadrzaj>
      <item>Mustafa Jazavac</item>
    </izvorni_sadrzaj>
    <derivirana_varijabla naziv="DomainObject.Predmet.OstaliListFormated_1">
      <item>Mustafa Jazavac</item>
    </derivirana_varijabla>
  </DomainObject.Predmet.OstaliListFormated>
  <DomainObject.Predmet.OstaliListFormatedOIB>
    <izvorni_sadrzaj>
      <item>Mustafa Jazavac, OIB 05071361869</item>
    </izvorni_sadrzaj>
    <derivirana_varijabla naziv="DomainObject.Predmet.OstaliListFormatedOIB_1">
      <item>Mustafa Jazavac, OIB 05071361869</item>
    </derivirana_varijabla>
  </DomainObject.Predmet.OstaliListFormatedOIB>
  <DomainObject.Predmet.OstaliListFormatedWithAdress>
    <izvorni_sadrzaj>
      <item>Mustafa Jazavac, Hreljin 135, 51226 Hreljin</item>
    </izvorni_sadrzaj>
    <derivirana_varijabla naziv="DomainObject.Predmet.OstaliListFormatedWithAdress_1">
      <item>Mustafa Jazavac, Hreljin 135, 51226 Hreljin</item>
    </derivirana_varijabla>
  </DomainObject.Predmet.OstaliListFormatedWithAdress>
  <DomainObject.Predmet.OstaliListFormatedWithAdressOIB>
    <izvorni_sadrzaj>
      <item>Mustafa Jazavac, OIB 05071361869, Hreljin 135, 51226 Hreljin</item>
    </izvorni_sadrzaj>
    <derivirana_varijabla naziv="DomainObject.Predmet.OstaliListFormatedWithAdressOIB_1">
      <item>Mustafa Jazavac, OIB 05071361869, Hreljin 135, 51226 Hreljin</item>
    </derivirana_varijabla>
  </DomainObject.Predmet.OstaliListFormatedWithAdressOIB>
  <DomainObject.Predmet.OstaliListNazivFormated>
    <izvorni_sadrzaj>
      <item>Mustafa Jazavac</item>
    </izvorni_sadrzaj>
    <derivirana_varijabla naziv="DomainObject.Predmet.OstaliListNazivFormated_1">
      <item>Mustafa Jazavac</item>
    </derivirana_varijabla>
  </DomainObject.Predmet.OstaliListNazivFormated>
  <DomainObject.Predmet.OstaliListNazivFormatedOIB>
    <izvorni_sadrzaj>
      <item>Mustafa Jazavac, OIB 05071361869</item>
    </izvorni_sadrzaj>
    <derivirana_varijabla naziv="DomainObject.Predmet.OstaliListNazivFormatedOIB_1">
      <item>Mustafa Jazavac, OIB 05071361869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JAZOMAN j.d.o.o.</izvorni_sadrzaj>
    <derivirana_varijabla naziv="DomainObject.Predmet.ProtustrankaIDrugi_1">JAZOMAN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JAZOMAN j.d.o.o., OIB 49693718215, Hreljin 135, 51226 Hreljin</izvorni_sadrzaj>
    <derivirana_varijabla naziv="DomainObject.Predmet.ProtustrankaIDrugiAdressOIB_1">JAZOMAN j.d.o.o., OIB 49693718215, Hreljin 135,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srpnja 2018.</izvorni_sadrzaj>
    <derivirana_varijabla naziv="DomainObject.Predmet.OdlukaRjesenje.DatumDonosenjaOdluke_1">6. srpnja 2018.</derivirana_varijabla>
  </DomainObject.Predmet.OdlukaRjesenje.DatumDonosenjaOdluke>
  <DomainObject.Predmet.OdlukaRjesenje.DatumPravomocnosti>
    <izvorni_sadrzaj>24. srpnja 2018.</izvorni_sadrzaj>
    <derivirana_varijabla naziv="DomainObject.Predmet.OdlukaRjesenje.DatumPravomocnosti_1">24. srpnja 2018.</derivirana_varijabla>
  </DomainObject.Predmet.OdlukaRjesenje.DatumPravomocnosti>
  <DomainObject.Predmet.OdlukaRjesenje.Oznaka>
    <izvorni_sadrzaj>St-255/2017-25</izvorni_sadrzaj>
    <derivirana_varijabla naziv="DomainObject.Predmet.OdlukaRjesenje.Oznaka_1">St-255/2017-25</derivirana_varijabla>
  </DomainObject.Predmet.OdlukaRjesenje.Oznaka>
  <DomainObject.Predmet.SudioniciListNaziv>
    <izvorni_sadrzaj>
      <item>FINA  Rijeka</item>
      <item>JAZOMAN j.d.o.o.</item>
      <item>Mustafa Jazavac</item>
    </izvorni_sadrzaj>
    <derivirana_varijabla naziv="DomainObject.Predmet.SudioniciListNaziv_1">
      <item>FINA  Rijeka</item>
      <item>JAZOMAN j.d.o.o.</item>
      <item>Mustafa Jazavac</item>
    </derivirana_varijabla>
  </DomainObject.Predmet.SudioniciListNaziv>
  <DomainObject.Predmet.SudioniciListAdressOIB>
    <izvorni_sadrzaj>
      <item>FINA  Rijeka, OIB 85821130368, Frana Kurelca 8,51000 Rijeka</item>
      <item>JAZOMAN j.d.o.o., OIB 49693718215, Hreljin 135,51226 Hreljin</item>
      <item>Mustafa Jazavac, OIB 05071361869, Hreljin 135,51226 Hreljin</item>
    </izvorni_sadrzaj>
    <derivirana_varijabla naziv="DomainObject.Predmet.SudioniciListAdressOIB_1">
      <item>FINA  Rijeka, OIB 85821130368, Frana Kurelca 8,51000 Rijeka</item>
      <item>JAZOMAN j.d.o.o., OIB 49693718215, Hreljin 135,51226 Hreljin</item>
      <item>Mustafa Jazavac, OIB 05071361869, Hreljin 135,51226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49693718215</item>
      <item>, OIB 05071361869</item>
    </izvorni_sadrzaj>
    <derivirana_varijabla naziv="DomainObject.Predmet.SudioniciListNazivOIB_1">
      <item>, OIB 85821130368</item>
      <item>, OIB 49693718215</item>
      <item>, OIB 05071361869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715065-6630-46C6-9526-76A826AED6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342</properties:Words>
  <properties:Characters>1886</properties:Characters>
  <properties:Lines>57</properties:Lines>
  <properties:Paragraphs>18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2018-09-21T09:47:00Z</dcterms:created>
  <dc:creator>dcmelik</dc:creator>
  <cp:lastModifiedBy>Jasna Radulović</cp:lastModifiedBy>
  <cp:lastPrinted>2018-09-21T09:57:00Z</cp:lastPrinted>
  <dcterms:modified xmlns:xsi="http://www.w3.org/2001/XMLSchema-instance" xsi:type="dcterms:W3CDTF">2018-09-21T09:58:00Z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(255-17 nagrada fond PADJEN.docx)</vt:lpwstr>
  </prop:property>
  <prop:property name="CC_coloring" pid="4" fmtid="{D5CDD505-2E9C-101B-9397-08002B2CF9AE}">
    <vt:bool>false</vt:bool>
  </prop:property>
  <prop:property name="BrojStranica" pid="5" fmtid="{D5CDD505-2E9C-101B-9397-08002B2CF9AE}">
    <vt:i4>2</vt:i4>
  </prop:property>
</prop:Properties>
</file>