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5593" w14:paraId="e0d559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7395A">
        <w:t>2796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C63030" w:rsidRPr="00C63030">
        <w:rPr>
          <w:lang w:val="pt-BR"/>
        </w:rPr>
        <w:t xml:space="preserve">nad dužnikom </w:t>
      </w:r>
      <w:r w:rsidR="007F1BE6" w:rsidRPr="00C5110C">
        <w:t>ARMAT SISTEM j.d.o.o., Sesvete, Fruškogorska 9, OIB: 52593461303</w:t>
      </w:r>
      <w:r w:rsidR="007F1BE6" w:rsidRPr="00C5110C">
        <w:rPr>
          <w:lang w:val="pt-BR"/>
        </w:rPr>
        <w:t>,</w:t>
      </w:r>
      <w:r w:rsidR="0016126A">
        <w:rPr>
          <w:lang w:val="pt-BR"/>
        </w:rPr>
        <w:t xml:space="preserve"> 20</w:t>
      </w:r>
      <w:r w:rsidR="00563186">
        <w:rPr>
          <w:lang w:val="pt-BR"/>
        </w:rPr>
        <w:t xml:space="preserve">. </w:t>
      </w:r>
      <w:r w:rsidR="0016126A">
        <w:rPr>
          <w:lang w:val="pt-BR"/>
        </w:rPr>
        <w:t xml:space="preserve">travnja </w:t>
      </w:r>
      <w:r w:rsidR="00DD5222">
        <w:rPr>
          <w:lang w:val="pt-BR"/>
        </w:rPr>
        <w:t>201</w:t>
      </w:r>
      <w:r w:rsidR="0016126A">
        <w:rPr>
          <w:lang w:val="pt-BR"/>
        </w:rPr>
        <w:t>8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E4C49" w:rsidRPr="00C5110C">
        <w:t>ARMAT SISTEM j.d.o.o., Sesvete, Fruškogorska 9, OIB: 52593461303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8E0A5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E4C49">
        <w:t>2796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E4C49" w:rsidRPr="00C5110C">
        <w:t>ARMAT SISTEM j.d.o.o., Sesvete, Fruškogorska 9, OIB: 52593461303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2330" w:rsidP="004E2330" w:rsidR="004E2330" w:rsidRPr="003A7548">
      <w:pPr>
        <w:ind w:firstLine="720"/>
        <w:jc w:val="both"/>
      </w:pPr>
      <w:r w:rsidRPr="003A7548">
        <w:t>Dužnik ARMAT SISTEM j.d.o.o., Sesvete, Fruškogorska 9, OIB: 52593461303, zastupan po osobi ovlaštenoj za zastupanje po zakonu (direktoru) Kristijanu Jerenu, OIB: 90803470579, Sesvete, Fruškogorska 9, podnio je, 23. ožujka 2016., kao podnositelj prijedloga, prijedlog za otvaranje stečajnog postupka na temelju odredaba čl. 16. i čl. 109. Stečajnog zakona (“Narodne novine” broj 71/15, dalje: SZ). U prijedlogu se u bitnome navodi kako kod dužnika postoji stečajni razlog prezaduženosti jer je imovina dužnika pravne osobe manja od postojećih obveza u prilog koje tvrdnje je dostavljena Potvrda Ministarstva financija – Porezne uprave od 9. ožujka 2016. (list 3. spisa), te je dostavljen popis imovine i obveza dužnika s ispravama u skladu s odredbama čl. 17. SZ-a (list 4. – 20. spisa).</w:t>
      </w:r>
    </w:p>
    <w:p w:rsidRDefault="004E2330" w:rsidP="004E2330" w:rsidR="004E2330" w:rsidRPr="003A7548">
      <w:pPr>
        <w:ind w:firstLine="720"/>
        <w:jc w:val="both"/>
      </w:pPr>
    </w:p>
    <w:p w:rsidRDefault="004E2330" w:rsidP="004E2330" w:rsidR="004E2330" w:rsidRPr="003A7548">
      <w:pPr>
        <w:ind w:firstLine="720"/>
        <w:jc w:val="both"/>
      </w:pPr>
      <w:r w:rsidRPr="003A7548">
        <w:t>Odredbom čl. 109. st. 1. SZ-a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4E2330" w:rsidP="004E2330" w:rsidR="004E2330" w:rsidRPr="003A7548">
      <w:pPr>
        <w:ind w:firstLine="720"/>
        <w:jc w:val="both"/>
      </w:pPr>
    </w:p>
    <w:p w:rsidRDefault="004E2330" w:rsidP="004E2330" w:rsidR="004E2330" w:rsidRPr="003A7548">
      <w:pPr>
        <w:ind w:firstLine="720"/>
        <w:jc w:val="both"/>
      </w:pPr>
      <w:r w:rsidRPr="003A7548">
        <w:t xml:space="preserve">Uvidom u sudski registar ovoga suda utvrđeno je kako je Kristijan Jeren, OIB: 90803470579, Sesvete, Fruškogorska 9, koji je u konkretnom slučaju podnio prijedlog za </w:t>
      </w:r>
      <w:r w:rsidRPr="003A7548">
        <w:lastRenderedPageBreak/>
        <w:t>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4E2330" w:rsidP="004E2330" w:rsidR="004E2330">
      <w:pPr>
        <w:ind w:firstLine="720"/>
        <w:jc w:val="both"/>
      </w:pPr>
    </w:p>
    <w:p w:rsidRDefault="004E2330" w:rsidP="004E2330" w:rsidR="004E2330" w:rsidRPr="003A7548">
      <w:pPr>
        <w:ind w:firstLine="720"/>
        <w:jc w:val="both"/>
      </w:pPr>
      <w:r w:rsidRPr="003A7548">
        <w:t xml:space="preserve">Nadalje, prema odredbi čl. 16. st. 1. SZ-a,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popis imovine i </w:t>
      </w:r>
      <w:r w:rsidR="00657816">
        <w:t>obveza dužnika s brutto bilancom (list 4. – 20. spisa).</w:t>
      </w:r>
    </w:p>
    <w:p w:rsidRDefault="004E2330" w:rsidP="004E2330" w:rsidR="004E2330">
      <w:pPr>
        <w:ind w:firstLine="709"/>
        <w:jc w:val="both"/>
      </w:pPr>
    </w:p>
    <w:p w:rsidRDefault="004E2330" w:rsidP="004E2330" w:rsidR="004E2330">
      <w:pPr>
        <w:ind w:firstLine="709"/>
        <w:jc w:val="both"/>
        <w:rPr>
          <w:lang w:val="pt-BR"/>
        </w:rPr>
      </w:pPr>
      <w:r w:rsidRPr="0083011D">
        <w:rPr>
          <w:lang w:val="pt-BR"/>
        </w:rPr>
        <w:t>Uvidom u potvrdu o plaćanju koju je dužnik dostavio u spis (list 32. spisa) i</w:t>
      </w:r>
      <w:r w:rsidR="00657816">
        <w:rPr>
          <w:lang w:val="pt-BR"/>
        </w:rPr>
        <w:t xml:space="preserve"> </w:t>
      </w:r>
      <w:r w:rsidRPr="0083011D">
        <w:rPr>
          <w:lang w:val="pt-BR"/>
        </w:rPr>
        <w:t>e-spis, utvrđeno je kako je</w:t>
      </w:r>
      <w:r>
        <w:rPr>
          <w:lang w:val="pt-BR"/>
        </w:rPr>
        <w:t xml:space="preserve"> 5. ožujka 2018.</w:t>
      </w:r>
      <w:r w:rsidRPr="0083011D">
        <w:rPr>
          <w:lang w:val="pt-BR"/>
        </w:rPr>
        <w:t xml:space="preserve"> dužnik platio iznos od </w:t>
      </w:r>
      <w:r w:rsidRPr="0083011D">
        <w:t>1.000,00 k</w:t>
      </w:r>
      <w:r>
        <w:t xml:space="preserve">n </w:t>
      </w:r>
      <w:r w:rsidRPr="0083011D">
        <w:t>u Fond za namirenje troškova stečajnog postupka</w:t>
      </w:r>
      <w:r>
        <w:rPr>
          <w:lang w:val="pt-BR"/>
        </w:rPr>
        <w:t xml:space="preserve"> u skladu s rješenjem ovoga suda od 26. veljače 2018.</w:t>
      </w:r>
    </w:p>
    <w:p w:rsidRDefault="004E2330" w:rsidP="00250A6E" w:rsidR="004E2330">
      <w:pPr>
        <w:pStyle w:val="Tijeloteksta"/>
        <w:ind w:firstLine="708"/>
      </w:pPr>
    </w:p>
    <w:p w:rsidRDefault="00225613" w:rsidP="00250A6E" w:rsidR="00657816">
      <w:pPr>
        <w:pStyle w:val="Tijeloteksta"/>
        <w:ind w:firstLine="708"/>
      </w:pPr>
      <w:r>
        <w:t xml:space="preserve">Rješenjem ovoga suda od </w:t>
      </w:r>
      <w:r w:rsidR="004005AE">
        <w:t>14</w:t>
      </w:r>
      <w:r w:rsidR="00250A6E">
        <w:t xml:space="preserve">. </w:t>
      </w:r>
      <w:r w:rsidR="00657816">
        <w:t>ožujka</w:t>
      </w:r>
      <w:r w:rsidR="00250A6E">
        <w:t xml:space="preserve"> 201</w:t>
      </w:r>
      <w:r w:rsidR="00657816">
        <w:t>8</w:t>
      </w:r>
      <w:r w:rsidR="00250A6E">
        <w:t xml:space="preserve">. pokrenut je prethodni postupak nad dužnikom u skladu </w:t>
      </w:r>
      <w:r w:rsidR="008019C2">
        <w:t xml:space="preserve">s odredbom čl. 115. st. 1. SZ-a, dok je </w:t>
      </w:r>
      <w:r w:rsidR="00657816">
        <w:t>19. travnja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>, koje je, u skladu s odredbom čl. 128. st. 5. SZ-a, spojeno s ročištem radi rasprave o pretpostavkama za otvaranje stečajnoga postupka.</w:t>
      </w:r>
    </w:p>
    <w:p w:rsidRDefault="00225613" w:rsidP="00250A6E" w:rsidR="00225613">
      <w:pPr>
        <w:pStyle w:val="Tijeloteksta"/>
        <w:ind w:firstLine="708"/>
      </w:pP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657816" w:rsidP="0083257E" w:rsidR="00657816">
      <w:pPr>
        <w:ind w:firstLine="708"/>
        <w:jc w:val="both"/>
      </w:pPr>
    </w:p>
    <w:p w:rsidRDefault="00657816" w:rsidP="00657816" w:rsidR="00657816">
      <w:pPr>
        <w:ind w:firstLine="720"/>
        <w:jc w:val="both"/>
      </w:pPr>
      <w:r w:rsidRPr="003A7548">
        <w:t xml:space="preserve">Uvidom u </w:t>
      </w:r>
      <w:r>
        <w:t xml:space="preserve">navedeni </w:t>
      </w:r>
      <w:r w:rsidRPr="003A7548">
        <w:t xml:space="preserve">popis imovine i obveza </w:t>
      </w:r>
      <w:r>
        <w:t xml:space="preserve">dužnika (list </w:t>
      </w:r>
      <w:r w:rsidR="002C00B3">
        <w:t>4. – 13. spisa), koj</w:t>
      </w:r>
      <w:r w:rsidR="00486422">
        <w:t>i</w:t>
      </w:r>
      <w:r w:rsidR="002C00B3">
        <w:t xml:space="preserve"> je na održanom ročištu osoba ovlaštena za zastupanje dužnika Kristijan Jeren potvrdio, </w:t>
      </w:r>
      <w:r w:rsidRPr="003A7548">
        <w:t xml:space="preserve">utvrđeno </w:t>
      </w:r>
      <w:r w:rsidR="002C00B3">
        <w:t xml:space="preserve">je </w:t>
      </w:r>
      <w:r w:rsidRPr="003A7548">
        <w:t>kako dužnik nema imovine.</w:t>
      </w:r>
    </w:p>
    <w:p w:rsidRDefault="002C00B3" w:rsidP="00657816" w:rsidR="002C00B3">
      <w:pPr>
        <w:ind w:firstLine="720"/>
        <w:jc w:val="both"/>
      </w:pPr>
    </w:p>
    <w:p w:rsidRDefault="002C00B3" w:rsidP="002C00B3" w:rsidR="002C00B3" w:rsidRPr="003A7548">
      <w:pPr>
        <w:ind w:firstLine="709"/>
        <w:jc w:val="both"/>
      </w:pPr>
      <w:r w:rsidRPr="003A7548">
        <w:t>Uvidom u Potvrdu Ministarstva financija – Porezne uprave od 9. ožujka 2016. (list 3. spisa), utvrđeno je kako je na dan 9. ožujka 2016. dug dužnika na ime javnih davanja o kojima službenu evidenciju vodi Porezna uprava iznosio ukupno 37.992,36 kn.</w:t>
      </w:r>
    </w:p>
    <w:p w:rsidRDefault="002C00B3" w:rsidP="002C00B3" w:rsidR="002C00B3">
      <w:pPr>
        <w:ind w:firstLine="709"/>
        <w:jc w:val="both"/>
      </w:pPr>
    </w:p>
    <w:p w:rsidRDefault="002C00B3" w:rsidP="002C00B3" w:rsidR="002C00B3" w:rsidRPr="003A7548">
      <w:pPr>
        <w:ind w:firstLine="720"/>
        <w:jc w:val="both"/>
      </w:pPr>
      <w:r w:rsidRPr="003A7548">
        <w:t>S obzirom na to da dužnik nema imovine, dok obveze dužnika iznose 37.992,36 kn, to proizlazi kako su obveze dužnika pravne osobe veće od njegove imovine zbog čega u konkretnom slučaju postoji stečajni razlog prezaduženosti u smislu odredbe čl. 7. SZ-a</w:t>
      </w:r>
      <w:r>
        <w:t>.</w:t>
      </w:r>
    </w:p>
    <w:p w:rsidRDefault="002C00B3" w:rsidP="006D72C2" w:rsidR="002C00B3">
      <w:pPr>
        <w:pStyle w:val="Tijeloteksta"/>
        <w:ind w:firstLine="708"/>
      </w:pPr>
    </w:p>
    <w:p w:rsidRDefault="002C00B3" w:rsidP="002C00B3" w:rsidR="002C00B3">
      <w:pPr>
        <w:pStyle w:val="Tijeloteksta"/>
        <w:ind w:firstLine="708"/>
      </w:pPr>
      <w:r>
        <w:t xml:space="preserve">S obzirom na to da dužnik nema imovine, to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2C00B3" w:rsidP="002C00B3" w:rsidR="002C00B3">
      <w:pPr>
        <w:pStyle w:val="Tijeloteksta"/>
        <w:ind w:firstLine="708"/>
      </w:pPr>
    </w:p>
    <w:p w:rsidRDefault="00AC0FE4" w:rsidP="002C00B3" w:rsidR="0054341C">
      <w:pPr>
        <w:pStyle w:val="Tijeloteksta"/>
        <w:ind w:firstLine="708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</w:t>
      </w:r>
      <w:r w:rsidR="0054341C" w:rsidRPr="0054341C">
        <w:rPr>
          <w:color w:val="000000"/>
        </w:rPr>
        <w:lastRenderedPageBreak/>
        <w:t>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2C00B3" w:rsidP="002C00B3" w:rsidR="002C00B3">
      <w:pPr>
        <w:pStyle w:val="Tijeloteksta"/>
        <w:ind w:firstLine="708"/>
        <w:rPr>
          <w:color w:val="000000"/>
        </w:rPr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2C00B3" w:rsidP="008D5709" w:rsidR="002C00B3">
      <w:pPr>
        <w:pStyle w:val="Tijeloteksta"/>
        <w:ind w:firstLine="708"/>
      </w:pPr>
    </w:p>
    <w:p w:rsidRDefault="008F656F" w:rsidP="008D5709" w:rsidR="002C00B3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C00B3">
        <w:t>20. travnja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A456B9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24C2A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5971D1">
        <w:rPr>
          <w:lang w:val="pl-PL"/>
        </w:rPr>
        <w:t xml:space="preserve"> Dostava se smatra obavljenom istekom osomoga dana od dana objave ovog rješenja na mrežnoj stranici e-oglasna ploča Trgovačkog suda u Zagrebu (čl. 12. st. 1. SZ).</w:t>
      </w:r>
    </w:p>
    <w:p w:rsidRDefault="00F01105" w:rsidP="00F110C5" w:rsidR="00F01105" w:rsidRPr="00732F2C">
      <w:pPr>
        <w:jc w:val="both"/>
        <w:rPr>
          <w:lang w:val="pl-PL"/>
        </w:rPr>
      </w:pPr>
    </w:p>
    <w:p w:rsidRDefault="00732F2C" w:rsidP="00065B42" w:rsidR="00732F2C"/>
    <w:p w:rsidRDefault="00A24C2A" w:rsidP="00A24C2A" w:rsidR="00A24C2A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A24C2A" w:rsidP="00A24C2A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7395A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7395A">
          <w:rPr>
            <w:sz w:val="24"/>
            <w:szCs w:val="24"/>
          </w:rPr>
          <w:fldChar w:fldCharType="begin"/>
        </w:r>
        <w:r w:rsidRPr="00E7395A">
          <w:rPr>
            <w:sz w:val="24"/>
            <w:szCs w:val="24"/>
          </w:rPr>
          <w:instrText>PAGE   \* MERGEFORMAT</w:instrText>
        </w:r>
        <w:r w:rsidRPr="00E7395A">
          <w:rPr>
            <w:sz w:val="24"/>
            <w:szCs w:val="24"/>
          </w:rPr>
          <w:fldChar w:fldCharType="separate"/>
        </w:r>
        <w:r w:rsidR="00A24C2A">
          <w:rPr>
            <w:noProof/>
            <w:sz w:val="24"/>
            <w:szCs w:val="24"/>
          </w:rPr>
          <w:t>3</w:t>
        </w:r>
        <w:r w:rsidRPr="00E7395A">
          <w:rPr>
            <w:sz w:val="24"/>
            <w:szCs w:val="24"/>
          </w:rPr>
          <w:fldChar w:fldCharType="end"/>
        </w:r>
      </w:sdtContent>
    </w:sdt>
    <w:r w:rsidRPr="00E7395A">
      <w:rPr>
        <w:sz w:val="24"/>
        <w:szCs w:val="24"/>
      </w:rPr>
      <w:tab/>
    </w:r>
    <w:r w:rsidR="00060193" w:rsidRPr="00E7395A">
      <w:rPr>
        <w:sz w:val="24"/>
        <w:szCs w:val="24"/>
      </w:rPr>
      <w:t>85</w:t>
    </w:r>
    <w:r w:rsidRPr="00E7395A">
      <w:rPr>
        <w:sz w:val="24"/>
        <w:szCs w:val="24"/>
      </w:rPr>
      <w:t>. St-</w:t>
    </w:r>
    <w:r w:rsidR="00E7395A" w:rsidRPr="00E7395A">
      <w:rPr>
        <w:sz w:val="24"/>
        <w:szCs w:val="24"/>
      </w:rPr>
      <w:t>2796</w:t>
    </w:r>
    <w:r w:rsidRPr="00E7395A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13FF1"/>
    <w:rsid w:val="00134F3A"/>
    <w:rsid w:val="00160B46"/>
    <w:rsid w:val="0016126A"/>
    <w:rsid w:val="001861A1"/>
    <w:rsid w:val="001A762F"/>
    <w:rsid w:val="001E2FD2"/>
    <w:rsid w:val="001E4C49"/>
    <w:rsid w:val="0021298E"/>
    <w:rsid w:val="00225613"/>
    <w:rsid w:val="00233208"/>
    <w:rsid w:val="00250A6E"/>
    <w:rsid w:val="00260C00"/>
    <w:rsid w:val="00263FC1"/>
    <w:rsid w:val="002817DE"/>
    <w:rsid w:val="00297908"/>
    <w:rsid w:val="002C00B3"/>
    <w:rsid w:val="002C3072"/>
    <w:rsid w:val="002D5087"/>
    <w:rsid w:val="002D60CE"/>
    <w:rsid w:val="00302673"/>
    <w:rsid w:val="00302ECC"/>
    <w:rsid w:val="003D0115"/>
    <w:rsid w:val="003D70DD"/>
    <w:rsid w:val="003F3702"/>
    <w:rsid w:val="004005AE"/>
    <w:rsid w:val="00400D27"/>
    <w:rsid w:val="004079DC"/>
    <w:rsid w:val="00412D47"/>
    <w:rsid w:val="0046518B"/>
    <w:rsid w:val="00486422"/>
    <w:rsid w:val="00496278"/>
    <w:rsid w:val="004C428C"/>
    <w:rsid w:val="004E2330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971D1"/>
    <w:rsid w:val="005B004F"/>
    <w:rsid w:val="005F03BD"/>
    <w:rsid w:val="00606CC8"/>
    <w:rsid w:val="00657816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7F1BE6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E0A5D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24C2A"/>
    <w:rsid w:val="00A446AE"/>
    <w:rsid w:val="00A456B9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334FF"/>
    <w:rsid w:val="00C40A44"/>
    <w:rsid w:val="00C63030"/>
    <w:rsid w:val="00C70FDE"/>
    <w:rsid w:val="00C84C9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395A"/>
    <w:rsid w:val="00E757C5"/>
    <w:rsid w:val="00EF3D26"/>
    <w:rsid w:val="00F01105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4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 132. st. 1. SZ</izvorni_sadrzaj>
    <derivirana_varijabla naziv="DomainObject.Primjedba_1">poziv po čl 132. st. 1. SZ</derivirana_varijabla>
  </DomainObject.Primjedba>
  <DomainObject.Oznaka>
    <izvorni_sadrzaj>St-2796/2016-18</izvorni_sadrzaj>
    <derivirana_varijabla naziv="DomainObject.Oznaka_1">St-2796/2016-18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ARMAT SISTEM j.d.o.o.</izvorni_sadrzaj>
    <derivirana_varijabla naziv="DomainObject.Predmet.ProtustrankaFormated_1">  ARMAT SISTEM j.d.o.o.</derivirana_varijabla>
  </DomainObject.Predmet.ProtustrankaFormated>
  <DomainObject.Predmet.ProtustrankaFormatedOIB>
    <izvorni_sadrzaj>  ARMAT SISTEM j.d.o.o., OIB 52593461303</izvorni_sadrzaj>
    <derivirana_varijabla naziv="DomainObject.Predmet.ProtustrankaFormatedOIB_1">  ARMAT SISTEM j.d.o.o., OIB 52593461303</derivirana_varijabla>
  </DomainObject.Predmet.ProtustrankaFormatedOIB>
  <DomainObject.Predmet.ProtustrankaFormatedWithAdress>
    <izvorni_sadrzaj> ARMAT SISTEM j.d.o.o., Fruškogorska 9, 10360 Sesvete</izvorni_sadrzaj>
    <derivirana_varijabla naziv="DomainObject.Predmet.ProtustrankaFormatedWithAdress_1"> ARMAT SISTEM j.d.o.o., Fruškogorska 9, 10360 Sesvete</derivirana_varijabla>
  </DomainObject.Predmet.ProtustrankaFormatedWithAdress>
  <DomainObject.Predmet.ProtustrankaFormatedWithAdressOIB>
    <izvorni_sadrzaj> ARMAT SISTEM j.d.o.o., OIB 52593461303, Fruškogorska 9, 10360 Sesvete</izvorni_sadrzaj>
    <derivirana_varijabla naziv="DomainObject.Predmet.ProtustrankaFormatedWithAdressOIB_1"> ARMAT SISTEM j.d.o.o., OIB 52593461303, Fruškogorska 9, 10360 Sesvete</derivirana_varijabla>
  </DomainObject.Predmet.ProtustrankaFormatedWithAdressOIB>
  <DomainObject.Predmet.ProtustrankaWithAdress>
    <izvorni_sadrzaj>ARMAT SISTEM j.d.o.o. Fruškogorska 9, 10360 Sesvete</izvorni_sadrzaj>
    <derivirana_varijabla naziv="DomainObject.Predmet.ProtustrankaWithAdress_1">ARMAT SISTEM j.d.o.o. Fruškogorska 9, 10360 Sesvete</derivirana_varijabla>
  </DomainObject.Predmet.ProtustrankaWithAdress>
  <DomainObject.Predmet.ProtustrankaWithAdressOIB>
    <izvorni_sadrzaj>ARMAT SISTEM j.d.o.o., OIB 52593461303, Fruškogorska 9, 10360 Sesvete</izvorni_sadrzaj>
    <derivirana_varijabla naziv="DomainObject.Predmet.ProtustrankaWithAdressOIB_1">ARMAT SISTEM j.d.o.o., OIB 52593461303, Fruškogorska 9, 10360 Sesvete</derivirana_varijabla>
  </DomainObject.Predmet.ProtustrankaWithAdressOIB>
  <DomainObject.Predmet.ProtustrankaNazivFormated>
    <izvorni_sadrzaj>ARMAT SISTEM j.d.o.o.</izvorni_sadrzaj>
    <derivirana_varijabla naziv="DomainObject.Predmet.ProtustrankaNazivFormated_1">ARMAT SISTEM j.d.o.o.</derivirana_varijabla>
  </DomainObject.Predmet.ProtustrankaNazivFormated>
  <DomainObject.Predmet.ProtustrankaNazivFormatedOIB>
    <izvorni_sadrzaj>ARMAT SISTEM j.d.o.o., OIB 52593461303</izvorni_sadrzaj>
    <derivirana_varijabla naziv="DomainObject.Predmet.ProtustrankaNazivFormatedOIB_1">ARMAT SISTEM j.d.o.o., OIB 52593461303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ARMAT SISTEM j.d.o.o.; Kristijan Jeren</izvorni_sadrzaj>
    <derivirana_varijabla naziv="DomainObject.Predmet.StrankaFormated_1">  ARMAT SISTEM j.d.o.o.; Kristijan Jeren</derivirana_varijabla>
  </DomainObject.Predmet.StrankaFormated>
  <DomainObject.Predmet.StrankaFormatedOIB>
    <izvorni_sadrzaj>  ARMAT SISTEM j.d.o.o., OIB 52593461303; Kristijan Jeren, OIB 90803470579</izvorni_sadrzaj>
    <derivirana_varijabla naziv="DomainObject.Predmet.StrankaFormatedOIB_1">  ARMAT SISTEM j.d.o.o., OIB 52593461303; Kristijan Jeren, OIB 90803470579</derivirana_varijabla>
  </DomainObject.Predmet.StrankaFormatedOIB>
  <DomainObject.Predmet.StrankaFormatedWithAdress>
    <izvorni_sadrzaj> ARMAT SISTEM j.d.o.o., Fruškogorska 9, 10360 Sesvete; Kristijan Jeren, Fruškogorska 9, 10360 Sesvete</izvorni_sadrzaj>
    <derivirana_varijabla naziv="DomainObject.Predmet.StrankaFormatedWithAdress_1"> ARMAT SISTEM j.d.o.o., Fruškogorska 9, 10360 Sesvete; Kristijan Jeren, Fruškogorska 9, 10360 Sesvete</derivirana_varijabla>
  </DomainObject.Predmet.StrankaFormatedWithAdress>
  <DomainObject.Predmet.StrankaFormatedWithAdressOIB>
    <izvorni_sadrzaj> ARMAT SISTEM j.d.o.o., OIB 52593461303, Fruškogorska 9, 10360 Sesvete; Kristijan Jeren, OIB 90803470579, Fruškogorska 9, 10360 Sesvete</izvorni_sadrzaj>
    <derivirana_varijabla naziv="DomainObject.Predmet.StrankaFormatedWithAdressOIB_1"> ARMAT SISTEM j.d.o.o., OIB 52593461303, Fruškogorska 9, 10360 Sesvete; Kristijan Jeren, OIB 90803470579, Fruškogorska 9, 10360 Sesvete</derivirana_varijabla>
  </DomainObject.Predmet.StrankaFormatedWithAdressOIB>
  <DomainObject.Predmet.StrankaWithAdress>
    <izvorni_sadrzaj>ARMAT SISTEM j.d.o.o. Fruškogorska 9,10360 Sesvete,Kristijan Jeren Fruškogorska 9,10360 Sesvete</izvorni_sadrzaj>
    <derivirana_varijabla naziv="DomainObject.Predmet.StrankaWithAdress_1">ARMAT SISTEM j.d.o.o. Fruškogorska 9,10360 Sesvete,Kristijan Jeren Fruškogorska 9,10360 Sesvete</derivirana_varijabla>
  </DomainObject.Predmet.StrankaWithAdress>
  <DomainObject.Predmet.StrankaWithAdressOIB>
    <izvorni_sadrzaj>ARMAT SISTEM j.d.o.o., OIB 52593461303, Fruškogorska 9,10360 Sesvete,Kristijan Jeren, OIB 90803470579, Fruškogorska 9,10360 Sesvete</izvorni_sadrzaj>
    <derivirana_varijabla naziv="DomainObject.Predmet.StrankaWithAdressOIB_1">ARMAT SISTEM j.d.o.o., OIB 52593461303, Fruškogorska 9,10360 Sesvete,Kristijan Jeren, OIB 90803470579, Fruškogorska 9,10360 Sesvete</derivirana_varijabla>
  </DomainObject.Predmet.StrankaWithAdressOIB>
  <DomainObject.Predmet.StrankaNazivFormated>
    <izvorni_sadrzaj>ARMAT SISTEM j.d.o.o.,Kristijan Jeren</izvorni_sadrzaj>
    <derivirana_varijabla naziv="DomainObject.Predmet.StrankaNazivFormated_1">ARMAT SISTEM j.d.o.o.,Kristijan Jeren</derivirana_varijabla>
  </DomainObject.Predmet.StrankaNazivFormated>
  <DomainObject.Predmet.StrankaNazivFormatedOIB>
    <izvorni_sadrzaj>ARMAT SISTEM j.d.o.o., OIB 52593461303,Kristijan Jeren, OIB 90803470579</izvorni_sadrzaj>
    <derivirana_varijabla naziv="DomainObject.Predmet.StrankaNazivFormatedOIB_1">ARMAT SISTEM j.d.o.o., OIB 52593461303,Kristijan Jeren, OIB 90803470579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ARMAT SISTEM j.d.o.o.</item>
      <item>Kristijan Jeren</item>
    </izvorni_sadrzaj>
    <derivirana_varijabla naziv="DomainObject.Predmet.StrankaListFormated_1">
      <item>ARMAT SISTEM j.d.o.o.</item>
      <item>Kristijan Jeren</item>
    </derivirana_varijabla>
  </DomainObject.Predmet.StrankaListFormated>
  <DomainObject.Predmet.StrankaListFormatedOIB>
    <izvorni_sadrzaj>
      <item>ARMAT SISTEM j.d.o.o., OIB 52593461303</item>
      <item>Kristijan Jeren, OIB 90803470579</item>
    </izvorni_sadrzaj>
    <derivirana_varijabla naziv="DomainObject.Predmet.StrankaListFormatedOIB_1">
      <item>ARMAT SISTEM j.d.o.o., OIB 52593461303</item>
      <item>Kristijan Jeren, OIB 90803470579</item>
    </derivirana_varijabla>
  </DomainObject.Predmet.StrankaListFormatedOIB>
  <DomainObject.Predmet.StrankaListFormatedWithAdress>
    <izvorni_sadrzaj>
      <item>ARMAT SISTEM j.d.o.o., Fruškogorska 9, 10360 Sesvete</item>
      <item>Kristijan Jeren, Fruškogorska 9, 10360 Sesvete</item>
    </izvorni_sadrzaj>
    <derivirana_varijabla naziv="DomainObject.Predmet.StrankaListFormatedWithAdress_1">
      <item>ARMAT SISTEM j.d.o.o., Fruškogorska 9, 10360 Sesvete</item>
      <item>Kristijan Jeren, Fruškogorska 9, 10360 Sesvete</item>
    </derivirana_varijabla>
  </DomainObject.Predmet.StrankaListFormatedWithAdress>
  <DomainObject.Predmet.StrankaListFormatedWithAdressOIB>
    <izvorni_sadrzaj>
      <item>ARMAT SISTEM j.d.o.o., OIB 52593461303, Fruškogorska 9, 10360 Sesvete</item>
      <item>Kristijan Jeren, OIB 90803470579, Fruškogorska 9, 10360 Sesvete</item>
    </izvorni_sadrzaj>
    <derivirana_varijabla naziv="DomainObject.Predmet.StrankaListFormatedWithAdressOIB_1">
      <item>ARMAT SISTEM j.d.o.o., OIB 52593461303, Fruškogorska 9, 10360 Sesvete</item>
      <item>Kristijan Jeren, OIB 90803470579, Fruškogorska 9, 10360 Sesvete</item>
    </derivirana_varijabla>
  </DomainObject.Predmet.StrankaListFormatedWithAdressOIB>
  <DomainObject.Predmet.StrankaListNazivFormated>
    <izvorni_sadrzaj>
      <item>ARMAT SISTEM j.d.o.o.</item>
      <item>Kristijan Jeren</item>
    </izvorni_sadrzaj>
    <derivirana_varijabla naziv="DomainObject.Predmet.StrankaListNazivFormated_1">
      <item>ARMAT SISTEM j.d.o.o.</item>
      <item>Kristijan Jeren</item>
    </derivirana_varijabla>
  </DomainObject.Predmet.StrankaListNazivFormated>
  <DomainObject.Predmet.StrankaListNazivFormatedOIB>
    <izvorni_sadrzaj>
      <item>ARMAT SISTEM j.d.o.o., OIB 52593461303</item>
      <item>Kristijan Jeren, OIB 90803470579</item>
    </izvorni_sadrzaj>
    <derivirana_varijabla naziv="DomainObject.Predmet.StrankaListNazivFormatedOIB_1">
      <item>ARMAT SISTEM j.d.o.o., OIB 52593461303</item>
      <item>Kristijan Jeren, OIB 90803470579</item>
    </derivirana_varijabla>
  </DomainObject.Predmet.StrankaListNazivFormatedOIB>
  <DomainObject.Predmet.ProtuStrankaListFormated>
    <izvorni_sadrzaj>
      <item>ARMAT SISTEM j.d.o.o.</item>
    </izvorni_sadrzaj>
    <derivirana_varijabla naziv="DomainObject.Predmet.ProtuStrankaListFormated_1">
      <item>ARMAT SISTEM j.d.o.o.</item>
    </derivirana_varijabla>
  </DomainObject.Predmet.ProtuStrankaListFormated>
  <DomainObject.Predmet.ProtuStrankaListFormatedOIB>
    <izvorni_sadrzaj>
      <item>ARMAT SISTEM j.d.o.o., OIB 52593461303</item>
    </izvorni_sadrzaj>
    <derivirana_varijabla naziv="DomainObject.Predmet.ProtuStrankaListFormatedOIB_1">
      <item>ARMAT SISTEM j.d.o.o., OIB 52593461303</item>
    </derivirana_varijabla>
  </DomainObject.Predmet.ProtuStrankaListFormatedOIB>
  <DomainObject.Predmet.ProtuStrankaListFormatedWithAdress>
    <izvorni_sadrzaj>
      <item>ARMAT SISTEM j.d.o.o., Fruškogorska 9, 10360 Sesvete</item>
    </izvorni_sadrzaj>
    <derivirana_varijabla naziv="DomainObject.Predmet.ProtuStrankaListFormatedWithAdress_1">
      <item>ARMAT SISTEM j.d.o.o., Fruškogorska 9, 10360 Sesvete</item>
    </derivirana_varijabla>
  </DomainObject.Predmet.ProtuStrankaListFormatedWithAdress>
  <DomainObject.Predmet.ProtuStrankaListFormatedWithAdressOIB>
    <izvorni_sadrzaj>
      <item>ARMAT SISTEM j.d.o.o., OIB 52593461303, Fruškogorska 9, 10360 Sesvete</item>
    </izvorni_sadrzaj>
    <derivirana_varijabla naziv="DomainObject.Predmet.ProtuStrankaListFormatedWithAdressOIB_1">
      <item>ARMAT SISTEM j.d.o.o., OIB 52593461303, Fruškogorska 9, 10360 Sesvete</item>
    </derivirana_varijabla>
  </DomainObject.Predmet.ProtuStrankaListFormatedWithAdressOIB>
  <DomainObject.Predmet.ProtuStrankaListNazivFormated>
    <izvorni_sadrzaj>
      <item>ARMAT SISTEM j.d.o.o.</item>
    </izvorni_sadrzaj>
    <derivirana_varijabla naziv="DomainObject.Predmet.ProtuStrankaListNazivFormated_1">
      <item>ARMAT SISTEM j.d.o.o.</item>
    </derivirana_varijabla>
  </DomainObject.Predmet.ProtuStrankaListNazivFormated>
  <DomainObject.Predmet.ProtuStrankaListNazivFormatedOIB>
    <izvorni_sadrzaj>
      <item>ARMAT SISTEM j.d.o.o., OIB 52593461303</item>
    </izvorni_sadrzaj>
    <derivirana_varijabla naziv="DomainObject.Predmet.ProtuStrankaListNazivFormatedOIB_1">
      <item>ARMAT SISTEM j.d.o.o., OIB 52593461303</item>
    </derivirana_varijabla>
  </DomainObject.Predmet.ProtuStrankaListNazivFormatedOIB>
  <DomainObject.Predmet.OstaliListFormated>
    <izvorni_sadrzaj>
      <item>Jeren Kristijan</item>
    </izvorni_sadrzaj>
    <derivirana_varijabla naziv="DomainObject.Predmet.OstaliListFormated_1">
      <item>Jeren Kristijan</item>
    </derivirana_varijabla>
  </DomainObject.Predmet.OstaliListFormated>
  <DomainObject.Predmet.OstaliListFormatedOIB>
    <izvorni_sadrzaj>
      <item>Jeren Kristijan, OIB 90803470579</item>
    </izvorni_sadrzaj>
    <derivirana_varijabla naziv="DomainObject.Predmet.OstaliListFormatedOIB_1">
      <item>Jeren Kristijan, OIB 90803470579</item>
    </derivirana_varijabla>
  </DomainObject.Predmet.OstaliListFormatedOIB>
  <DomainObject.Predmet.OstaliListFormatedWithAdress>
    <izvorni_sadrzaj>
      <item>Jeren Kristijan, Fruškogorska 9, 10360 Sesvete</item>
    </izvorni_sadrzaj>
    <derivirana_varijabla naziv="DomainObject.Predmet.OstaliListFormatedWithAdress_1">
      <item>Jeren Kristijan, Fruškogorska 9, 10360 Sesvete</item>
    </derivirana_varijabla>
  </DomainObject.Predmet.OstaliListFormatedWithAdress>
  <DomainObject.Predmet.OstaliListFormatedWithAdressOIB>
    <izvorni_sadrzaj>
      <item>Jeren Kristijan, OIB 90803470579, Fruškogorska 9, 10360 Sesvete</item>
    </izvorni_sadrzaj>
    <derivirana_varijabla naziv="DomainObject.Predmet.OstaliListFormatedWithAdressOIB_1">
      <item>Jeren Kristijan, OIB 90803470579, Fruškogorska 9, 10360 Sesvete</item>
    </derivirana_varijabla>
  </DomainObject.Predmet.OstaliListFormatedWithAdressOIB>
  <DomainObject.Predmet.OstaliListNazivFormated>
    <izvorni_sadrzaj>
      <item>Jeren Kristijan</item>
    </izvorni_sadrzaj>
    <derivirana_varijabla naziv="DomainObject.Predmet.OstaliListNazivFormated_1">
      <item>Jeren Kristijan</item>
    </derivirana_varijabla>
  </DomainObject.Predmet.OstaliListNazivFormated>
  <DomainObject.Predmet.OstaliListNazivFormatedOIB>
    <izvorni_sadrzaj>
      <item>Jeren Kristijan, OIB 90803470579</item>
    </izvorni_sadrzaj>
    <derivirana_varijabla naziv="DomainObject.Predmet.OstaliListNazivFormatedOIB_1">
      <item>Jeren Kristijan, OIB 90803470579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St-2796/2016-18</izvorni_sadrzaj>
    <derivirana_varijabla naziv="DomainObject.PoslovniBrojDokumenta_1">St-2796/2016-18</derivirana_varijabla>
  </DomainObject.PoslovniBrojDokumenta>
  <DomainObject.Predmet.StrankaIDrugi>
    <izvorni_sadrzaj>ARMAT SISTEM j.d.o.o. i dr.</izvorni_sadrzaj>
    <derivirana_varijabla naziv="DomainObject.Predmet.StrankaIDrugi_1">ARMAT SISTEM j.d.o.o. i dr.</derivirana_varijabla>
  </DomainObject.Predmet.StrankaIDrugi>
  <DomainObject.Predmet.ProtustrankaIDrugi>
    <izvorni_sadrzaj>ARMAT SISTEM j.d.o.o.</izvorni_sadrzaj>
    <derivirana_varijabla naziv="DomainObject.Predmet.ProtustrankaIDrugi_1">ARMAT SISTEM j.d.o.o.</derivirana_varijabla>
  </DomainObject.Predmet.ProtustrankaIDrugi>
  <DomainObject.Predmet.StrankaIDrugiAdressOIB>
    <izvorni_sadrzaj>ARMAT SISTEM j.d.o.o., OIB 52593461303, Fruškogorska 9, 10360 Sesvete i dr.</izvorni_sadrzaj>
    <derivirana_varijabla naziv="DomainObject.Predmet.StrankaIDrugiAdressOIB_1">ARMAT SISTEM j.d.o.o., OIB 52593461303, Fruškogorska 9, 10360 Sesvete i dr.</derivirana_varijabla>
  </DomainObject.Predmet.StrankaIDrugiAdressOIB>
  <DomainObject.Predmet.ProtustrankaIDrugiAdressOIB>
    <izvorni_sadrzaj>ARMAT SISTEM j.d.o.o., OIB 52593461303, Fruškogorska 9, 10360 Sesvete</izvorni_sadrzaj>
    <derivirana_varijabla naziv="DomainObject.Predmet.ProtustrankaIDrugiAdressOIB_1">ARMAT SISTEM j.d.o.o., OIB 52593461303,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ARMAT SISTEM j.d.o.o.</item>
      <item>ARMAT SISTEM j.d.o.o.</item>
      <item>Jeren Kristijan</item>
      <item>Kristijan Jeren</item>
    </izvorni_sadrzaj>
    <derivirana_varijabla naziv="DomainObject.Predmet.SudioniciListNaziv_1">
      <item>ARMAT SISTEM j.d.o.o.</item>
      <item>ARMAT SISTEM j.d.o.o.</item>
      <item>Jeren Kristijan</item>
      <item>Kristijan Jeren</item>
    </derivirana_varijabla>
  </DomainObject.Predmet.SudioniciListNaziv>
  <DomainObject.Predmet.SudioniciListAdressOIB>
    <izvorni_sadrzaj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izvorni_sadrzaj>
    <derivirana_varijabla naziv="DomainObject.Predmet.SudioniciListAdressOIB_1"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52593461303</item>
      <item>, OIB 52593461303</item>
      <item>, OIB 90803470579</item>
      <item>, OIB 90803470579</item>
    </izvorni_sadrzaj>
    <derivirana_varijabla naziv="DomainObject.Predmet.SudioniciListNazivOIB_1">
      <item>, OIB 52593461303</item>
      <item>, OIB 52593461303</item>
      <item>, OIB 90803470579</item>
      <item>, OIB 90803470579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5FA1A-BE13-4902-B50E-C07456FF3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1147</properties:Words>
  <properties:Characters>6165</properties:Characters>
  <properties:Lines>126</properties:Lines>
  <properties:Paragraphs>32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2018-04-20T07:17:00Z</cp:lastPrinted>
  <dcterms:modified xmlns:xsi="http://www.w3.org/2001/XMLSchema-instance" xsi:type="dcterms:W3CDTF">2018-04-20T07:18:00Z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St-2796/2016-18 / Odluka - Rješenje (Poziv vjerovnicima_PREDUJAM_čl.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