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2d11" w14:paraId="2c22d11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9879F2" w:rsidRPr="009879F2">
        <w:rPr>
          <w:b/>
          <w:sz w:val="24"/>
        </w:rPr>
        <w:t>AFIRMACIJA VUKOVAR d.o.o.</w:t>
      </w:r>
      <w:r w:rsidRPr="003D5956">
        <w:rPr>
          <w:b/>
          <w:sz w:val="24"/>
        </w:rPr>
        <w:t xml:space="preserve">, </w:t>
      </w:r>
      <w:r w:rsidR="009879F2" w:rsidRPr="009879F2">
        <w:rPr>
          <w:b/>
          <w:sz w:val="24"/>
        </w:rPr>
        <w:t>Vukovar</w:t>
      </w:r>
      <w:r w:rsidRPr="003D5956">
        <w:rPr>
          <w:b/>
          <w:sz w:val="24"/>
        </w:rPr>
        <w:t xml:space="preserve">, </w:t>
      </w:r>
      <w:r w:rsidR="009879F2" w:rsidRPr="009879F2">
        <w:rPr>
          <w:b/>
          <w:sz w:val="24"/>
        </w:rPr>
        <w:t>Andrije Hebranga 1</w:t>
      </w:r>
      <w:r w:rsidRPr="003D5956">
        <w:rPr>
          <w:b/>
          <w:sz w:val="24"/>
        </w:rPr>
        <w:t xml:space="preserve">, MBS: </w:t>
      </w:r>
      <w:r w:rsidR="009879F2" w:rsidRPr="009879F2">
        <w:rPr>
          <w:b/>
          <w:sz w:val="24"/>
        </w:rPr>
        <w:t>030102594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9879F2" w:rsidRPr="009879F2">
        <w:rPr>
          <w:b/>
          <w:sz w:val="24"/>
        </w:rPr>
        <w:t>88507640325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22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9879F2" w:rsidRPr="009879F2">
        <w:rPr>
          <w:b/>
        </w:rPr>
        <w:t xml:space="preserve">Saša </w:t>
      </w:r>
      <w:proofErr w:type="spellStart"/>
      <w:r w:rsidR="009879F2" w:rsidRPr="009879F2">
        <w:rPr>
          <w:b/>
        </w:rPr>
        <w:t>Zekanović</w:t>
      </w:r>
      <w:proofErr w:type="spellEnd"/>
      <w:r w:rsidR="009879F2" w:rsidRPr="009879F2">
        <w:rPr>
          <w:b/>
        </w:rPr>
        <w:t>, OIB: 02844436009</w:t>
      </w:r>
      <w:r w:rsidRPr="00754992">
        <w:rPr>
          <w:b/>
        </w:rPr>
        <w:t xml:space="preserve">, </w:t>
      </w:r>
      <w:r w:rsidR="009879F2" w:rsidRPr="009879F2">
        <w:rPr>
          <w:b/>
        </w:rPr>
        <w:t>Vukovar, Trg Republike Hrvatske 2/7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9879F2">
        <w:rPr>
          <w:b/>
        </w:rPr>
        <w:t>AFIRMACIJA VUKOVAR d.o.o., Vukovar, Andrije Hebranga 1, MBS: 030102594</w:t>
      </w:r>
      <w:r w:rsidR="009879F2">
        <w:t xml:space="preserve">, </w:t>
      </w:r>
      <w:r w:rsidR="009879F2">
        <w:rPr>
          <w:b/>
        </w:rPr>
        <w:t>OIB: 88507640325</w:t>
      </w:r>
      <w:r w:rsidR="009879F2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9879F2">
        <w:rPr>
          <w:b/>
        </w:rPr>
        <w:t xml:space="preserve">Saša </w:t>
      </w:r>
      <w:proofErr w:type="spellStart"/>
      <w:r w:rsidR="009879F2">
        <w:rPr>
          <w:b/>
        </w:rPr>
        <w:t>Zekanović</w:t>
      </w:r>
      <w:proofErr w:type="spellEnd"/>
      <w:r w:rsidR="009879F2">
        <w:rPr>
          <w:b/>
        </w:rPr>
        <w:t>, Vukovar, Trg Republike Hrvatske 2/7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9879F2">
        <w:rPr>
          <w:b/>
        </w:rPr>
        <w:t xml:space="preserve">Saša </w:t>
      </w:r>
      <w:proofErr w:type="spellStart"/>
      <w:r w:rsidR="009879F2">
        <w:rPr>
          <w:b/>
        </w:rPr>
        <w:t>Zekanović</w:t>
      </w:r>
      <w:proofErr w:type="spellEnd"/>
      <w:r w:rsidR="009879F2">
        <w:rPr>
          <w:b/>
        </w:rPr>
        <w:t>, Vukovar, Trg Republike Hrvatske 2/7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9879F2">
        <w:rPr>
          <w:b/>
        </w:rPr>
        <w:t xml:space="preserve">Saša </w:t>
      </w:r>
      <w:proofErr w:type="spellStart"/>
      <w:r w:rsidR="009879F2">
        <w:rPr>
          <w:b/>
        </w:rPr>
        <w:t>Zekanović</w:t>
      </w:r>
      <w:proofErr w:type="spellEnd"/>
      <w:r w:rsidR="009879F2">
        <w:rPr>
          <w:b/>
        </w:rPr>
        <w:t>, Vukovar, Trg Republike Hrvatske 2/7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9879F2">
        <w:rPr>
          <w:b/>
        </w:rPr>
        <w:t xml:space="preserve">Saša </w:t>
      </w:r>
      <w:proofErr w:type="spellStart"/>
      <w:r w:rsidR="009879F2">
        <w:rPr>
          <w:b/>
        </w:rPr>
        <w:t>Zekanović</w:t>
      </w:r>
      <w:proofErr w:type="spellEnd"/>
      <w:r w:rsidR="009879F2">
        <w:rPr>
          <w:b/>
        </w:rPr>
        <w:t>, Vukovar, Trg Republike Hrvatske 2/7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22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3B0D85" w:rsidRPr="009879F2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</w:t>
      </w:r>
      <w:r w:rsidRPr="009879F2">
        <w:t xml:space="preserve">dužnika </w:t>
      </w:r>
      <w:r w:rsidR="009879F2" w:rsidRPr="009879F2">
        <w:t xml:space="preserve">Saša </w:t>
      </w:r>
      <w:proofErr w:type="spellStart"/>
      <w:r w:rsidR="009879F2" w:rsidRPr="009879F2">
        <w:t>Zekanović</w:t>
      </w:r>
      <w:proofErr w:type="spellEnd"/>
      <w:r w:rsidR="009879F2" w:rsidRPr="009879F2">
        <w:t>, Vukovar, Trg Republike Hrvatske 2/7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EE3442">
        <w:t>22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F9B" w:rsidR="00425F9B">
      <w:r>
        <w:separator/>
      </w:r>
    </w:p>
  </w:endnote>
  <w:endnote w:id="0" w:type="continuationSeparator">
    <w:p w:rsidRDefault="00425F9B" w:rsidR="00425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F9B" w:rsidR="00425F9B">
      <w:r>
        <w:separator/>
      </w:r>
    </w:p>
  </w:footnote>
  <w:footnote w:id="0" w:type="continuationSeparator">
    <w:p w:rsidRDefault="00425F9B" w:rsidR="00425F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5F9B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040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0117">
      <w:t>6 St-</w:t>
    </w:r>
    <w:r w:rsidR="00FC7F4E">
      <w:t>1834</w:t>
    </w:r>
    <w:r w:rsidR="00310117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FC7F4E">
      <w:t>1834</w:t>
    </w:r>
    <w:r>
      <w:t>/16-3</w:t>
    </w:r>
  </w:p>
  <w:p w:rsidRDefault="00425F9B" w:rsidP="00546D11" w:rsidR="00546D11">
    <w:pPr>
      <w:jc w:val="right"/>
    </w:pPr>
  </w:p>
  <w:p w:rsidRDefault="00425F9B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25F9B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4040A"/>
    <w:rsid w:val="00850AF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63CBE"/>
    <w:rsid w:val="009705EA"/>
    <w:rsid w:val="0098061D"/>
    <w:rsid w:val="009836D5"/>
    <w:rsid w:val="009879F2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C7F4E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4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4040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4040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40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40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4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4040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4040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40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40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</izvorni_sadrzaj>
    <derivirana_varijabla naziv="DomainObject.Predmet.SudioniciListNaziv_1">
      <item>FINA RC OSIJEK</item>
      <item>AFIRMACIJA VUKOVAR društvo s ograničenom odgovornošću za poslovanje nekretninama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</izvorni_sadrzaj>
    <derivirana_varijabla naziv="DomainObject.Predmet.SudioniciListNazivOIB_1">
      <item>, OIB 85821130368</item>
      <item>, OIB 88507640325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719BB-409B-4BCB-A5C1-AB3358E2D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503</properties:Words>
  <properties:Characters>2577</properties:Characters>
  <properties:Lines>111</properties:Lines>
  <properties:Paragraphs>24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2016-11-22T12:06:00Z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