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f8eb" w14:paraId="6edf8e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3D2F" w:rsidP="00C03D2F" w:rsidR="00C03D2F" w:rsidRPr="00C03D2F">
      <w:pPr>
        <w:spacing w:after="0"/>
        <w:jc w:val="right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>Poslovni broj: 3 St-102/2016-10</w:t>
      </w:r>
    </w:p>
    <w:p w:rsidRDefault="00C03D2F" w:rsidP="00C03D2F" w:rsidR="00C03D2F" w:rsidRPr="00C03D2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C03D2F">
        <w:rPr>
          <w:rFonts w:cs="Times New Roman" w:eastAsia="Times New Roman"/>
          <w:lang w:eastAsia="hr-HR"/>
        </w:rPr>
        <w:t>REPUBLIKA HRVATSKA</w:t>
      </w:r>
    </w:p>
    <w:p w:rsidRDefault="00C03D2F" w:rsidP="00C03D2F" w:rsidR="00C03D2F" w:rsidRPr="00C03D2F">
      <w:pPr>
        <w:spacing w:after="0"/>
        <w:ind w:firstLine="708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>TRGOVAČKI SUD U ZADRU</w:t>
      </w:r>
    </w:p>
    <w:p w:rsidRDefault="00C03D2F" w:rsidP="00C03D2F" w:rsidR="00C03D2F" w:rsidRPr="00C03D2F">
      <w:pPr>
        <w:spacing w:after="0"/>
        <w:ind w:firstLine="708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>Zadar, Dr. Franje Tuđmana 35</w:t>
      </w:r>
    </w:p>
    <w:p w:rsidRDefault="00C03D2F" w:rsidP="00C03D2F" w:rsidR="00C03D2F" w:rsidRPr="00C03D2F">
      <w:pPr>
        <w:spacing w:after="0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ab/>
        <w:t>R E PU B L I K A   H R V A T S K A</w:t>
      </w:r>
      <w:r w:rsidRPr="00C03D2F">
        <w:rPr>
          <w:rFonts w:cs="Times New Roman" w:eastAsia="Times New Roman"/>
          <w:lang w:eastAsia="hr-HR"/>
        </w:rPr>
        <w:tab/>
      </w:r>
    </w:p>
    <w:p w:rsidRDefault="00C03D2F" w:rsidP="00C03D2F" w:rsidR="00C03D2F" w:rsidRPr="00C03D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jc w:val="center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Z A K LJ U Č A K </w:t>
      </w:r>
    </w:p>
    <w:p w:rsidRDefault="00C03D2F" w:rsidP="00C03D2F" w:rsidR="00C03D2F" w:rsidRPr="00C03D2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jc w:val="both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ILIANA I NADIA j.d.o.o.</w:t>
      </w:r>
      <w:r w:rsidRPr="00C03D2F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03D2F">
        <w:rPr>
          <w:rFonts w:cs="Times New Roman" w:eastAsia="Times New Roman"/>
          <w:szCs w:val="20"/>
          <w:lang w:eastAsia="hr-HR"/>
        </w:rPr>
        <w:t>Starigrad</w:t>
      </w:r>
      <w:proofErr w:type="spellEnd"/>
      <w:r w:rsidRPr="00C03D2F">
        <w:rPr>
          <w:rFonts w:cs="Times New Roman" w:eastAsia="Times New Roman"/>
          <w:szCs w:val="20"/>
          <w:lang w:eastAsia="hr-HR"/>
        </w:rPr>
        <w:t xml:space="preserve">, Jose </w:t>
      </w:r>
      <w:proofErr w:type="spellStart"/>
      <w:r w:rsidRPr="00C03D2F">
        <w:rPr>
          <w:rFonts w:cs="Times New Roman" w:eastAsia="Times New Roman"/>
          <w:szCs w:val="20"/>
          <w:lang w:eastAsia="hr-HR"/>
        </w:rPr>
        <w:t>Dokoze</w:t>
      </w:r>
      <w:proofErr w:type="spellEnd"/>
      <w:r w:rsidRPr="00C03D2F">
        <w:rPr>
          <w:rFonts w:cs="Times New Roman" w:eastAsia="Times New Roman"/>
          <w:szCs w:val="20"/>
          <w:lang w:eastAsia="hr-HR"/>
        </w:rPr>
        <w:t xml:space="preserve"> 53, OIB: 29539804880,</w:t>
      </w:r>
      <w:r w:rsidRPr="00C03D2F">
        <w:rPr>
          <w:rFonts w:cs="Times New Roman" w:eastAsia="Times New Roman"/>
          <w:lang w:eastAsia="hr-HR"/>
        </w:rPr>
        <w:t xml:space="preserve"> 30. lipnja 2017. </w:t>
      </w:r>
    </w:p>
    <w:p w:rsidRDefault="00C03D2F" w:rsidP="00C03D2F" w:rsidR="00C03D2F" w:rsidRPr="00C0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jc w:val="center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z a k </w:t>
      </w:r>
      <w:proofErr w:type="spellStart"/>
      <w:r w:rsidRPr="00C03D2F">
        <w:rPr>
          <w:rFonts w:cs="Times New Roman" w:eastAsia="Times New Roman"/>
          <w:lang w:eastAsia="hr-HR"/>
        </w:rPr>
        <w:t>lj</w:t>
      </w:r>
      <w:proofErr w:type="spellEnd"/>
      <w:r w:rsidRPr="00C03D2F">
        <w:rPr>
          <w:rFonts w:cs="Times New Roman" w:eastAsia="Times New Roman"/>
          <w:lang w:eastAsia="hr-HR"/>
        </w:rPr>
        <w:t xml:space="preserve"> u č i o  j e</w:t>
      </w:r>
    </w:p>
    <w:p w:rsidRDefault="00C03D2F" w:rsidP="00C03D2F" w:rsidR="00C03D2F" w:rsidRPr="00C0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C03D2F" w:rsidP="00C03D2F" w:rsidR="00C03D2F" w:rsidRPr="00C0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C03D2F" w:rsidP="00C03D2F" w:rsidR="00C03D2F" w:rsidRPr="00C03D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C03D2F" w:rsidP="00C03D2F" w:rsidR="00C03D2F" w:rsidRPr="00C03D2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spacing w:after="0"/>
        <w:jc w:val="center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U Zadru 30. lipnja 2017. </w:t>
      </w:r>
    </w:p>
    <w:p w:rsidRDefault="00C03D2F" w:rsidP="00C03D2F" w:rsidR="00C03D2F" w:rsidRPr="00C03D2F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C03D2F" w:rsidP="00C03D2F" w:rsidR="00C03D2F" w:rsidRPr="00C03D2F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C03D2F" w:rsidP="00C03D2F" w:rsidR="00C03D2F" w:rsidRPr="00C03D2F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>Tina Grgas</w:t>
      </w:r>
    </w:p>
    <w:p w:rsidRDefault="00C03D2F" w:rsidP="00C03D2F" w:rsidR="00C03D2F" w:rsidRPr="00C03D2F">
      <w:pPr>
        <w:spacing w:after="0"/>
        <w:jc w:val="right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 </w:t>
      </w:r>
    </w:p>
    <w:p w:rsidRDefault="00C03D2F" w:rsidP="00C03D2F" w:rsidR="00C03D2F" w:rsidRPr="00C03D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>UPUTA O PRAVNOM LIJEKU</w:t>
      </w:r>
    </w:p>
    <w:p w:rsidRDefault="00C03D2F" w:rsidP="00C03D2F" w:rsidR="00C03D2F" w:rsidRPr="00C03D2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>Protiv ovog zaključka nije dopuštena žalba.</w:t>
      </w:r>
    </w:p>
    <w:p w:rsidRDefault="00C03D2F" w:rsidP="00C03D2F" w:rsidR="00C03D2F" w:rsidRPr="00C03D2F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C03D2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C03D2F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C03D2F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D2F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08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St-102/2016-8</izvorni_sadrzaj>
    <derivirana_varijabla naziv="DomainObject.Oznaka_1">St-102/2016-8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ILIANA I NADIA jednostavno društvo s ograničenom odgovornošću za ugostiteljstvo</izvorni_sadrzaj>
    <derivirana_varijabla naziv="DomainObject.Predmet.ProtustrankaFormated_1">  ILIANA I NADIA jednostavno društvo s ograničenom odgovornošću za ugostiteljstvo</derivirana_varijabla>
  </DomainObject.Predmet.ProtustrankaFormated>
  <DomainObject.Predmet.ProtustrankaFormatedOIB>
    <izvorni_sadrzaj>  ILIANA I NADIA jednostavno društvo s ograničenom odgovornošću za ugostiteljstvo, OIB 29539804880</izvorni_sadrzaj>
    <derivirana_varijabla naziv="DomainObject.Predmet.ProtustrankaFormatedOIB_1">  ILIANA I NADIA jednostavno društvo s ograničenom odgovornošću za ugostiteljstvo, OIB 29539804880</derivirana_varijabla>
  </DomainObject.Predmet.ProtustrankaFormatedOIB>
  <DomainObject.Predmet.ProtustrankaFormatedWithAdress>
    <izvorni_sadrzaj> ILIANA I NADIA jednostavno društvo s ograničenom odgovornošću za ugostiteljstvo, Jose Dokoze 53, 23244 Starigrad</izvorni_sadrzaj>
    <derivirana_varijabla naziv="DomainObject.Predmet.ProtustrankaFormatedWithAdress_1"> ILIANA I NADIA jednostavno društvo s ograničenom odgovornošću za ugostiteljstvo, Jose Dokoze 53, 23244 Starigrad</derivirana_varijabla>
  </DomainObject.Predmet.ProtustrankaFormatedWithAdress>
  <DomainObject.Predmet.ProtustrankaFormatedWithAdressOIB>
    <izvorni_sadrzaj> ILIANA I NADIA jednostavno društvo s ograničenom odgovornošću za ugostiteljstvo, OIB 29539804880, Jose Dokoze 53, 23244 Starigrad</izvorni_sadrzaj>
    <derivirana_varijabla naziv="DomainObject.Predmet.ProtustrankaFormatedWithAdressOIB_1"> ILIANA I NADIA jednostavno društvo s ograničenom odgovornošću za ugostiteljstvo, OIB 29539804880, Jose Dokoze 53, 23244 Starigrad</derivirana_varijabla>
  </DomainObject.Predmet.ProtustrankaFormatedWithAdressOIB>
  <DomainObject.Predmet.ProtustrankaWithAdress>
    <izvorni_sadrzaj>ILIANA I NADIA jednostavno društvo s ograničenom odgovornošću za ugostiteljstvo Jose Dokoze 53, 23244 Starigrad</izvorni_sadrzaj>
    <derivirana_varijabla naziv="DomainObject.Predmet.ProtustrankaWithAdress_1">ILIANA I NADIA jednostavno društvo s ograničenom odgovornošću za ugostiteljstvo Jose Dokoze 53, 23244 Starigrad</derivirana_varijabla>
  </DomainObject.Predmet.ProtustrankaWithAdress>
  <DomainObject.Predmet.ProtustrankaWithAdressOIB>
    <izvorni_sadrzaj>ILIANA I NADIA jednostavno društvo s ograničenom odgovornošću za ugostiteljstvo, OIB 29539804880, Jose Dokoze 53, 23244 Starigrad</izvorni_sadrzaj>
    <derivirana_varijabla naziv="DomainObject.Predmet.ProtustrankaWithAdressOIB_1">ILIANA I NADIA jednostavno društvo s ograničenom odgovornošću za ugostiteljstvo, OIB 29539804880, Jose Dokoze 53, 23244 Starigrad</derivirana_varijabla>
  </DomainObject.Predmet.ProtustrankaWithAdressOIB>
  <DomainObject.Predmet.ProtustrankaNazivFormated>
    <izvorni_sadrzaj>ILIANA I NADIA jednostavno društvo s ograničenom odgovornošću za ugostiteljstvo</izvorni_sadrzaj>
    <derivirana_varijabla naziv="DomainObject.Predmet.ProtustrankaNazivFormated_1">ILIANA I NADIA jednostavno društvo s ograničenom odgovornošću za ugostiteljstvo</derivirana_varijabla>
  </DomainObject.Predmet.ProtustrankaNazivFormated>
  <DomainObject.Predmet.ProtustrankaNazivFormatedOIB>
    <izvorni_sadrzaj>ILIANA I NADIA jednostavno društvo s ograničenom odgovornošću za ugostiteljstvo, OIB 29539804880</izvorni_sadrzaj>
    <derivirana_varijabla naziv="DomainObject.Predmet.ProtustrankaNazivFormatedOIB_1">ILIANA I NADIA jednostavno društvo s ograničenom odgovornošću za ugostiteljstvo, OIB 29539804880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5121.71</izvorni_sadrzaj>
    <derivirana_varijabla naziv="DomainObject.Predmet.TrenutnaVrijednost_1">5121.71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ILIANA I NADIA jednostavno društvo s ograničenom odgovornošću za ugostiteljstvo</item>
    </izvorni_sadrzaj>
    <derivirana_varijabla naziv="DomainObject.Predmet.ProtuStrankaListFormated_1">
      <item>ILIANA I NADIA jednostavno društvo s ograničenom odgovornošću za ugostiteljstvo</item>
    </derivirana_varijabla>
  </DomainObject.Predmet.ProtuStrankaListFormated>
  <DomainObject.Predmet.ProtuStrankaListFormatedOIB>
    <izvorni_sadrzaj>
      <item>ILIANA I NADIA jednostavno društvo s ograničenom odgovornošću za ugostiteljstvo, OIB 29539804880</item>
    </izvorni_sadrzaj>
    <derivirana_varijabla naziv="DomainObject.Predmet.ProtuStrankaListFormatedOIB_1">
      <item>ILIANA I NADIA jednostavno društvo s ograničenom odgovornošću za ugostiteljstvo, OIB 29539804880</item>
    </derivirana_varijabla>
  </DomainObject.Predmet.ProtuStrankaListFormatedOIB>
  <DomainObject.Predmet.ProtuStrankaListFormatedWithAdress>
    <izvorni_sadrzaj>
      <item>ILIANA I NADIA jednostavno društvo s ograničenom odgovornošću za ugostiteljstvo, Jose Dokoze 53, 23244 Starigrad</item>
    </izvorni_sadrzaj>
    <derivirana_varijabla naziv="DomainObject.Predmet.ProtuStrankaListFormatedWithAdress_1">
      <item>ILIANA I NADIA jednostavno društvo s ograničenom odgovornošću za ugostiteljstvo, Jose Dokoze 53, 23244 Starigrad</item>
    </derivirana_varijabla>
  </DomainObject.Predmet.ProtuStrankaListFormatedWithAdress>
  <DomainObject.Predmet.ProtuStrankaListFormatedWithAdressOIB>
    <izvorni_sadrzaj>
      <item>ILIANA I NADIA jednostavno društvo s ograničenom odgovornošću za ugostiteljstvo, OIB 29539804880, Jose Dokoze 53, 23244 Starigrad</item>
    </izvorni_sadrzaj>
    <derivirana_varijabla naziv="DomainObject.Predmet.ProtuStrankaListFormatedWithAdressOIB_1">
      <item>ILIANA I NADIA jednostavno društvo s ograničenom odgovornošću za ugostiteljstvo, OIB 29539804880, Jose Dokoze 53, 23244 Starigrad</item>
    </derivirana_varijabla>
  </DomainObject.Predmet.ProtuStrankaListFormatedWithAdressOIB>
  <DomainObject.Predmet.ProtuStrankaListNazivFormated>
    <izvorni_sadrzaj>
      <item>ILIANA I NADIA jednostavno društvo s ograničenom odgovornošću za ugostiteljstvo</item>
    </izvorni_sadrzaj>
    <derivirana_varijabla naziv="DomainObject.Predmet.ProtuStrankaListNazivFormated_1">
      <item>ILIANA I NADIA jednostavno društvo s ograničenom odgovornošću za ugostiteljstvo</item>
    </derivirana_varijabla>
  </DomainObject.Predmet.ProtuStrankaListNazivFormated>
  <DomainObject.Predmet.ProtuStrankaListNazivFormatedOIB>
    <izvorni_sadrzaj>
      <item>ILIANA I NADIA jednostavno društvo s ograničenom odgovornošću za ugostiteljstvo, OIB 29539804880</item>
    </izvorni_sadrzaj>
    <derivirana_varijabla naziv="DomainObject.Predmet.ProtuStrankaListNazivFormatedOIB_1">
      <item>ILIANA I NADIA jednostavno društvo s ograničenom odgovornošću za ugostiteljstvo, OIB 29539804880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St-102/2016-8</izvorni_sadrzaj>
    <derivirana_varijabla naziv="DomainObject.PoslovniBrojDokumenta_1">St-102/2016-8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ILIANA I NADIA jednostavno društvo s ograničenom odgovornošću za ugostiteljstvo</izvorni_sadrzaj>
    <derivirana_varijabla naziv="DomainObject.Predmet.ProtustrankaIDrugi_1">ILIANA I NADIA jednostavno društvo s ograničenom odgovornošću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ILIANA I NADIA jednostavno društvo s ograničenom odgovornošću za ugostiteljstvo, OIB 29539804880, Jose Dokoze 53, 23244 Starigrad</izvorni_sadrzaj>
    <derivirana_varijabla naziv="DomainObject.Predmet.ProtustrankaIDrugiAdressOIB_1">ILIANA I NADIA jednostavno društvo s ograničenom odgovornošću za ugostiteljstvo, OIB 29539804880, Jose Dokoze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ILIANA I NADIA jednostavno društvo s ograničenom odgovornošću za ugostiteljstvo</item>
    </izvorni_sadrzaj>
    <derivirana_varijabla naziv="DomainObject.Predmet.SudioniciListNaziv_1">
      <item>FINA</item>
      <item>ILIANA I NADIA jednostavno društvo s ograničenom odgovornošću za ugostiteljstvo</item>
    </derivirana_varijabla>
  </DomainObject.Predmet.SudioniciListNaziv>
  <DomainObject.Predmet.SudioniciListAdressOIB>
    <izvorni_sadrzaj>
      <item>FINA, OIB 85821130368</item>
      <item>ILIANA I NADIA jednostavno društvo s ograničenom odgovornošću za ugostiteljstvo, OIB 29539804880, Jose Dokoze 53,23244 Starigrad</item>
    </izvorni_sadrzaj>
    <derivirana_varijabla naziv="DomainObject.Predmet.SudioniciListAdressOIB_1">
      <item>FINA, OIB 85821130368</item>
      <item>ILIANA I NADIA jednostavno društvo s ograničenom odgovornošću za ugostiteljstvo, OIB 29539804880, Jose Dokoze 53,23244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E996C-7055-4F8E-A1FA-4B6216BE1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1113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2017-07-03T07:34:00Z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St-102/2016-8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