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e3a8" w14:paraId="792e3a8" w:rsidRDefault="003154D9" w:rsidP="003154D9" w:rsidR="003154D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4D9" w:rsidP="003154D9" w:rsidR="003154D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54D9" w:rsidP="003154D9" w:rsidR="003154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54D9" w:rsidP="003154D9" w:rsidR="003154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54D9" w:rsidP="003154D9" w:rsidR="003154D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54D9" w:rsidP="003154D9" w:rsidR="003154D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154D9" w:rsidP="003154D9" w:rsidR="003154D9" w:rsidRPr="005D578C">
      <w:pPr>
        <w:jc w:val="center"/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BE04C0" w:rsidRPr="00BE04C0">
        <w:rPr>
          <w:iCs/>
        </w:rPr>
        <w:t xml:space="preserve">na temelju prijedloga sudske savjetnice Mihaele Kaligari, </w:t>
      </w:r>
      <w:r w:rsidRPr="00BE04C0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FAST FOOD BOYS j. d. o. o. Pula, Rakovčeva 22, OIB </w:t>
      </w:r>
      <w:r w:rsidRPr="003154D9">
        <w:rPr>
          <w:rFonts w:cs="Times New Roman" w:eastAsia="Times New Roman"/>
          <w:szCs w:val="24"/>
        </w:rPr>
        <w:t>95908486705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54D9">
        <w:rPr>
          <w:rFonts w:cs="Times New Roman" w:eastAsia="Times New Roman"/>
          <w:szCs w:val="24"/>
        </w:rPr>
        <w:t>040311754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E04C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BE04C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FAST FOOD BOYS j. d. o. o. Pula, Rakovčeva 22, OIB </w:t>
      </w:r>
      <w:r w:rsidRPr="003154D9">
        <w:rPr>
          <w:rFonts w:cs="Times New Roman" w:eastAsia="Times New Roman"/>
          <w:szCs w:val="24"/>
        </w:rPr>
        <w:t>95908486705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54D9">
        <w:rPr>
          <w:rFonts w:cs="Times New Roman" w:eastAsia="Times New Roman"/>
          <w:szCs w:val="24"/>
        </w:rPr>
        <w:t>040311754</w:t>
      </w:r>
      <w:r w:rsidR="00BE04C0">
        <w:rPr>
          <w:rFonts w:cs="Times New Roman" w:eastAsia="Times New Roman"/>
          <w:szCs w:val="24"/>
        </w:rPr>
        <w:t>.</w:t>
      </w: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154D9" w:rsidP="003154D9" w:rsidR="003154D9">
      <w:pPr>
        <w:rPr>
          <w:rFonts w:cs="Times New Roman" w:eastAsia="Times New Roman"/>
          <w:szCs w:val="20"/>
        </w:rPr>
      </w:pPr>
    </w:p>
    <w:p w:rsidRDefault="003154D9" w:rsidP="003154D9" w:rsidR="003154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FAST FOOD BOYS j. d. o. o. Pula, Rakovčeva 22, OIB </w:t>
      </w:r>
      <w:r w:rsidRPr="003154D9">
        <w:rPr>
          <w:rFonts w:cs="Times New Roman" w:eastAsia="Times New Roman"/>
          <w:szCs w:val="24"/>
        </w:rPr>
        <w:t>95908486705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54D9">
        <w:rPr>
          <w:rFonts w:cs="Times New Roman" w:eastAsia="Times New Roman"/>
          <w:szCs w:val="24"/>
        </w:rPr>
        <w:t>040311754</w:t>
      </w:r>
      <w:r>
        <w:rPr>
          <w:rFonts w:cs="Times New Roman" w:eastAsia="Times New Roman"/>
          <w:szCs w:val="24"/>
        </w:rPr>
        <w:t>.</w:t>
      </w:r>
    </w:p>
    <w:p w:rsidRDefault="003154D9" w:rsidP="003154D9" w:rsidR="003154D9">
      <w:pPr>
        <w:ind w:firstLine="709"/>
        <w:rPr>
          <w:rFonts w:cs="Times New Roman" w:eastAsia="Times New Roman"/>
          <w:szCs w:val="24"/>
        </w:rPr>
      </w:pPr>
    </w:p>
    <w:p w:rsidRDefault="003154D9" w:rsidP="003154D9" w:rsidR="003154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FAST FOOD BOYS j. d. o. o. Pula, Rakovčeva 22, OIB </w:t>
      </w:r>
      <w:r w:rsidRPr="003154D9">
        <w:rPr>
          <w:rFonts w:cs="Times New Roman" w:eastAsia="Times New Roman"/>
          <w:szCs w:val="24"/>
        </w:rPr>
        <w:t>95908486705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54D9">
        <w:rPr>
          <w:rFonts w:cs="Times New Roman" w:eastAsia="Times New Roman"/>
          <w:szCs w:val="24"/>
        </w:rPr>
        <w:t>040311754</w:t>
      </w:r>
      <w:r>
        <w:rPr>
          <w:rFonts w:cs="Times New Roman" w:eastAsia="Times New Roman"/>
          <w:szCs w:val="24"/>
        </w:rPr>
        <w:t>.</w:t>
      </w:r>
    </w:p>
    <w:p w:rsidRDefault="003154D9" w:rsidP="003154D9" w:rsidR="003154D9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54D9" w:rsidP="003154D9" w:rsidR="003154D9">
      <w:pPr>
        <w:ind w:firstLine="708"/>
        <w:rPr>
          <w:rFonts w:cs="Times New Roman" w:eastAsia="Times New Roman"/>
          <w:szCs w:val="24"/>
        </w:rPr>
      </w:pPr>
    </w:p>
    <w:p w:rsidRDefault="003154D9" w:rsidP="003154D9" w:rsidR="003154D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FAST FOOD BOYS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St-1323/2015-3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154D9" w:rsidP="003154D9" w:rsidR="003154D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E04C0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BE04C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54D9" w:rsidP="003154D9" w:rsidR="003154D9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154D9" w:rsidP="003154D9" w:rsidR="003154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154D9" w:rsidP="003154D9" w:rsidR="003154D9">
      <w:pPr>
        <w:jc w:val="left"/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left"/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E04C0" w:rsidP="00BE04C0" w:rsidR="00BE04C0" w:rsidRPr="00BE04C0">
      <w:pPr>
        <w:ind w:firstLine="708"/>
        <w:rPr>
          <w:iCs/>
        </w:rPr>
      </w:pPr>
      <w:r w:rsidRPr="00BE04C0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BE04C0" w:rsidP="00BE04C0" w:rsidR="00BE04C0" w:rsidRPr="00BE04C0">
      <w:pPr>
        <w:rPr>
          <w:iCs/>
        </w:rPr>
      </w:pPr>
      <w:r w:rsidRPr="00BE04C0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154D9" w:rsidP="003154D9" w:rsidR="003154D9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rPr>
          <w:rFonts w:cs="Times New Roman" w:eastAsia="Times New Roman"/>
          <w:szCs w:val="24"/>
        </w:rPr>
      </w:pPr>
    </w:p>
    <w:p w:rsidRDefault="003154D9" w:rsidP="003154D9" w:rsidR="003154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54D9" w:rsidP="003154D9" w:rsidR="003154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154D9" w:rsidP="003154D9" w:rsidR="003154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FAST FOOD BOYS j. d. o. o. Pula, Rakovčeva 22,</w:t>
      </w:r>
    </w:p>
    <w:p w:rsidRDefault="003154D9" w:rsidP="003154D9" w:rsidR="003154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Martina Kitonić, Pula, Teslina 18, </w:t>
      </w:r>
    </w:p>
    <w:p w:rsidRDefault="003154D9" w:rsidP="003154D9" w:rsidR="003154D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154D9" w:rsidP="003154D9" w:rsidR="003154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154D9" w:rsidP="003154D9" w:rsidR="003154D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3154D9" w:rsidP="003154D9" w:rsidR="003154D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154D9" w:rsidP="003154D9" w:rsidR="003154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154D9" w:rsidP="003154D9" w:rsidR="003154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154D9" w:rsidP="003154D9" w:rsidR="003154D9"/>
    <w:p w:rsidRDefault="003154D9" w:rsidP="003154D9" w:rsidR="003154D9"/>
    <w:p w:rsidRDefault="003154D9" w:rsidP="003154D9" w:rsidR="003154D9"/>
    <w:p w:rsidRDefault="003154D9" w:rsidP="003154D9" w:rsidR="003154D9"/>
    <w:p w:rsidRDefault="003154D9" w:rsidP="003154D9" w:rsidR="003154D9"/>
    <w:p w:rsidRDefault="003154D9" w:rsidP="003154D9" w:rsidR="003154D9"/>
    <w:p w:rsidRDefault="003154D9" w:rsidP="003154D9" w:rsidR="003154D9"/>
    <w:p w:rsidRDefault="00DC362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4D9" w:rsidP="003154D9" w:rsidR="003154D9">
      <w:r>
        <w:separator/>
      </w:r>
    </w:p>
  </w:endnote>
  <w:endnote w:id="0" w:type="continuationSeparator">
    <w:p w:rsidRDefault="003154D9" w:rsidP="003154D9" w:rsidR="00315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4D9" w:rsidP="003154D9" w:rsidR="003154D9">
      <w:r>
        <w:separator/>
      </w:r>
    </w:p>
  </w:footnote>
  <w:footnote w:id="0" w:type="continuationSeparator">
    <w:p w:rsidRDefault="003154D9" w:rsidP="003154D9" w:rsidR="00315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4D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C36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St-1323/2015-5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4D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St-1323/2015-5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0C2"/>
    <w:rsid w:val="003154D9"/>
    <w:rsid w:val="006430C2"/>
    <w:rsid w:val="0075528E"/>
    <w:rsid w:val="0079403F"/>
    <w:rsid w:val="00BE04C0"/>
    <w:rsid w:val="00DC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4D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4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154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54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54D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4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4D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6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36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36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36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4D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4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154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54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4D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4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4D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6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36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36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36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6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St-1323/2015</izvorni_sadrzaj>
    <derivirana_varijabla naziv="DomainObject.Predmet.OznakaBroj_1">St-1323/2015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FAST FOOD BOYS j.d.o.o. PULA</izvorni_sadrzaj>
    <derivirana_varijabla naziv="DomainObject.Predmet.ProtustrankaFormated_1">  FAST FOOD BOYS j.d.o.o. PULA</derivirana_varijabla>
  </DomainObject.Predmet.ProtustrankaFormated>
  <DomainObject.Predmet.ProtustrankaFormatedOIB>
    <izvorni_sadrzaj>  FAST FOOD BOYS j.d.o.o. PULA, OIB 95908486705</izvorni_sadrzaj>
    <derivirana_varijabla naziv="DomainObject.Predmet.ProtustrankaFormatedOIB_1">  FAST FOOD BOYS j.d.o.o. PULA, OIB 95908486705</derivirana_varijabla>
  </DomainObject.Predmet.ProtustrankaFormatedOIB>
  <DomainObject.Predmet.ProtustrankaFormatedWithAdress>
    <izvorni_sadrzaj> FAST FOOD BOYS j.d.o.o. PULA, Rakovčeva 22, 52100 Pula</izvorni_sadrzaj>
    <derivirana_varijabla naziv="DomainObject.Predmet.ProtustrankaFormatedWithAdress_1"> FAST FOOD BOYS j.d.o.o. PULA, Rakovčeva 22, 52100 Pula</derivirana_varijabla>
  </DomainObject.Predmet.ProtustrankaFormatedWithAdress>
  <DomainObject.Predmet.ProtustrankaFormatedWithAdressOIB>
    <izvorni_sadrzaj> FAST FOOD BOYS j.d.o.o. PULA, OIB 95908486705, Rakovčeva 22, 52100 Pula</izvorni_sadrzaj>
    <derivirana_varijabla naziv="DomainObject.Predmet.ProtustrankaFormatedWithAdressOIB_1"> FAST FOOD BOYS j.d.o.o. PULA, OIB 95908486705, Rakovčeva 22, 52100 Pula</derivirana_varijabla>
  </DomainObject.Predmet.ProtustrankaFormatedWithAdressOIB>
  <DomainObject.Predmet.ProtustrankaWithAdress>
    <izvorni_sadrzaj>FAST FOOD BOYS j.d.o.o. PULA Rakovčeva 22, 52100 Pula</izvorni_sadrzaj>
    <derivirana_varijabla naziv="DomainObject.Predmet.ProtustrankaWithAdress_1">FAST FOOD BOYS j.d.o.o. PULA Rakovčeva 22, 52100 Pula</derivirana_varijabla>
  </DomainObject.Predmet.ProtustrankaWithAdress>
  <DomainObject.Predmet.ProtustrankaWithAdressOIB>
    <izvorni_sadrzaj>FAST FOOD BOYS j.d.o.o. PULA, OIB 95908486705, Rakovčeva 22, 52100 Pula</izvorni_sadrzaj>
    <derivirana_varijabla naziv="DomainObject.Predmet.ProtustrankaWithAdressOIB_1">FAST FOOD BOYS j.d.o.o. PULA, OIB 95908486705, Rakovčeva 22, 52100 Pula</derivirana_varijabla>
  </DomainObject.Predmet.ProtustrankaWithAdressOIB>
  <DomainObject.Predmet.ProtustrankaNazivFormated>
    <izvorni_sadrzaj>FAST FOOD BOYS j.d.o.o. PULA</izvorni_sadrzaj>
    <derivirana_varijabla naziv="DomainObject.Predmet.ProtustrankaNazivFormated_1">FAST FOOD BOYS j.d.o.o. PULA</derivirana_varijabla>
  </DomainObject.Predmet.ProtustrankaNazivFormated>
  <DomainObject.Predmet.ProtustrankaNazivFormatedOIB>
    <izvorni_sadrzaj>FAST FOOD BOYS j.d.o.o. PULA, OIB 95908486705</izvorni_sadrzaj>
    <derivirana_varijabla naziv="DomainObject.Predmet.ProtustrankaNazivFormatedOIB_1">FAST FOOD BOYS j.d.o.o. PULA, OIB 95908486705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39041.34</izvorni_sadrzaj>
    <derivirana_varijabla naziv="DomainObject.Predmet.TrenutnaVrijednost_1">39041.34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FAST FOOD BOYS j.d.o.o. PULA</item>
    </izvorni_sadrzaj>
    <derivirana_varijabla naziv="DomainObject.Predmet.ProtuStrankaListFormated_1">
      <item>FAST FOOD BOYS j.d.o.o. PULA</item>
    </derivirana_varijabla>
  </DomainObject.Predmet.ProtuStrankaListFormated>
  <DomainObject.Predmet.ProtuStrankaListFormatedOIB>
    <izvorni_sadrzaj>
      <item>FAST FOOD BOYS j.d.o.o. PULA, OIB 95908486705</item>
    </izvorni_sadrzaj>
    <derivirana_varijabla naziv="DomainObject.Predmet.ProtuStrankaListFormatedOIB_1">
      <item>FAST FOOD BOYS j.d.o.o. PULA, OIB 95908486705</item>
    </derivirana_varijabla>
  </DomainObject.Predmet.ProtuStrankaListFormatedOIB>
  <DomainObject.Predmet.ProtuStrankaListFormatedWithAdress>
    <izvorni_sadrzaj>
      <item>FAST FOOD BOYS j.d.o.o. PULA, Rakovčeva 22, 52100 Pula</item>
    </izvorni_sadrzaj>
    <derivirana_varijabla naziv="DomainObject.Predmet.ProtuStrankaListFormatedWithAdress_1">
      <item>FAST FOOD BOYS j.d.o.o. PULA, Rakovčeva 22, 52100 Pula</item>
    </derivirana_varijabla>
  </DomainObject.Predmet.ProtuStrankaListFormatedWithAdress>
  <DomainObject.Predmet.ProtuStrankaListFormatedWithAdressOIB>
    <izvorni_sadrzaj>
      <item>FAST FOOD BOYS j.d.o.o. PULA, OIB 95908486705, Rakovčeva 22, 52100 Pula</item>
    </izvorni_sadrzaj>
    <derivirana_varijabla naziv="DomainObject.Predmet.ProtuStrankaListFormatedWithAdressOIB_1">
      <item>FAST FOOD BOYS j.d.o.o. PULA, OIB 95908486705, Rakovčeva 22, 52100 Pula</item>
    </derivirana_varijabla>
  </DomainObject.Predmet.ProtuStrankaListFormatedWithAdressOIB>
  <DomainObject.Predmet.ProtuStrankaListNazivFormated>
    <izvorni_sadrzaj>
      <item>FAST FOOD BOYS j.d.o.o. PULA</item>
    </izvorni_sadrzaj>
    <derivirana_varijabla naziv="DomainObject.Predmet.ProtuStrankaListNazivFormated_1">
      <item>FAST FOOD BOYS j.d.o.o. PULA</item>
    </derivirana_varijabla>
  </DomainObject.Predmet.ProtuStrankaListNazivFormated>
  <DomainObject.Predmet.ProtuStrankaListNazivFormatedOIB>
    <izvorni_sadrzaj>
      <item>FAST FOOD BOYS j.d.o.o. PULA, OIB 95908486705</item>
    </izvorni_sadrzaj>
    <derivirana_varijabla naziv="DomainObject.Predmet.ProtuStrankaListNazivFormatedOIB_1">
      <item>FAST FOOD BOYS j.d.o.o. PULA, OIB 95908486705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FAST FOOD BOYS j.d.o.o. PULA</izvorni_sadrzaj>
    <derivirana_varijabla naziv="DomainObject.Predmet.ProtustrankaIDrugi_1">FAST FOOD BOYS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FAST FOOD BOYS j.d.o.o. PULA, OIB 95908486705, Rakovčeva 22, 52100 Pula</izvorni_sadrzaj>
    <derivirana_varijabla naziv="DomainObject.Predmet.ProtustrankaIDrugiAdressOIB_1">FAST FOOD BOYS j.d.o.o. PULA, OIB 95908486705, Rakovčeva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FAST FOOD BOYS j.d.o.o. PULA</item>
    </izvorni_sadrzaj>
    <derivirana_varijabla naziv="DomainObject.Predmet.SudioniciListNaziv_1">
      <item>FINANCIJSKA AGENCIJA, RC RIJEKA, PODRUŽNICA PULA, PULA</item>
      <item>FAST FOOD BOYS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FAST FOOD BOYS j.d.o.o. PULA, OIB 95908486705, Rakovčeva 22,52100 Pula</item>
    </izvorni_sadrzaj>
    <derivirana_varijabla naziv="DomainObject.Predmet.SudioniciListAdressOIB_1">
      <item>FINANCIJSKA AGENCIJA, RC RIJEKA, PODRUŽNICA PULA, PULA, OIB 85821130368, Ulica grada Vukovara 70,10000 Zagreb</item>
      <item>FAST FOOD BOYS j.d.o.o. PULA, OIB 95908486705, Rakovčeva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95908486705</item>
    </izvorni_sadrzaj>
    <derivirana_varijabla naziv="DomainObject.Predmet.SudioniciListNazivOIB_1">
      <item>, OIB 85821130368</item>
      <item>, OIB 95908486705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3057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2016-03-23T13:35:00Z</dcterms:created>
  <dc:creator>Mihaela Kaligari</dc:creator>
  <dc:description/>
  <cp:keywords/>
  <cp:lastModifiedBy>Lorena Paris Aničić</cp:lastModifiedBy>
  <dcterms:modified xmlns:xsi="http://www.w3.org/2001/XMLSchema-instance" xsi:type="dcterms:W3CDTF">2016-04-13T13:03:00Z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