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3b3f" w14:paraId="66c3b3f" w:rsidRDefault="00353238" w:rsidR="00353238" w:rsidRPr="00FD6DD6">
      <w:pPr>
        <w15:collapsed w:val="false"/>
      </w:pPr>
      <w:bookmarkStart w:name="_GoBack" w:id="0"/>
      <w:bookmarkEnd w:id="0"/>
    </w:p>
    <w:p w:rsidRDefault="00FD6DD6" w:rsidR="00353238" w:rsidRPr="00FD6DD6"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FD6DD6">
      <w:pPr>
        <w:rPr>
          <w:bCs/>
        </w:rPr>
      </w:pPr>
      <w:r w:rsidRPr="00FD6DD6">
        <w:t xml:space="preserve">    </w:t>
      </w:r>
      <w:r w:rsidRPr="00FD6DD6">
        <w:rPr>
          <w:bCs/>
        </w:rPr>
        <w:t xml:space="preserve">REPUBLIKA HRVATSKA </w:t>
      </w:r>
    </w:p>
    <w:p w:rsidRDefault="00353238" w:rsidR="000B7674" w:rsidRPr="00FD6DD6">
      <w:pPr>
        <w:rPr>
          <w:bCs/>
        </w:rPr>
      </w:pPr>
      <w:r w:rsidRPr="00FD6DD6">
        <w:rPr>
          <w:bCs/>
        </w:rPr>
        <w:t>TRGOVAČKI</w:t>
      </w:r>
      <w:r w:rsidR="00BD2110" w:rsidRPr="00FD6DD6">
        <w:rPr>
          <w:bCs/>
        </w:rPr>
        <w:t xml:space="preserve"> SUD U ZAGREBU</w:t>
      </w:r>
      <w:r w:rsidR="00BD2110" w:rsidRPr="00FD6DD6">
        <w:rPr>
          <w:bCs/>
        </w:rPr>
        <w:tab/>
      </w:r>
    </w:p>
    <w:p w:rsidRDefault="000B7674" w:rsidR="00353238" w:rsidRPr="00FD6DD6">
      <w:pPr>
        <w:rPr>
          <w:bCs/>
        </w:rPr>
      </w:pPr>
      <w:r w:rsidRPr="00FD6DD6">
        <w:rPr>
          <w:bCs/>
        </w:rPr>
        <w:t>Zagreb, Amruševa 2/II</w:t>
      </w:r>
      <w:r w:rsidRPr="00FD6DD6">
        <w:rPr>
          <w:bCs/>
        </w:rPr>
        <w:tab/>
      </w:r>
      <w:r w:rsidR="00BD2110" w:rsidRPr="00FD6DD6">
        <w:rPr>
          <w:bCs/>
        </w:rPr>
        <w:tab/>
      </w:r>
      <w:r w:rsidR="00BD2110" w:rsidRPr="00FD6DD6">
        <w:rPr>
          <w:bCs/>
        </w:rPr>
        <w:tab/>
      </w:r>
      <w:r w:rsidR="00BD2110" w:rsidRPr="00FD6DD6">
        <w:rPr>
          <w:bCs/>
        </w:rPr>
        <w:tab/>
      </w:r>
      <w:r w:rsidR="00FD6DD6">
        <w:rPr>
          <w:bCs/>
        </w:rPr>
        <w:tab/>
      </w:r>
      <w:r w:rsidR="00FD6DD6">
        <w:rPr>
          <w:bCs/>
        </w:rPr>
        <w:tab/>
      </w:r>
      <w:r w:rsidR="00FD6DD6">
        <w:rPr>
          <w:bCs/>
        </w:rPr>
        <w:tab/>
        <w:t>31-ST-</w:t>
      </w:r>
      <w:r w:rsidR="00F54EAE">
        <w:rPr>
          <w:bCs/>
        </w:rPr>
        <w:t>2116/16-16</w:t>
      </w:r>
    </w:p>
    <w:p w:rsidRDefault="00FD6DD6" w:rsidP="00FD6DD6" w:rsidR="00353238" w:rsidRPr="00FD6DD6">
      <w:pPr>
        <w:jc w:val="center"/>
        <w:rPr>
          <w:bCs/>
        </w:rPr>
      </w:pPr>
      <w:r>
        <w:rPr>
          <w:bCs/>
        </w:rPr>
        <w:t xml:space="preserve">R E P U B L I K A    H R V A T S K A </w:t>
      </w:r>
    </w:p>
    <w:p w:rsidRDefault="00353238" w:rsidR="00353238" w:rsidRPr="00FD6DD6">
      <w:pPr>
        <w:pStyle w:val="Naslov1"/>
        <w:rPr>
          <w:b w:val="false"/>
        </w:rPr>
      </w:pPr>
      <w:r w:rsidRPr="00FD6DD6">
        <w:rPr>
          <w:b w:val="false"/>
        </w:rPr>
        <w:t xml:space="preserve">R J E Š E N J E </w:t>
      </w:r>
    </w:p>
    <w:p w:rsidRDefault="00353238" w:rsidR="00353238" w:rsidRPr="00FD6DD6"/>
    <w:p w:rsidRDefault="00353238" w:rsidR="00353238" w:rsidRPr="00FD6DD6">
      <w:r w:rsidRPr="00FD6DD6">
        <w:tab/>
      </w:r>
      <w:r w:rsidR="0048296A" w:rsidRPr="00FD6DD6">
        <w:t xml:space="preserve">TRGOVAČKI SUD U ZAGREBU po sucu Nadi Kraljić  u stečajnom predmetu stečajnog dužnika </w:t>
      </w:r>
      <w:r w:rsidR="004D33CF" w:rsidRPr="00A860A5">
        <w:t>MULTI BREND d.o.o.</w:t>
      </w:r>
      <w:r w:rsidR="004D33CF">
        <w:t xml:space="preserve"> – u stečaju,  Velika Gorica, Sajmišna 26 MBS: </w:t>
      </w:r>
      <w:r w:rsidR="004D33CF" w:rsidRPr="00A860A5">
        <w:t>120011822</w:t>
      </w:r>
      <w:r w:rsidR="004D33CF">
        <w:t xml:space="preserve"> OIB: </w:t>
      </w:r>
      <w:r w:rsidR="004D33CF" w:rsidRPr="00A860A5">
        <w:t>06746262221</w:t>
      </w:r>
      <w:r w:rsidR="004D33CF">
        <w:t xml:space="preserve">  </w:t>
      </w:r>
      <w:r w:rsidR="002D46D2" w:rsidRPr="00FD6DD6">
        <w:t xml:space="preserve">dana </w:t>
      </w:r>
      <w:r w:rsidR="00B27FA7">
        <w:t xml:space="preserve">28. travnja 2017. </w:t>
      </w:r>
      <w:r w:rsidRPr="00FD6DD6">
        <w:t xml:space="preserve">godine </w:t>
      </w:r>
    </w:p>
    <w:p w:rsidRDefault="00353238" w:rsidR="00353238" w:rsidRPr="00FD6DD6"/>
    <w:p w:rsidRDefault="00353238" w:rsidR="00353238" w:rsidRPr="00FD6DD6">
      <w:pPr>
        <w:jc w:val="center"/>
        <w:rPr>
          <w:bCs/>
        </w:rPr>
      </w:pPr>
      <w:r w:rsidRPr="00FD6DD6">
        <w:rPr>
          <w:bCs/>
        </w:rPr>
        <w:t xml:space="preserve">r i j e š i o   j e </w:t>
      </w:r>
    </w:p>
    <w:p w:rsidRDefault="00353238" w:rsidR="00353238" w:rsidRPr="00FD6DD6">
      <w:pPr>
        <w:jc w:val="center"/>
        <w:rPr>
          <w:bCs/>
        </w:rPr>
      </w:pPr>
    </w:p>
    <w:p w:rsidRDefault="00353238" w:rsidR="00353238" w:rsidRPr="00FD6DD6">
      <w:r w:rsidRPr="00FD6DD6">
        <w:tab/>
      </w:r>
      <w:r w:rsidR="00CD2FA4" w:rsidRPr="00FD6DD6">
        <w:rPr>
          <w:bCs/>
        </w:rPr>
        <w:t>1.</w:t>
      </w:r>
      <w:r w:rsidR="00CD2FA4" w:rsidRPr="00FD6DD6">
        <w:tab/>
      </w:r>
      <w:r w:rsidR="00FD6DD6" w:rsidRPr="001F0231">
        <w:t xml:space="preserve">Ročište vjerovnika na kojem se ispituju prijavljene tražbine - ispitno ročište određuje se za dan </w:t>
      </w:r>
      <w:r w:rsidR="004D33CF">
        <w:t>23</w:t>
      </w:r>
      <w:r w:rsidR="00FD6DD6">
        <w:t xml:space="preserve">. svibnja </w:t>
      </w:r>
      <w:r w:rsidR="00B27FA7">
        <w:t>2017</w:t>
      </w:r>
      <w:r w:rsidR="00FD6DD6" w:rsidRPr="001F0231">
        <w:t xml:space="preserve">.  godine u </w:t>
      </w:r>
      <w:r w:rsidR="004D33CF">
        <w:t>09,30</w:t>
      </w:r>
      <w:r w:rsidR="00FD6DD6" w:rsidRPr="001F0231">
        <w:t xml:space="preserve">  sati, a ročište na kojem će se na temelju izvješća stečajnog upravitelja odlučiti o daljnjem tijeku stečajnog postupka – izvještajno ročište određuje se za isti dan u </w:t>
      </w:r>
      <w:r w:rsidR="004D33CF">
        <w:t>09,45</w:t>
      </w:r>
      <w:r w:rsidR="00FD6DD6" w:rsidRPr="001F0231">
        <w:t xml:space="preserve"> sati u prostorijama Trgovačkog suda u Zagrebu, Petrinjska 8, soba broj 89/II (stari dio).</w:t>
      </w:r>
    </w:p>
    <w:p w:rsidRDefault="00353238" w:rsidR="00353238" w:rsidRPr="00FD6DD6">
      <w:r w:rsidRPr="00FD6DD6">
        <w:tab/>
      </w:r>
      <w:r w:rsidR="00CD2FA4" w:rsidRPr="00FD6DD6">
        <w:rPr>
          <w:bCs/>
        </w:rPr>
        <w:t>2.</w:t>
      </w:r>
      <w:r w:rsidRPr="00FD6DD6">
        <w:tab/>
      </w:r>
      <w:r w:rsidR="00FD6DD6">
        <w:t xml:space="preserve">Ovo rješenje objavit će se na e-oglasnoj ploči suda. </w:t>
      </w:r>
      <w:r w:rsidRPr="00FD6DD6">
        <w:t xml:space="preserve"> </w:t>
      </w:r>
    </w:p>
    <w:p w:rsidRDefault="00353238" w:rsidR="00353238" w:rsidRPr="00FD6DD6"/>
    <w:p w:rsidRDefault="00353238" w:rsidR="00353238" w:rsidRPr="00FD6DD6"/>
    <w:p w:rsidRDefault="002D46D2" w:rsidR="002D46D2" w:rsidRPr="00FD6DD6">
      <w:pPr>
        <w:jc w:val="center"/>
      </w:pPr>
      <w:r w:rsidRPr="00FD6DD6">
        <w:t xml:space="preserve">U Zagrebu, </w:t>
      </w:r>
      <w:r w:rsidR="00B27FA7">
        <w:t>28. travnja 2017.</w:t>
      </w:r>
      <w:r w:rsidR="00FD6DD6">
        <w:t xml:space="preserve"> </w:t>
      </w:r>
      <w:r w:rsidR="0048296A" w:rsidRPr="00FD6DD6">
        <w:t xml:space="preserve"> </w:t>
      </w:r>
    </w:p>
    <w:p w:rsidRDefault="00353238" w:rsidR="00353238" w:rsidRPr="00FD6DD6">
      <w:pPr>
        <w:jc w:val="center"/>
      </w:pPr>
      <w:r w:rsidRPr="00FD6DD6">
        <w:t xml:space="preserve">  </w:t>
      </w:r>
    </w:p>
    <w:p w:rsidRDefault="00353238" w:rsidR="00353238" w:rsidRPr="00FD6DD6">
      <w:pPr>
        <w:jc w:val="center"/>
      </w:pPr>
    </w:p>
    <w:p w:rsidRDefault="00353238" w:rsidR="00353238" w:rsidRPr="00FD6DD6"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Pr="00FD6DD6">
        <w:tab/>
      </w:r>
      <w:r w:rsidR="00B27FA7">
        <w:t xml:space="preserve">  </w:t>
      </w:r>
      <w:r w:rsidRPr="00FD6DD6">
        <w:t xml:space="preserve">SUDAC </w:t>
      </w:r>
    </w:p>
    <w:p w:rsidRDefault="0062467B" w:rsidR="00353238" w:rsidRPr="00FD6D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Kraljić,v.r.</w:t>
      </w:r>
    </w:p>
    <w:p w:rsidRDefault="00353238" w:rsidR="00353238" w:rsidRPr="00FD6DD6"/>
    <w:p w:rsidRDefault="00353238" w:rsidR="00353238" w:rsidRPr="00FD6DD6"/>
    <w:p w:rsidRDefault="00AB7C4C" w:rsidP="00AB7C4C" w:rsidR="00AB7C4C">
      <w:pPr>
        <w:ind w:left="360"/>
      </w:pPr>
    </w:p>
    <w:p w:rsidRDefault="0062467B" w:rsidR="0062467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2467B" w:rsidP="0062467B" w:rsidR="0062467B">
      <w:pPr>
        <w:ind w:firstLine="708" w:left="4956"/>
      </w:pPr>
      <w:r>
        <w:t>Vinka Mihalinčić</w:t>
      </w:r>
    </w:p>
    <w:p w:rsidRDefault="0062467B" w:rsidP="00AB7C4C" w:rsidR="0062467B" w:rsidRPr="00FD6DD6">
      <w:pPr>
        <w:ind w:left="360"/>
      </w:pPr>
    </w:p>
    <w:sectPr w:rsidR="0062467B" w:rsidRPr="00FD6D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B7674"/>
    <w:rsid w:val="000F1975"/>
    <w:rsid w:val="00272747"/>
    <w:rsid w:val="002D46D2"/>
    <w:rsid w:val="00353238"/>
    <w:rsid w:val="0048296A"/>
    <w:rsid w:val="004D33CF"/>
    <w:rsid w:val="0062467B"/>
    <w:rsid w:val="00A446F4"/>
    <w:rsid w:val="00AB7C4C"/>
    <w:rsid w:val="00B27FA7"/>
    <w:rsid w:val="00BD2110"/>
    <w:rsid w:val="00CD2FA4"/>
    <w:rsid w:val="00F54EAE"/>
    <w:rsid w:val="00FD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F197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6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6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6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6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F197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6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6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6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6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St-2116/2016</izvorni_sadrzaj>
    <derivirana_varijabla naziv="DomainObject.Predmet.OznakaBroj_1">St-2116/2016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BREND d.o.o.</izvorni_sadrzaj>
    <derivirana_varijabla naziv="DomainObject.Predmet.ProtustrankaFormated_1">  MULTI BREND d.o.o.</derivirana_varijabla>
  </DomainObject.Predmet.ProtustrankaFormated>
  <DomainObject.Predmet.ProtustrankaFormatedOIB>
    <izvorni_sadrzaj>  MULTI BREND d.o.o., OIB 06746262221</izvorni_sadrzaj>
    <derivirana_varijabla naziv="DomainObject.Predmet.ProtustrankaFormatedOIB_1">  MULTI BREND d.o.o., OIB 06746262221</derivirana_varijabla>
  </DomainObject.Predmet.ProtustrankaFormatedOIB>
  <DomainObject.Predmet.ProtustrankaFormatedWithAdress>
    <izvorni_sadrzaj> MULTI BREND d.o.o., Sajmišna 26, 10410 Velika Gorica</izvorni_sadrzaj>
    <derivirana_varijabla naziv="DomainObject.Predmet.ProtustrankaFormatedWithAdress_1"> MULTI BREND d.o.o., Sajmišna 26, 10410 Velika Gorica</derivirana_varijabla>
  </DomainObject.Predmet.ProtustrankaFormatedWithAdress>
  <DomainObject.Predmet.ProtustrankaFormatedWithAdressOIB>
    <izvorni_sadrzaj> MULTI BREND d.o.o., OIB 06746262221, Sajmišna 26, 10410 Velika Gorica</izvorni_sadrzaj>
    <derivirana_varijabla naziv="DomainObject.Predmet.ProtustrankaFormatedWithAdressOIB_1"> MULTI BREND d.o.o., OIB 06746262221, Sajmišna 26, 10410 Velika Gorica</derivirana_varijabla>
  </DomainObject.Predmet.ProtustrankaFormatedWithAdressOIB>
  <DomainObject.Predmet.ProtustrankaWithAdress>
    <izvorni_sadrzaj>MULTI BREND d.o.o. Sajmišna 26, 10410 Velika Gorica</izvorni_sadrzaj>
    <derivirana_varijabla naziv="DomainObject.Predmet.ProtustrankaWithAdress_1">MULTI BREND d.o.o. Sajmišna 26, 10410 Velika Gorica</derivirana_varijabla>
  </DomainObject.Predmet.ProtustrankaWithAdress>
  <DomainObject.Predmet.ProtustrankaWithAdressOIB>
    <izvorni_sadrzaj>MULTI BREND d.o.o., OIB 06746262221, Sajmišna 26, 10410 Velika Gorica</izvorni_sadrzaj>
    <derivirana_varijabla naziv="DomainObject.Predmet.ProtustrankaWithAdressOIB_1">MULTI BREND d.o.o., OIB 06746262221, Sajmišna 26, 10410 Velika Gorica</derivirana_varijabla>
  </DomainObject.Predmet.ProtustrankaWithAdressOIB>
  <DomainObject.Predmet.ProtustrankaNazivFormated>
    <izvorni_sadrzaj>MULTI BREND d.o.o.</izvorni_sadrzaj>
    <derivirana_varijabla naziv="DomainObject.Predmet.ProtustrankaNazivFormated_1">MULTI BREND d.o.o.</derivirana_varijabla>
  </DomainObject.Predmet.ProtustrankaNazivFormated>
  <DomainObject.Predmet.ProtustrankaNazivFormatedOIB>
    <izvorni_sadrzaj>MULTI BREND d.o.o., OIB 06746262221</izvorni_sadrzaj>
    <derivirana_varijabla naziv="DomainObject.Predmet.ProtustrankaNazivFormatedOIB_1">MULTI BREND d.o.o., OIB 06746262221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 BREND d.o.o.</item>
    </izvorni_sadrzaj>
    <derivirana_varijabla naziv="DomainObject.Predmet.ProtuStrankaListFormated_1">
      <item>MULTI BREND d.o.o.</item>
    </derivirana_varijabla>
  </DomainObject.Predmet.ProtuStrankaListFormated>
  <DomainObject.Predmet.ProtuStrankaListFormatedOIB>
    <izvorni_sadrzaj>
      <item>MULTI BREND d.o.o., OIB 06746262221</item>
    </izvorni_sadrzaj>
    <derivirana_varijabla naziv="DomainObject.Predmet.ProtuStrankaListFormatedOIB_1">
      <item>MULTI BREND d.o.o., OIB 06746262221</item>
    </derivirana_varijabla>
  </DomainObject.Predmet.ProtuStrankaListFormatedOIB>
  <DomainObject.Predmet.ProtuStrankaListFormatedWithAdress>
    <izvorni_sadrzaj>
      <item>MULTI BREND d.o.o., Sajmišna 26, 10410 Velika Gorica</item>
    </izvorni_sadrzaj>
    <derivirana_varijabla naziv="DomainObject.Predmet.ProtuStrankaListFormatedWithAdress_1">
      <item>MULTI BREND d.o.o., Sajmišna 26, 10410 Velika Gorica</item>
    </derivirana_varijabla>
  </DomainObject.Predmet.ProtuStrankaListFormatedWithAdress>
  <DomainObject.Predmet.ProtuStrankaListFormatedWithAdressOIB>
    <izvorni_sadrzaj>
      <item>MULTI BREND d.o.o., OIB 06746262221, Sajmišna 26, 10410 Velika Gorica</item>
    </izvorni_sadrzaj>
    <derivirana_varijabla naziv="DomainObject.Predmet.ProtuStrankaListFormatedWithAdressOIB_1">
      <item>MULTI BREND d.o.o., OIB 06746262221, Sajmišna 26, 10410 Velika Gorica</item>
    </derivirana_varijabla>
  </DomainObject.Predmet.ProtuStrankaListFormatedWithAdressOIB>
  <DomainObject.Predmet.ProtuStrankaListNazivFormated>
    <izvorni_sadrzaj>
      <item>MULTI BREND d.o.o.</item>
    </izvorni_sadrzaj>
    <derivirana_varijabla naziv="DomainObject.Predmet.ProtuStrankaListNazivFormated_1">
      <item>MULTI BREND d.o.o.</item>
    </derivirana_varijabla>
  </DomainObject.Predmet.ProtuStrankaListNazivFormated>
  <DomainObject.Predmet.ProtuStrankaListNazivFormatedOIB>
    <izvorni_sadrzaj>
      <item>MULTI BREND d.o.o., OIB 06746262221</item>
    </izvorni_sadrzaj>
    <derivirana_varijabla naziv="DomainObject.Predmet.ProtuStrankaListNazivFormatedOIB_1">
      <item>MULTI BREND d.o.o., OIB 06746262221</item>
    </derivirana_varijabla>
  </DomainObject.Predmet.ProtuStrankaListNazivFormatedOIB>
  <DomainObject.Predmet.OstaliListFormated>
    <izvorni_sadrzaj>
      <item>Robert Grilec</item>
      <item>Roman Vukalović</item>
    </izvorni_sadrzaj>
    <derivirana_varijabla naziv="DomainObject.Predmet.OstaliListFormated_1">
      <item>Robert Grilec</item>
      <item>Roman Vukalović</item>
    </derivirana_varijabla>
  </DomainObject.Predmet.OstaliListFormated>
  <DomainObject.Predmet.OstaliListFormatedOIB>
    <izvorni_sadrzaj>
      <item>Robert Grilec, OIB 31132690324</item>
      <item>Roman Vukalović, OIB 79724809753</item>
    </izvorni_sadrzaj>
    <derivirana_varijabla naziv="DomainObject.Predmet.OstaliListFormatedOIB_1">
      <item>Robert Grilec, OIB 31132690324</item>
      <item>Roman Vukalović, OIB 79724809753</item>
    </derivirana_varijabla>
  </DomainObject.Predmet.OstaliListFormatedOIB>
  <DomainObject.Predmet.OstaliListFormatedWithAdress>
    <izvorni_sadrzaj>
      <item>Robert Grilec, Odra 1. Lijevi Odvojak 24, 44000 Odra Sisačka</item>
      <item>Roman Vukalović, Plesmo 8, 44324 Plesmo</item>
    </izvorni_sadrzaj>
    <derivirana_varijabla naziv="DomainObject.Predmet.OstaliListFormatedWithAdress_1">
      <item>Robert Grilec, Odra 1. Lijevi Odvojak 24, 44000 Odra Sisačka</item>
      <item>Roman Vukalović, Plesmo 8, 44324 Plesmo</item>
    </derivirana_varijabla>
  </DomainObject.Predmet.OstaliListFormatedWithAdress>
  <DomainObject.Predmet.OstaliListFormatedWithAdressOIB>
    <izvorni_sadrzaj>
      <item>Robert Grilec, OIB 31132690324, Odra 1. Lijevi Odvojak 24, 44000 Odra Sisačka</item>
      <item>Roman Vukalović, OIB 79724809753, Plesmo 8, 44324 Plesmo</item>
    </izvorni_sadrzaj>
    <derivirana_varijabla naziv="DomainObject.Predmet.OstaliListFormatedWithAdressOIB_1">
      <item>Robert Grilec, OIB 31132690324, Odra 1. Lijevi Odvojak 24, 44000 Odra Sisačka</item>
      <item>Roman Vukalović, OIB 79724809753, Plesmo 8, 44324 Plesmo</item>
    </derivirana_varijabla>
  </DomainObject.Predmet.OstaliListFormatedWithAdressOIB>
  <DomainObject.Predmet.OstaliListNazivFormated>
    <izvorni_sadrzaj>
      <item>Robert Grilec</item>
      <item>Roman Vukalović</item>
    </izvorni_sadrzaj>
    <derivirana_varijabla naziv="DomainObject.Predmet.OstaliListNazivFormated_1">
      <item>Robert Grilec</item>
      <item>Roman Vukalović</item>
    </derivirana_varijabla>
  </DomainObject.Predmet.OstaliListNazivFormated>
  <DomainObject.Predmet.OstaliListNazivFormatedOIB>
    <izvorni_sadrzaj>
      <item>Robert Grilec, OIB 31132690324</item>
      <item>Roman Vukalović, OIB 79724809753</item>
    </izvorni_sadrzaj>
    <derivirana_varijabla naziv="DomainObject.Predmet.OstaliListNazivFormatedOIB_1">
      <item>Robert Grilec, OIB 31132690324</item>
      <item>Roman Vukalović, OIB 79724809753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 BREND d.o.o.</izvorni_sadrzaj>
    <derivirana_varijabla naziv="DomainObject.Predmet.ProtustrankaIDrugi_1">MULTI BREND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 BREND d.o.o., OIB 06746262221, Sajmišna 26, 10410 Velika Gorica</izvorni_sadrzaj>
    <derivirana_varijabla naziv="DomainObject.Predmet.ProtustrankaIDrugiAdressOIB_1">MULTI BREND d.o.o., OIB 06746262221, Sajmišna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 BREND d.o.o.</item>
      <item>Robert Grilec</item>
      <item>Roman Vukalović</item>
    </izvorni_sadrzaj>
    <derivirana_varijabla naziv="DomainObject.Predmet.SudioniciListNaziv_1">
      <item>FINA Regionalni centar Zagreb</item>
      <item>MULTI BREND d.o.o.</item>
      <item>Robert Grilec</item>
      <item>Roman Vukalović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 BREND d.o.o., OIB 06746262221, Sajmišna 26,10410 Velika Gorica</item>
      <item>Robert Grilec, OIB 31132690324, Odra 1. Lijevi Odvojak 24,44000 Odra Sisačka</item>
      <item>Roman Vukalović, OIB 79724809753, Plesmo 8,44324 Plesmo</item>
    </izvorni_sadrzaj>
    <derivirana_varijabla naziv="DomainObject.Predmet.SudioniciListAdressOIB_1">
      <item>FINA Regionalni centar Zagreb, OIB 85821130368, Trg svibanjskih žrtava 1995. 1,10000 Zagreb</item>
      <item>MULTI BREND d.o.o., OIB 06746262221, Sajmišna 26,10410 Velika Gorica</item>
      <item>Robert Grilec, OIB 31132690324, Odra 1. Lijevi Odvojak 24,44000 Odra Sisačka</item>
      <item>Roman Vukalović, OIB 79724809753, Plesmo 8,44324 Plesmo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06746262221</item>
      <item>, OIB 31132690324</item>
      <item>, OIB 79724809753</item>
    </izvorni_sadrzaj>
    <derivirana_varijabla naziv="DomainObject.Predmet.SudioniciListNazivOIB_1">
      <item>, OIB 85821130368</item>
      <item>, OIB 06746262221</item>
      <item>, OIB 31132690324</item>
      <item>, OIB 79724809753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161</properties:Words>
  <properties:Characters>749</properties:Characters>
  <properties:Lines>32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2017-04-28T12:06:00Z</dcterms:created>
  <dc:creator>Nada Kraljić</dc:creator>
  <cp:lastModifiedBy>Vinka Mihalinčić</cp:lastModifiedBy>
  <cp:lastPrinted>2017-04-28T07:58:00Z</cp:lastPrinted>
  <dcterms:modified xmlns:xsi="http://www.w3.org/2001/XMLSchema-instance" xsi:type="dcterms:W3CDTF">2017-04-28T12:12:00Z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