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52b5" w14:paraId="bd552b5" w:rsidRDefault="00CF0C42" w:rsidP="00560F4A" w:rsidR="00B83015" w:rsidRPr="00BE5058">
      <w:pPr>
        <w:jc w:val="both"/>
        <w15:collapsed w:val="false"/>
        <w:rPr>
          <w:rFonts w:eastAsia="MS Mincho"/>
        </w:rPr>
      </w:pPr>
      <w:bookmarkStart w:name="_GoBack" w:id="0"/>
      <w:bookmarkEnd w:id="0"/>
      <w:r w:rsidRPr="00BE5058">
        <w:rPr>
          <w:rFonts w:eastAsia="MS Mincho"/>
        </w:rPr>
        <w:t>REPUBLIKA HRVATSKA</w:t>
      </w:r>
    </w:p>
    <w:p w:rsidRDefault="00CF0C42" w:rsidP="00560F4A" w:rsidR="00CF0C42" w:rsidRPr="00BE5058">
      <w:pPr>
        <w:jc w:val="both"/>
        <w:rPr>
          <w:rFonts w:eastAsia="MS Mincho"/>
        </w:rPr>
      </w:pPr>
      <w:r w:rsidRPr="00BE5058">
        <w:rPr>
          <w:rFonts w:eastAsia="MS Mincho"/>
        </w:rPr>
        <w:t>TRGOVAČKI SUD U RIJECI</w:t>
      </w:r>
    </w:p>
    <w:p w:rsidRDefault="00D954AA" w:rsidP="00560F4A" w:rsidR="00B83015" w:rsidRPr="00BE5058">
      <w:pPr>
        <w:jc w:val="both"/>
        <w:rPr>
          <w:rFonts w:eastAsia="MS Mincho"/>
        </w:rPr>
      </w:pPr>
      <w:r w:rsidRPr="00BE5058">
        <w:rPr>
          <w:rFonts w:eastAsia="MS Mincho"/>
        </w:rPr>
        <w:t>Zadarska 1-3</w:t>
      </w:r>
    </w:p>
    <w:p w:rsidRDefault="001D37B4" w:rsidP="00560F4A" w:rsidR="001D37B4" w:rsidRPr="00BE5058">
      <w:pPr>
        <w:jc w:val="both"/>
        <w:rPr>
          <w:rFonts w:eastAsia="MS Mincho"/>
        </w:rPr>
      </w:pPr>
    </w:p>
    <w:p w:rsidRDefault="00E835A0" w:rsidP="00560F4A" w:rsidR="00E835A0">
      <w:pPr>
        <w:jc w:val="center"/>
        <w:rPr>
          <w:rFonts w:eastAsia="MS Mincho"/>
        </w:rPr>
      </w:pPr>
    </w:p>
    <w:p w:rsidRDefault="00E835A0" w:rsidP="00560F4A" w:rsidR="00E835A0">
      <w:pPr>
        <w:jc w:val="center"/>
        <w:rPr>
          <w:rFonts w:eastAsia="MS Mincho"/>
        </w:rPr>
      </w:pPr>
    </w:p>
    <w:p w:rsidRDefault="0091163D" w:rsidP="00143BD5" w:rsidR="0091163D">
      <w:pPr>
        <w:jc w:val="both"/>
        <w:rPr>
          <w:rFonts w:eastAsia="MS Mincho"/>
        </w:rPr>
      </w:pPr>
    </w:p>
    <w:p w:rsidRDefault="00306FA7" w:rsidP="00143BD5" w:rsidR="00470AD6" w:rsidRPr="00923AFD">
      <w:pPr>
        <w:jc w:val="both"/>
        <w:rPr>
          <w:rFonts w:eastAsia="MS Mincho"/>
        </w:rPr>
      </w:pPr>
      <w:r w:rsidRPr="00BE5058">
        <w:rPr>
          <w:rFonts w:eastAsia="MS Mincho"/>
        </w:rPr>
        <w:tab/>
      </w:r>
      <w:r w:rsidR="00841C94" w:rsidRPr="0091163D">
        <w:rPr>
          <w:rFonts w:eastAsia="MS Mincho"/>
        </w:rPr>
        <w:t xml:space="preserve">Trgovački sud u Rijeci, po </w:t>
      </w:r>
      <w:proofErr w:type="spellStart"/>
      <w:r w:rsidR="00841C94" w:rsidRPr="0091163D">
        <w:rPr>
          <w:rFonts w:eastAsia="MS Mincho"/>
        </w:rPr>
        <w:t>Liljan</w:t>
      </w:r>
      <w:r w:rsidR="003E1330" w:rsidRPr="0091163D">
        <w:rPr>
          <w:rFonts w:eastAsia="MS Mincho"/>
        </w:rPr>
        <w:t>i</w:t>
      </w:r>
      <w:proofErr w:type="spellEnd"/>
      <w:r w:rsidR="00841C94" w:rsidRPr="0091163D">
        <w:rPr>
          <w:rFonts w:eastAsia="MS Mincho"/>
        </w:rPr>
        <w:t xml:space="preserve"> Ugrin, stečajno</w:t>
      </w:r>
      <w:r w:rsidR="003E1330" w:rsidRPr="0091163D">
        <w:rPr>
          <w:rFonts w:eastAsia="MS Mincho"/>
        </w:rPr>
        <w:t>m</w:t>
      </w:r>
      <w:r w:rsidR="00841C94" w:rsidRPr="0091163D">
        <w:rPr>
          <w:rFonts w:eastAsia="MS Mincho"/>
        </w:rPr>
        <w:t xml:space="preserve"> suc</w:t>
      </w:r>
      <w:r w:rsidR="003E1330" w:rsidRPr="0091163D">
        <w:rPr>
          <w:rFonts w:eastAsia="MS Mincho"/>
        </w:rPr>
        <w:t>u</w:t>
      </w:r>
      <w:r w:rsidR="00841C94" w:rsidRPr="0091163D">
        <w:rPr>
          <w:rFonts w:eastAsia="MS Mincho"/>
        </w:rPr>
        <w:t xml:space="preserve"> u predmetu provođenja stečajnog postupka nad </w:t>
      </w:r>
      <w:r w:rsidR="002A2C9D" w:rsidRPr="0091163D">
        <w:rPr>
          <w:rFonts w:eastAsia="MS Mincho"/>
        </w:rPr>
        <w:t xml:space="preserve">dužnikom </w:t>
      </w:r>
      <w:r w:rsidR="001E6A13" w:rsidRPr="00FF73CC">
        <w:t>ARENA Modna kuća društvo s ograničenom odgovornošću</w:t>
      </w:r>
      <w:r w:rsidR="001E6A13">
        <w:t xml:space="preserve"> u stečaju </w:t>
      </w:r>
      <w:r w:rsidR="001E6A13" w:rsidRPr="00FF73CC">
        <w:t>Pula, Riva 12 (</w:t>
      </w:r>
      <w:r w:rsidR="001E6A13">
        <w:t xml:space="preserve"> </w:t>
      </w:r>
      <w:r w:rsidR="001E6A13" w:rsidRPr="00FF73CC">
        <w:t>MBS 040053550 – OIB 51383805259 )</w:t>
      </w:r>
      <w:r w:rsidR="00A81F61" w:rsidRPr="0091163D">
        <w:rPr>
          <w:rFonts w:eastAsia="MS Mincho"/>
        </w:rPr>
        <w:t xml:space="preserve"> </w:t>
      </w:r>
      <w:r w:rsidR="00E2796D" w:rsidRPr="0091163D">
        <w:rPr>
          <w:rFonts w:eastAsia="MS Mincho"/>
        </w:rPr>
        <w:t xml:space="preserve">dana </w:t>
      </w:r>
      <w:r w:rsidR="00F0400C">
        <w:t xml:space="preserve">14. travnja </w:t>
      </w:r>
      <w:r w:rsidR="00864A52">
        <w:t>20</w:t>
      </w:r>
      <w:r w:rsidR="00EC4949" w:rsidRPr="0091163D">
        <w:t>1</w:t>
      </w:r>
      <w:r w:rsidR="00864A52">
        <w:t>6</w:t>
      </w:r>
      <w:r w:rsidR="00EC4949" w:rsidRPr="0091163D">
        <w:t>.</w:t>
      </w:r>
      <w:r w:rsidR="00143BD5" w:rsidRPr="0091163D">
        <w:rPr>
          <w:rFonts w:eastAsia="MS Mincho"/>
        </w:rPr>
        <w:t xml:space="preserve"> </w:t>
      </w:r>
      <w:r w:rsidR="00470AD6" w:rsidRPr="0091163D">
        <w:rPr>
          <w:rFonts w:eastAsia="MS Mincho"/>
        </w:rPr>
        <w:t xml:space="preserve">temeljem </w:t>
      </w:r>
      <w:r w:rsidR="00470AD6" w:rsidRPr="0091163D">
        <w:t xml:space="preserve">odredbe </w:t>
      </w:r>
      <w:r w:rsidR="00470AD6" w:rsidRPr="0091163D">
        <w:rPr>
          <w:rFonts w:eastAsia="MS Mincho"/>
        </w:rPr>
        <w:t>članka 101. stavak 4. Ovršnog zakona ( “Narodne novine” 57/96, 29/99, 42/00, 173/03, 194/03, 151/04, 88/05, 121/05 i 67/08</w:t>
      </w:r>
      <w:r w:rsidR="00470AD6" w:rsidRPr="0091163D">
        <w:t xml:space="preserve"> ) u vezi s člankom 164. stavak 1. Stečajnog zakona ( „Narodne novine“ br. 44/96, 29/99, 129/00, </w:t>
      </w:r>
      <w:r w:rsidR="00470AD6" w:rsidRPr="00923AFD">
        <w:t>123/03, 82/06</w:t>
      </w:r>
      <w:r w:rsidR="00D83E4A" w:rsidRPr="00923AFD">
        <w:t xml:space="preserve">, </w:t>
      </w:r>
      <w:r w:rsidR="00470AD6" w:rsidRPr="00923AFD">
        <w:t>116/10</w:t>
      </w:r>
      <w:r w:rsidR="00D83E4A" w:rsidRPr="00923AFD">
        <w:t>, 25/12 i 133/12</w:t>
      </w:r>
      <w:r w:rsidR="00470AD6" w:rsidRPr="00923AFD">
        <w:t xml:space="preserve"> )</w:t>
      </w:r>
      <w:r w:rsidR="0091163D" w:rsidRPr="00923AFD">
        <w:t xml:space="preserve"> donio je slijedeći</w:t>
      </w:r>
    </w:p>
    <w:p w:rsidRDefault="00D954AA" w:rsidP="00560F4A" w:rsidR="00D954AA" w:rsidRPr="00923AFD">
      <w:pPr>
        <w:jc w:val="both"/>
        <w:rPr>
          <w:rFonts w:eastAsia="MS Mincho"/>
        </w:rPr>
      </w:pPr>
    </w:p>
    <w:p w:rsidRDefault="00BC2533" w:rsidP="00560F4A" w:rsidR="00BC2533" w:rsidRPr="00923AFD">
      <w:pPr>
        <w:jc w:val="center"/>
        <w:rPr>
          <w:rFonts w:eastAsia="MS Mincho"/>
        </w:rPr>
      </w:pPr>
    </w:p>
    <w:p w:rsidRDefault="0091163D" w:rsidP="00560F4A" w:rsidR="00560F4A" w:rsidRPr="00923AFD">
      <w:pPr>
        <w:jc w:val="center"/>
        <w:rPr>
          <w:rFonts w:eastAsia="MS Mincho"/>
        </w:rPr>
      </w:pPr>
      <w:r w:rsidRPr="00923AFD">
        <w:rPr>
          <w:rFonts w:eastAsia="MS Mincho"/>
        </w:rPr>
        <w:t>Z A K L J U Č A K</w:t>
      </w:r>
    </w:p>
    <w:p w:rsidRDefault="0091163D" w:rsidP="00560F4A" w:rsidR="0091163D">
      <w:pPr>
        <w:jc w:val="center"/>
        <w:rPr>
          <w:rFonts w:eastAsia="MS Mincho"/>
        </w:rPr>
      </w:pPr>
    </w:p>
    <w:p w:rsidRDefault="009552AF" w:rsidP="00560F4A" w:rsidR="009552AF" w:rsidRPr="00923AFD">
      <w:pPr>
        <w:jc w:val="center"/>
        <w:rPr>
          <w:rFonts w:eastAsia="MS Mincho"/>
        </w:rPr>
      </w:pPr>
    </w:p>
    <w:p w:rsidRDefault="00AF30F0" w:rsidP="00F0400C" w:rsidR="00F0400C">
      <w:pPr>
        <w:ind w:firstLine="720"/>
        <w:jc w:val="both"/>
        <w:rPr>
          <w:bCs/>
          <w:color w:val="000000"/>
        </w:rPr>
      </w:pPr>
      <w:r w:rsidRPr="00BD385A">
        <w:t xml:space="preserve">Ročište za razdiobu </w:t>
      </w:r>
      <w:proofErr w:type="spellStart"/>
      <w:r w:rsidRPr="00BD385A">
        <w:t>kupovnine</w:t>
      </w:r>
      <w:proofErr w:type="spellEnd"/>
      <w:r w:rsidRPr="00BD385A">
        <w:t xml:space="preserve"> postignute sudskom prodajom nekretnin</w:t>
      </w:r>
      <w:r w:rsidR="003F1F66">
        <w:t>e</w:t>
      </w:r>
      <w:r w:rsidRPr="00BD385A">
        <w:t xml:space="preserve"> stečajnog dužnika upisan</w:t>
      </w:r>
      <w:r w:rsidR="003F1F66">
        <w:t>e</w:t>
      </w:r>
      <w:r w:rsidR="00F0400C">
        <w:t xml:space="preserve"> u </w:t>
      </w:r>
      <w:r w:rsidRPr="00E93649">
        <w:t xml:space="preserve">zemljišnim  knjigama </w:t>
      </w:r>
      <w:r w:rsidR="00401796">
        <w:t>O</w:t>
      </w:r>
      <w:r w:rsidR="00401796">
        <w:rPr>
          <w:bCs/>
        </w:rPr>
        <w:t>pćinskog suda u Puli-Pola Zemljišnoknjižni odjel Pula</w:t>
      </w:r>
      <w:r w:rsidR="00401796">
        <w:t xml:space="preserve"> u z.k.ul. 9539 k.o. Pula na </w:t>
      </w:r>
      <w:proofErr w:type="spellStart"/>
      <w:r w:rsidR="00401796">
        <w:t>k.č</w:t>
      </w:r>
      <w:proofErr w:type="spellEnd"/>
      <w:r w:rsidR="00401796">
        <w:t>. 461/</w:t>
      </w:r>
      <w:proofErr w:type="spellStart"/>
      <w:r w:rsidR="00401796">
        <w:t>zgr</w:t>
      </w:r>
      <w:proofErr w:type="spellEnd"/>
      <w:r w:rsidR="00401796">
        <w:t xml:space="preserve">. Poslovna zgrada, spremište, Pula, Riva 12, dvorište, prolaz </w:t>
      </w:r>
      <w:r w:rsidR="00747289" w:rsidRPr="00485081">
        <w:rPr>
          <w:rStyle w:val="Naglaeno"/>
          <w:b w:val="false"/>
        </w:rPr>
        <w:t>etažno vlasništvo s određenim omjerima</w:t>
      </w:r>
      <w:r w:rsidR="00747289">
        <w:rPr>
          <w:rStyle w:val="Naglaeno"/>
        </w:rPr>
        <w:t xml:space="preserve">  </w:t>
      </w:r>
      <w:r w:rsidR="00F0400C">
        <w:rPr>
          <w:bCs/>
          <w:color w:val="000000"/>
        </w:rPr>
        <w:t>suvlasničkog udjela re</w:t>
      </w:r>
      <w:r w:rsidR="00F0400C" w:rsidRPr="00F0400C">
        <w:rPr>
          <w:bCs/>
          <w:color w:val="000000"/>
        </w:rPr>
        <w:t xml:space="preserve">dni broj: </w:t>
      </w:r>
      <w:r w:rsidR="003F1F66" w:rsidRPr="003F1F66">
        <w:rPr>
          <w:bCs/>
          <w:color w:val="000000"/>
        </w:rPr>
        <w:t xml:space="preserve">11, SUVLASNIČKI UDIO REDNI BROJ: 11, Suvlasnički dio: 1413/10000 ETAŽNO VLASNIŠTVO (E-11) s kojim je povezano pravo vlasništva na posebni dio „K“ zgrade koji se sastoji od dvije radionice (56, 58), skladišta (59), ukupne površine 654,17 m2, sve obojeno </w:t>
      </w:r>
      <w:proofErr w:type="spellStart"/>
      <w:r w:rsidR="003F1F66" w:rsidRPr="003F1F66">
        <w:rPr>
          <w:bCs/>
          <w:color w:val="000000"/>
        </w:rPr>
        <w:t>svijetlorozom</w:t>
      </w:r>
      <w:proofErr w:type="spellEnd"/>
      <w:r w:rsidR="003F1F66" w:rsidRPr="003F1F66">
        <w:rPr>
          <w:bCs/>
          <w:color w:val="000000"/>
        </w:rPr>
        <w:t xml:space="preserve"> bojom u planu posebnih dijelova zgrade </w:t>
      </w:r>
      <w:r w:rsidR="003F1F66">
        <w:rPr>
          <w:bCs/>
          <w:color w:val="000000"/>
        </w:rPr>
        <w:t xml:space="preserve">u iznosu od  </w:t>
      </w:r>
      <w:r w:rsidR="003F1F66" w:rsidRPr="003F1F66">
        <w:rPr>
          <w:bCs/>
          <w:color w:val="000000"/>
        </w:rPr>
        <w:t>1.900.000,00 kn</w:t>
      </w:r>
      <w:r w:rsidR="003F1F66">
        <w:rPr>
          <w:bCs/>
          <w:color w:val="000000"/>
        </w:rPr>
        <w:t xml:space="preserve"> </w:t>
      </w:r>
      <w:r w:rsidR="00F0400C" w:rsidRPr="00F0400C">
        <w:rPr>
          <w:bCs/>
          <w:color w:val="000000"/>
        </w:rPr>
        <w:t xml:space="preserve">određuje se za dan </w:t>
      </w:r>
    </w:p>
    <w:p w:rsidRDefault="00F0400C" w:rsidP="00F0400C" w:rsidR="00F0400C">
      <w:pPr>
        <w:jc w:val="both"/>
        <w:rPr>
          <w:bCs/>
          <w:color w:val="000000"/>
        </w:rPr>
      </w:pPr>
    </w:p>
    <w:p w:rsidRDefault="003F1F66" w:rsidP="00F0400C" w:rsidR="00F0400C" w:rsidRPr="00F0400C">
      <w:pPr>
        <w:jc w:val="center"/>
        <w:rPr>
          <w:bCs/>
          <w:color w:val="000000"/>
        </w:rPr>
      </w:pPr>
      <w:r>
        <w:rPr>
          <w:bCs/>
          <w:color w:val="000000"/>
        </w:rPr>
        <w:t>31</w:t>
      </w:r>
      <w:r w:rsidR="00F0400C">
        <w:rPr>
          <w:bCs/>
          <w:color w:val="000000"/>
        </w:rPr>
        <w:t xml:space="preserve">. svibnja 2016. </w:t>
      </w:r>
      <w:r w:rsidR="0020093A">
        <w:rPr>
          <w:bCs/>
          <w:color w:val="000000"/>
        </w:rPr>
        <w:t xml:space="preserve">u </w:t>
      </w:r>
      <w:r>
        <w:rPr>
          <w:bCs/>
          <w:color w:val="000000"/>
        </w:rPr>
        <w:t>9</w:t>
      </w:r>
      <w:r w:rsidR="00F0400C">
        <w:rPr>
          <w:bCs/>
          <w:color w:val="000000"/>
        </w:rPr>
        <w:t>,00 sati</w:t>
      </w:r>
    </w:p>
    <w:p w:rsidRDefault="00F0400C" w:rsidP="00F0400C" w:rsidR="00F0400C" w:rsidRPr="00F0400C">
      <w:pPr>
        <w:jc w:val="center"/>
        <w:rPr>
          <w:bCs/>
          <w:color w:val="000000"/>
        </w:rPr>
      </w:pPr>
      <w:r w:rsidRPr="00F0400C">
        <w:rPr>
          <w:bCs/>
          <w:color w:val="000000"/>
        </w:rPr>
        <w:t>u prostorijama ovog suda, soba 111.</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 xml:space="preserve">Na ročište se pozivaju stečajni  upravitelj i </w:t>
      </w:r>
      <w:proofErr w:type="spellStart"/>
      <w:r w:rsidRPr="00F0400C">
        <w:rPr>
          <w:bCs/>
          <w:color w:val="000000"/>
        </w:rPr>
        <w:t>razlučni</w:t>
      </w:r>
      <w:proofErr w:type="spellEnd"/>
      <w:r w:rsidRPr="00F0400C">
        <w:rPr>
          <w:bCs/>
          <w:color w:val="000000"/>
        </w:rPr>
        <w:t xml:space="preserve"> vjerovnik.</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II.</w:t>
      </w:r>
      <w:r w:rsidRPr="00F0400C">
        <w:rPr>
          <w:bCs/>
          <w:color w:val="000000"/>
        </w:rPr>
        <w:tab/>
        <w:t>Ovaj zaključak objavit će se na mrežnoj stranici e-oglasne ploče suda.</w:t>
      </w: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center"/>
        <w:rPr>
          <w:bCs/>
          <w:color w:val="000000"/>
        </w:rPr>
      </w:pPr>
      <w:r w:rsidRPr="00F0400C">
        <w:rPr>
          <w:bCs/>
          <w:color w:val="000000"/>
        </w:rPr>
        <w:t>Dana, 14. travnja 2016.</w:t>
      </w:r>
    </w:p>
    <w:p w:rsidRDefault="00F0400C" w:rsidP="00F0400C" w:rsidR="00F0400C" w:rsidRPr="00F0400C">
      <w:pPr>
        <w:jc w:val="both"/>
        <w:rPr>
          <w:bCs/>
          <w:color w:val="000000"/>
        </w:rPr>
      </w:pPr>
      <w:r w:rsidRPr="00F0400C">
        <w:rPr>
          <w:bCs/>
          <w:color w:val="000000"/>
        </w:rPr>
        <w:tab/>
      </w:r>
      <w:r w:rsidRPr="00F0400C">
        <w:rPr>
          <w:bCs/>
          <w:color w:val="000000"/>
        </w:rPr>
        <w:tab/>
      </w:r>
      <w:r w:rsidRPr="00F0400C">
        <w:rPr>
          <w:bCs/>
          <w:color w:val="000000"/>
        </w:rPr>
        <w:tab/>
      </w:r>
    </w:p>
    <w:p w:rsidRDefault="00F0400C" w:rsidP="00F0400C" w:rsidR="00F0400C" w:rsidRPr="00F0400C">
      <w:pPr>
        <w:ind w:left="7080"/>
        <w:jc w:val="both"/>
        <w:rPr>
          <w:bCs/>
          <w:color w:val="000000"/>
        </w:rPr>
      </w:pPr>
      <w:r w:rsidRPr="00F0400C">
        <w:rPr>
          <w:bCs/>
          <w:color w:val="000000"/>
        </w:rPr>
        <w:t xml:space="preserve">Stečajni sudac </w:t>
      </w:r>
    </w:p>
    <w:p w:rsidRDefault="00F0400C" w:rsidP="00F0400C" w:rsidR="00F0400C" w:rsidRPr="00F0400C">
      <w:pPr>
        <w:ind w:left="7080"/>
        <w:jc w:val="both"/>
        <w:rPr>
          <w:bCs/>
          <w:color w:val="000000"/>
        </w:rPr>
      </w:pPr>
      <w:r w:rsidRPr="00F0400C">
        <w:rPr>
          <w:bCs/>
          <w:color w:val="000000"/>
        </w:rPr>
        <w:t>Liljana Ugrin</w:t>
      </w:r>
    </w:p>
    <w:p w:rsidRDefault="00F0400C" w:rsidP="00F0400C" w:rsidR="00F0400C" w:rsidRPr="00F0400C">
      <w:pPr>
        <w:ind w:left="7080"/>
        <w:jc w:val="both"/>
        <w:rPr>
          <w:bCs/>
          <w:color w:val="000000"/>
        </w:rPr>
      </w:pPr>
    </w:p>
    <w:p w:rsidRDefault="00F0400C" w:rsidP="00F0400C" w:rsidR="00F0400C" w:rsidRPr="00F0400C">
      <w:pPr>
        <w:jc w:val="both"/>
        <w:rPr>
          <w:bCs/>
          <w:color w:val="000000"/>
        </w:rPr>
      </w:pPr>
    </w:p>
    <w:p w:rsidRDefault="00F0400C" w:rsidP="00F0400C" w:rsidR="00F0400C">
      <w:pPr>
        <w:jc w:val="both"/>
        <w:rPr>
          <w:bCs/>
          <w:color w:val="000000"/>
        </w:rPr>
      </w:pPr>
    </w:p>
    <w:p w:rsidRDefault="00A5496E" w:rsidP="00F0400C" w:rsidR="00A5496E">
      <w:pPr>
        <w:jc w:val="both"/>
        <w:rPr>
          <w:bCs/>
          <w:color w:val="000000"/>
        </w:rPr>
      </w:pPr>
    </w:p>
    <w:p w:rsidRDefault="00F0400C" w:rsidP="00F0400C" w:rsidR="00F0400C">
      <w:pPr>
        <w:jc w:val="both"/>
        <w:rPr>
          <w:bCs/>
          <w:color w:val="000000"/>
        </w:rPr>
      </w:pPr>
    </w:p>
    <w:p w:rsidRDefault="00F0400C" w:rsidP="00F0400C" w:rsidR="00F0400C" w:rsidRPr="00F0400C">
      <w:pPr>
        <w:jc w:val="both"/>
        <w:rPr>
          <w:bCs/>
          <w:color w:val="000000"/>
        </w:rPr>
      </w:pPr>
      <w:r w:rsidRPr="00F0400C">
        <w:rPr>
          <w:bCs/>
          <w:color w:val="000000"/>
        </w:rPr>
        <w:lastRenderedPageBreak/>
        <w:t xml:space="preserve">UPUTA O PRAVNOM LIJEKU </w:t>
      </w:r>
    </w:p>
    <w:p w:rsidRDefault="00F0400C" w:rsidP="00F0400C" w:rsidR="00F0400C" w:rsidRPr="00F0400C">
      <w:pPr>
        <w:jc w:val="both"/>
        <w:rPr>
          <w:bCs/>
          <w:color w:val="000000"/>
        </w:rPr>
      </w:pPr>
      <w:r w:rsidRPr="00F0400C">
        <w:rPr>
          <w:bCs/>
          <w:color w:val="000000"/>
        </w:rPr>
        <w:t>Protiv ovog zaključka nije dopušten pravni lijek ( članak  11.  stavak 9. SZ ).</w:t>
      </w: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DNA</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Zaključak dostaviti</w:t>
      </w:r>
    </w:p>
    <w:p w:rsidRDefault="00F0400C" w:rsidP="00F0400C" w:rsidR="00F0400C" w:rsidRPr="00F0400C">
      <w:pPr>
        <w:numPr>
          <w:ilvl w:val="0"/>
          <w:numId w:val="42"/>
        </w:numPr>
        <w:jc w:val="both"/>
        <w:rPr>
          <w:bCs/>
          <w:color w:val="000000"/>
        </w:rPr>
      </w:pPr>
      <w:r w:rsidRPr="00F0400C">
        <w:rPr>
          <w:bCs/>
          <w:color w:val="000000"/>
        </w:rPr>
        <w:t xml:space="preserve">stečajnom upravitelju </w:t>
      </w:r>
    </w:p>
    <w:p w:rsidRDefault="00F0400C" w:rsidP="00F0400C" w:rsidR="00F0400C" w:rsidRPr="00F0400C">
      <w:pPr>
        <w:numPr>
          <w:ilvl w:val="0"/>
          <w:numId w:val="42"/>
        </w:numPr>
        <w:jc w:val="both"/>
        <w:rPr>
          <w:bCs/>
          <w:color w:val="000000"/>
        </w:rPr>
      </w:pPr>
      <w:proofErr w:type="spellStart"/>
      <w:r w:rsidRPr="00F0400C">
        <w:rPr>
          <w:bCs/>
          <w:color w:val="000000"/>
        </w:rPr>
        <w:t>razlučnom</w:t>
      </w:r>
      <w:proofErr w:type="spellEnd"/>
      <w:r w:rsidRPr="00F0400C">
        <w:rPr>
          <w:bCs/>
          <w:color w:val="000000"/>
        </w:rPr>
        <w:t xml:space="preserve"> vjerovniku  </w:t>
      </w:r>
      <w:r w:rsidR="003F1F66">
        <w:rPr>
          <w:bCs/>
          <w:color w:val="000000"/>
        </w:rPr>
        <w:t>Croatia osiguranje d.d.</w:t>
      </w:r>
    </w:p>
    <w:p w:rsidRDefault="00F0400C" w:rsidP="00F0400C" w:rsidR="00F0400C" w:rsidRPr="00F0400C">
      <w:pPr>
        <w:jc w:val="both"/>
        <w:rPr>
          <w:bCs/>
          <w:color w:val="000000"/>
        </w:rPr>
      </w:pPr>
      <w:r w:rsidRPr="00F0400C">
        <w:rPr>
          <w:bCs/>
          <w:color w:val="000000"/>
        </w:rPr>
        <w:t>zaključak objaviti na mrežnoj stranici e-oglasne ploče suda</w:t>
      </w:r>
    </w:p>
    <w:p w:rsidRDefault="00F0400C" w:rsidP="00F0400C" w:rsidR="00F0400C" w:rsidRPr="00F0400C">
      <w:pPr>
        <w:jc w:val="both"/>
        <w:rPr>
          <w:bCs/>
          <w:color w:val="000000"/>
        </w:rPr>
      </w:pPr>
    </w:p>
    <w:p w:rsidRDefault="00A5496E" w:rsidP="00F0400C" w:rsidR="00F0400C" w:rsidRPr="00F0400C">
      <w:pPr>
        <w:jc w:val="both"/>
        <w:rPr>
          <w:bCs/>
          <w:color w:val="000000"/>
        </w:rPr>
      </w:pPr>
      <w:r>
        <w:rPr>
          <w:bCs/>
          <w:color w:val="000000"/>
        </w:rPr>
        <w:t>U Rijeci, 20</w:t>
      </w:r>
      <w:r w:rsidR="00F0400C" w:rsidRPr="00F0400C">
        <w:rPr>
          <w:bCs/>
          <w:color w:val="000000"/>
        </w:rPr>
        <w:t>. travnja 2016.</w:t>
      </w:r>
    </w:p>
    <w:p w:rsidRDefault="00F0400C" w:rsidP="00F0400C" w:rsidR="00F0400C">
      <w:pPr>
        <w:jc w:val="both"/>
        <w:rPr>
          <w:bCs/>
          <w:color w:val="000000"/>
        </w:rPr>
      </w:pPr>
    </w:p>
    <w:p w:rsidRDefault="00F0400C" w:rsidP="00F0400C" w:rsidR="00F0400C">
      <w:pPr>
        <w:jc w:val="both"/>
        <w:rPr>
          <w:bCs/>
          <w:color w:val="000000"/>
        </w:rPr>
      </w:pPr>
    </w:p>
    <w:sectPr w:rsidR="00F0400C">
      <w:headerReference w:type="even" r:id="rId10"/>
      <w:headerReference w:type="default" r:id="rId11"/>
      <w:footerReference w:type="even" r:id="rId12"/>
      <w:footerReference w:type="default" r:id="rId13"/>
      <w:headerReference w:type="first" r:id="rId14"/>
      <w:footerReference w:type="first" r:id="rId15"/>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123B" w:rsidR="009A123B">
      <w:r>
        <w:separator/>
      </w:r>
    </w:p>
  </w:endnote>
  <w:endnote w:id="0" w:type="continuationSeparator">
    <w:p w:rsidRDefault="009A123B" w:rsidR="009A12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560F4A">
    <w:pPr>
      <w:pStyle w:val="Podnoje"/>
      <w:ind w:right="360"/>
      <w:jc w:val="center"/>
      <w:rPr>
        <w:rFonts w:cs="Arial" w:hAnsi="Arial" w:ascii="Arial"/>
      </w:rPr>
    </w:pPr>
    <w:r w:rsidRPr="00560F4A">
      <w:rPr>
        <w:rStyle w:val="Brojstranice"/>
        <w:rFonts w:cs="Arial" w:hAnsi="Arial" w:ascii="Arial"/>
      </w:rPr>
      <w:fldChar w:fldCharType="begin"/>
    </w:r>
    <w:r w:rsidRPr="00560F4A">
      <w:rPr>
        <w:rStyle w:val="Brojstranice"/>
        <w:rFonts w:cs="Arial" w:hAnsi="Arial" w:ascii="Arial"/>
      </w:rPr>
      <w:instrText xml:space="preserve"> PAGE </w:instrText>
    </w:r>
    <w:r w:rsidRPr="00560F4A">
      <w:rPr>
        <w:rStyle w:val="Brojstranice"/>
        <w:rFonts w:cs="Arial" w:hAnsi="Arial" w:ascii="Arial"/>
      </w:rPr>
      <w:fldChar w:fldCharType="separate"/>
    </w:r>
    <w:r w:rsidR="00DD1045">
      <w:rPr>
        <w:rStyle w:val="Brojstranice"/>
        <w:rFonts w:cs="Arial" w:hAnsi="Arial" w:ascii="Arial"/>
        <w:noProof/>
      </w:rPr>
      <w:t>1</w:t>
    </w:r>
    <w:r w:rsidRPr="00560F4A">
      <w:rPr>
        <w:rStyle w:val="Brojstranice"/>
        <w:rFonts w:cs="Arial" w:hAnsi="Arial" w:ascii="Arial"/>
      </w:rPr>
      <w:fldChar w:fldCharType="end"/>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320" w:rsidR="005D332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123B" w:rsidR="009A123B">
      <w:r>
        <w:separator/>
      </w:r>
    </w:p>
  </w:footnote>
  <w:footnote w:id="0" w:type="continuationSeparator">
    <w:p w:rsidRDefault="009A123B" w:rsidR="009A12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320" w:rsidR="005D33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A13" w:rsidP="001E6A13" w:rsidR="006029A7" w:rsidRPr="001E6A13">
    <w:pPr>
      <w:pStyle w:val="Zaglavlje"/>
      <w:jc w:val="right"/>
      <w:rPr>
        <w:rFonts w:eastAsia="MS Mincho"/>
      </w:rPr>
    </w:pPr>
    <w:proofErr w:type="spellStart"/>
    <w:r w:rsidRPr="006F733D">
      <w:t>Posl</w:t>
    </w:r>
    <w:proofErr w:type="spellEnd"/>
    <w:r w:rsidRPr="006F733D">
      <w:t>. br</w:t>
    </w:r>
    <w:r>
      <w:t xml:space="preserve">. </w:t>
    </w:r>
    <w:r w:rsidRPr="00574A4C">
      <w:t>7 St-</w:t>
    </w:r>
    <w:r>
      <w:t>1080</w:t>
    </w:r>
    <w:r w:rsidRPr="00574A4C">
      <w:t>/1</w:t>
    </w:r>
    <w:r>
      <w:t>3</w:t>
    </w:r>
    <w:r w:rsidRPr="00574A4C">
      <w:t>-</w:t>
    </w:r>
    <w:r w:rsidR="005D3320">
      <w:t>461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320" w:rsidR="005D33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363D25"/>
    <w:multiLevelType w:val="hybridMultilevel"/>
    <w:tmpl w:val="B988060E"/>
    <w:lvl w:tplc="9A368F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3">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4">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1">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2">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2"/>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30"/>
  </w:num>
  <w:num w:numId="14">
    <w:abstractNumId w:val="16"/>
  </w:num>
  <w:num w:numId="15">
    <w:abstractNumId w:val="2"/>
  </w:num>
  <w:num w:numId="16">
    <w:abstractNumId w:val="24"/>
  </w:num>
  <w:num w:numId="17">
    <w:abstractNumId w:val="28"/>
  </w:num>
  <w:num w:numId="18">
    <w:abstractNumId w:val="6"/>
  </w:num>
  <w:num w:numId="19">
    <w:abstractNumId w:val="17"/>
  </w:num>
  <w:num w:numId="20">
    <w:abstractNumId w:val="29"/>
  </w:num>
  <w:num w:numId="21">
    <w:abstractNumId w:val="8"/>
  </w:num>
  <w:num w:numId="22">
    <w:abstractNumId w:val="11"/>
  </w:num>
  <w:num w:numId="23">
    <w:abstractNumId w:val="38"/>
  </w:num>
  <w:num w:numId="24">
    <w:abstractNumId w:val="25"/>
  </w:num>
  <w:num w:numId="25">
    <w:abstractNumId w:val="34"/>
  </w:num>
  <w:num w:numId="26">
    <w:abstractNumId w:val="18"/>
  </w:num>
  <w:num w:numId="27">
    <w:abstractNumId w:val="7"/>
  </w:num>
  <w:num w:numId="28">
    <w:abstractNumId w:val="12"/>
  </w:num>
  <w:num w:numId="29">
    <w:abstractNumId w:val="26"/>
  </w:num>
  <w:num w:numId="30">
    <w:abstractNumId w:val="21"/>
  </w:num>
  <w:num w:numId="31">
    <w:abstractNumId w:val="37"/>
  </w:num>
  <w:num w:numId="32">
    <w:abstractNumId w:val="35"/>
  </w:num>
  <w:num w:numId="33">
    <w:abstractNumId w:val="31"/>
  </w:num>
  <w:num w:numId="34">
    <w:abstractNumId w:val="0"/>
  </w:num>
  <w:num w:numId="35">
    <w:abstractNumId w:val="27"/>
  </w:num>
  <w:num w:numId="36">
    <w:abstractNumId w:val="19"/>
  </w:num>
  <w:num w:numId="37">
    <w:abstractNumId w:val="36"/>
  </w:num>
  <w:num w:numId="38">
    <w:abstractNumId w:val="1"/>
  </w:num>
  <w:num w:numId="39">
    <w:abstractNumId w:val="22"/>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41BFB"/>
    <w:rsid w:val="00060A07"/>
    <w:rsid w:val="00070A45"/>
    <w:rsid w:val="00096CC9"/>
    <w:rsid w:val="000E26CB"/>
    <w:rsid w:val="000E6256"/>
    <w:rsid w:val="000F5B47"/>
    <w:rsid w:val="00101E6C"/>
    <w:rsid w:val="001046D7"/>
    <w:rsid w:val="00120AD4"/>
    <w:rsid w:val="00130020"/>
    <w:rsid w:val="00141A68"/>
    <w:rsid w:val="00143BD5"/>
    <w:rsid w:val="00161E0A"/>
    <w:rsid w:val="00162216"/>
    <w:rsid w:val="00173D9F"/>
    <w:rsid w:val="00182D59"/>
    <w:rsid w:val="0018627F"/>
    <w:rsid w:val="00191468"/>
    <w:rsid w:val="0019484A"/>
    <w:rsid w:val="00195225"/>
    <w:rsid w:val="001B3B66"/>
    <w:rsid w:val="001D0CC4"/>
    <w:rsid w:val="001D17AF"/>
    <w:rsid w:val="001D37B4"/>
    <w:rsid w:val="001D399C"/>
    <w:rsid w:val="001D39CC"/>
    <w:rsid w:val="001E6A13"/>
    <w:rsid w:val="001E748F"/>
    <w:rsid w:val="001F09FB"/>
    <w:rsid w:val="001F1B51"/>
    <w:rsid w:val="0020093A"/>
    <w:rsid w:val="00215C3D"/>
    <w:rsid w:val="00216A28"/>
    <w:rsid w:val="00240134"/>
    <w:rsid w:val="00247EBE"/>
    <w:rsid w:val="00255AB6"/>
    <w:rsid w:val="00277C97"/>
    <w:rsid w:val="002811C6"/>
    <w:rsid w:val="0028439F"/>
    <w:rsid w:val="0028452A"/>
    <w:rsid w:val="002960AE"/>
    <w:rsid w:val="002A2C9D"/>
    <w:rsid w:val="002A3573"/>
    <w:rsid w:val="002B31D3"/>
    <w:rsid w:val="002B490A"/>
    <w:rsid w:val="002B6D2C"/>
    <w:rsid w:val="002C5497"/>
    <w:rsid w:val="002E50CC"/>
    <w:rsid w:val="00306CC2"/>
    <w:rsid w:val="00306FA7"/>
    <w:rsid w:val="00312303"/>
    <w:rsid w:val="003156FD"/>
    <w:rsid w:val="00320A17"/>
    <w:rsid w:val="00340779"/>
    <w:rsid w:val="0034338B"/>
    <w:rsid w:val="003531A6"/>
    <w:rsid w:val="00355E0A"/>
    <w:rsid w:val="0035752D"/>
    <w:rsid w:val="00362F32"/>
    <w:rsid w:val="00366F33"/>
    <w:rsid w:val="00371E30"/>
    <w:rsid w:val="00373EA4"/>
    <w:rsid w:val="003833E2"/>
    <w:rsid w:val="00395B44"/>
    <w:rsid w:val="00397FA2"/>
    <w:rsid w:val="003A069B"/>
    <w:rsid w:val="003A0BD9"/>
    <w:rsid w:val="003A27F1"/>
    <w:rsid w:val="003A37C6"/>
    <w:rsid w:val="003A3AAF"/>
    <w:rsid w:val="003A5606"/>
    <w:rsid w:val="003B0371"/>
    <w:rsid w:val="003B0687"/>
    <w:rsid w:val="003B2111"/>
    <w:rsid w:val="003B3157"/>
    <w:rsid w:val="003B50CD"/>
    <w:rsid w:val="003B7BD2"/>
    <w:rsid w:val="003C1ECE"/>
    <w:rsid w:val="003E1330"/>
    <w:rsid w:val="003F1B81"/>
    <w:rsid w:val="003F1F66"/>
    <w:rsid w:val="003F24EE"/>
    <w:rsid w:val="003F56BD"/>
    <w:rsid w:val="00401796"/>
    <w:rsid w:val="004058A2"/>
    <w:rsid w:val="00414B7B"/>
    <w:rsid w:val="00416D8E"/>
    <w:rsid w:val="004214CE"/>
    <w:rsid w:val="00426C0B"/>
    <w:rsid w:val="00427371"/>
    <w:rsid w:val="00434D4E"/>
    <w:rsid w:val="0043646C"/>
    <w:rsid w:val="00437436"/>
    <w:rsid w:val="00440644"/>
    <w:rsid w:val="00441E76"/>
    <w:rsid w:val="00446AA5"/>
    <w:rsid w:val="00461D2F"/>
    <w:rsid w:val="00465154"/>
    <w:rsid w:val="00470AD6"/>
    <w:rsid w:val="004772A5"/>
    <w:rsid w:val="0048429E"/>
    <w:rsid w:val="004A1983"/>
    <w:rsid w:val="004A1BE4"/>
    <w:rsid w:val="004B1373"/>
    <w:rsid w:val="004C040D"/>
    <w:rsid w:val="004C1E4E"/>
    <w:rsid w:val="004D5E1F"/>
    <w:rsid w:val="004E4FE4"/>
    <w:rsid w:val="004F07B7"/>
    <w:rsid w:val="004F5A45"/>
    <w:rsid w:val="004F663F"/>
    <w:rsid w:val="00505436"/>
    <w:rsid w:val="00506E61"/>
    <w:rsid w:val="00511EF8"/>
    <w:rsid w:val="00530A15"/>
    <w:rsid w:val="00535ABA"/>
    <w:rsid w:val="005427D9"/>
    <w:rsid w:val="00560F4A"/>
    <w:rsid w:val="00575813"/>
    <w:rsid w:val="00577842"/>
    <w:rsid w:val="00577D53"/>
    <w:rsid w:val="00590C88"/>
    <w:rsid w:val="005B0722"/>
    <w:rsid w:val="005B29E8"/>
    <w:rsid w:val="005B5957"/>
    <w:rsid w:val="005B5CED"/>
    <w:rsid w:val="005B74C7"/>
    <w:rsid w:val="005C3461"/>
    <w:rsid w:val="005C5C5D"/>
    <w:rsid w:val="005C62EE"/>
    <w:rsid w:val="005D2021"/>
    <w:rsid w:val="005D3320"/>
    <w:rsid w:val="005F0319"/>
    <w:rsid w:val="006029A7"/>
    <w:rsid w:val="006055E7"/>
    <w:rsid w:val="00615190"/>
    <w:rsid w:val="006314A2"/>
    <w:rsid w:val="00654DC8"/>
    <w:rsid w:val="006551C7"/>
    <w:rsid w:val="006579E0"/>
    <w:rsid w:val="006779AA"/>
    <w:rsid w:val="00686A16"/>
    <w:rsid w:val="006A2170"/>
    <w:rsid w:val="006B1E76"/>
    <w:rsid w:val="006B683F"/>
    <w:rsid w:val="006B775C"/>
    <w:rsid w:val="006C59C7"/>
    <w:rsid w:val="006D3BA6"/>
    <w:rsid w:val="006D5BED"/>
    <w:rsid w:val="006D6216"/>
    <w:rsid w:val="006E049A"/>
    <w:rsid w:val="006E28F4"/>
    <w:rsid w:val="006E2F0B"/>
    <w:rsid w:val="00706F64"/>
    <w:rsid w:val="00711493"/>
    <w:rsid w:val="007159CB"/>
    <w:rsid w:val="00721D32"/>
    <w:rsid w:val="0072656B"/>
    <w:rsid w:val="00742B34"/>
    <w:rsid w:val="00746B83"/>
    <w:rsid w:val="00747289"/>
    <w:rsid w:val="00750791"/>
    <w:rsid w:val="00755503"/>
    <w:rsid w:val="0076347E"/>
    <w:rsid w:val="00765816"/>
    <w:rsid w:val="00773B48"/>
    <w:rsid w:val="00775364"/>
    <w:rsid w:val="0078063F"/>
    <w:rsid w:val="007841AE"/>
    <w:rsid w:val="0079051A"/>
    <w:rsid w:val="0079377B"/>
    <w:rsid w:val="00797C5A"/>
    <w:rsid w:val="007A5639"/>
    <w:rsid w:val="007A5A94"/>
    <w:rsid w:val="007B1256"/>
    <w:rsid w:val="007C3990"/>
    <w:rsid w:val="007F0FFD"/>
    <w:rsid w:val="007F5BBE"/>
    <w:rsid w:val="007F5F43"/>
    <w:rsid w:val="008005DC"/>
    <w:rsid w:val="00800CB2"/>
    <w:rsid w:val="00820DA4"/>
    <w:rsid w:val="00826666"/>
    <w:rsid w:val="00836225"/>
    <w:rsid w:val="008406E8"/>
    <w:rsid w:val="00841C94"/>
    <w:rsid w:val="00844825"/>
    <w:rsid w:val="00844928"/>
    <w:rsid w:val="00845940"/>
    <w:rsid w:val="00845C1C"/>
    <w:rsid w:val="00854116"/>
    <w:rsid w:val="008556E1"/>
    <w:rsid w:val="00864A52"/>
    <w:rsid w:val="008747D5"/>
    <w:rsid w:val="008A3581"/>
    <w:rsid w:val="008B07C7"/>
    <w:rsid w:val="008B0997"/>
    <w:rsid w:val="008B4CEB"/>
    <w:rsid w:val="008B7C14"/>
    <w:rsid w:val="008F5D52"/>
    <w:rsid w:val="008F5F99"/>
    <w:rsid w:val="008F7746"/>
    <w:rsid w:val="00910B82"/>
    <w:rsid w:val="0091163D"/>
    <w:rsid w:val="009125F4"/>
    <w:rsid w:val="00923AFD"/>
    <w:rsid w:val="00931CA2"/>
    <w:rsid w:val="00932992"/>
    <w:rsid w:val="0093765B"/>
    <w:rsid w:val="009551C6"/>
    <w:rsid w:val="009552AF"/>
    <w:rsid w:val="0095698C"/>
    <w:rsid w:val="00986969"/>
    <w:rsid w:val="00987DFF"/>
    <w:rsid w:val="00992A59"/>
    <w:rsid w:val="00996C60"/>
    <w:rsid w:val="009A123B"/>
    <w:rsid w:val="009B2C69"/>
    <w:rsid w:val="009C3DA9"/>
    <w:rsid w:val="009D0D2B"/>
    <w:rsid w:val="009D0EFE"/>
    <w:rsid w:val="009D5E9D"/>
    <w:rsid w:val="009F00E3"/>
    <w:rsid w:val="009F5BF1"/>
    <w:rsid w:val="00A257F8"/>
    <w:rsid w:val="00A43949"/>
    <w:rsid w:val="00A52A86"/>
    <w:rsid w:val="00A54846"/>
    <w:rsid w:val="00A5496E"/>
    <w:rsid w:val="00A8193A"/>
    <w:rsid w:val="00A81F61"/>
    <w:rsid w:val="00A928E2"/>
    <w:rsid w:val="00A947DA"/>
    <w:rsid w:val="00AA44F6"/>
    <w:rsid w:val="00AA78ED"/>
    <w:rsid w:val="00AD01ED"/>
    <w:rsid w:val="00AE281A"/>
    <w:rsid w:val="00AE4B73"/>
    <w:rsid w:val="00AF30F0"/>
    <w:rsid w:val="00B047AC"/>
    <w:rsid w:val="00B23E83"/>
    <w:rsid w:val="00B266F6"/>
    <w:rsid w:val="00B316AA"/>
    <w:rsid w:val="00B402B6"/>
    <w:rsid w:val="00B50A69"/>
    <w:rsid w:val="00B50ABF"/>
    <w:rsid w:val="00B530AB"/>
    <w:rsid w:val="00B80D94"/>
    <w:rsid w:val="00B83015"/>
    <w:rsid w:val="00BA1A6A"/>
    <w:rsid w:val="00BA69BA"/>
    <w:rsid w:val="00BA7660"/>
    <w:rsid w:val="00BC2533"/>
    <w:rsid w:val="00BE42F8"/>
    <w:rsid w:val="00BE5058"/>
    <w:rsid w:val="00BE7EC5"/>
    <w:rsid w:val="00BF096C"/>
    <w:rsid w:val="00BF2DC5"/>
    <w:rsid w:val="00C1214D"/>
    <w:rsid w:val="00C3422C"/>
    <w:rsid w:val="00C45189"/>
    <w:rsid w:val="00C50EC9"/>
    <w:rsid w:val="00C54E12"/>
    <w:rsid w:val="00C60639"/>
    <w:rsid w:val="00C641BB"/>
    <w:rsid w:val="00C64266"/>
    <w:rsid w:val="00C667C9"/>
    <w:rsid w:val="00C6798A"/>
    <w:rsid w:val="00C9374D"/>
    <w:rsid w:val="00C9453F"/>
    <w:rsid w:val="00CB4D08"/>
    <w:rsid w:val="00CB53D0"/>
    <w:rsid w:val="00CC153B"/>
    <w:rsid w:val="00CC1908"/>
    <w:rsid w:val="00CC39A9"/>
    <w:rsid w:val="00CC56A1"/>
    <w:rsid w:val="00CD1A75"/>
    <w:rsid w:val="00CE70F7"/>
    <w:rsid w:val="00CF0C42"/>
    <w:rsid w:val="00CF36A6"/>
    <w:rsid w:val="00D34550"/>
    <w:rsid w:val="00D43763"/>
    <w:rsid w:val="00D51CBD"/>
    <w:rsid w:val="00D549A5"/>
    <w:rsid w:val="00D6561C"/>
    <w:rsid w:val="00D7451F"/>
    <w:rsid w:val="00D751C3"/>
    <w:rsid w:val="00D83834"/>
    <w:rsid w:val="00D83E4A"/>
    <w:rsid w:val="00D954AA"/>
    <w:rsid w:val="00D97C39"/>
    <w:rsid w:val="00DA040B"/>
    <w:rsid w:val="00DA0DD3"/>
    <w:rsid w:val="00DA1F74"/>
    <w:rsid w:val="00DA75DA"/>
    <w:rsid w:val="00DB72B5"/>
    <w:rsid w:val="00DB739D"/>
    <w:rsid w:val="00DB7F65"/>
    <w:rsid w:val="00DC3B94"/>
    <w:rsid w:val="00DC4797"/>
    <w:rsid w:val="00DD1045"/>
    <w:rsid w:val="00DD3865"/>
    <w:rsid w:val="00DD4606"/>
    <w:rsid w:val="00DE1D3F"/>
    <w:rsid w:val="00DE2FC7"/>
    <w:rsid w:val="00DE5EEA"/>
    <w:rsid w:val="00DE7AA5"/>
    <w:rsid w:val="00DE7CDC"/>
    <w:rsid w:val="00E00DED"/>
    <w:rsid w:val="00E20120"/>
    <w:rsid w:val="00E2796D"/>
    <w:rsid w:val="00E354F9"/>
    <w:rsid w:val="00E37C24"/>
    <w:rsid w:val="00E45FEF"/>
    <w:rsid w:val="00E63A81"/>
    <w:rsid w:val="00E66B18"/>
    <w:rsid w:val="00E70277"/>
    <w:rsid w:val="00E737C3"/>
    <w:rsid w:val="00E73980"/>
    <w:rsid w:val="00E74441"/>
    <w:rsid w:val="00E82997"/>
    <w:rsid w:val="00E835A0"/>
    <w:rsid w:val="00E84165"/>
    <w:rsid w:val="00E94256"/>
    <w:rsid w:val="00EA6A12"/>
    <w:rsid w:val="00EB0D65"/>
    <w:rsid w:val="00EB0F90"/>
    <w:rsid w:val="00EB22D6"/>
    <w:rsid w:val="00EB2691"/>
    <w:rsid w:val="00EC09BA"/>
    <w:rsid w:val="00EC4949"/>
    <w:rsid w:val="00EE4BE3"/>
    <w:rsid w:val="00EF0CDF"/>
    <w:rsid w:val="00EF2110"/>
    <w:rsid w:val="00EF474A"/>
    <w:rsid w:val="00EF5562"/>
    <w:rsid w:val="00F0400C"/>
    <w:rsid w:val="00F136DC"/>
    <w:rsid w:val="00F21C77"/>
    <w:rsid w:val="00F23C4C"/>
    <w:rsid w:val="00F33D33"/>
    <w:rsid w:val="00F54E30"/>
    <w:rsid w:val="00F5529E"/>
    <w:rsid w:val="00F80886"/>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rezerviranogmjesta" w:type="character">
    <w:name w:val="Placeholder Text"/>
    <w:basedOn w:val="Zadanifontodlomka"/>
    <w:uiPriority w:val="99"/>
    <w:semiHidden/>
    <w:rsid w:val="0043646C"/>
    <w:rPr>
      <w:color w:val="808080"/>
      <w:bdr w:space="0" w:sz="0" w:color="auto" w:val="none"/>
      <w:shd w:fill="CCFFFF" w:color="auto" w:val="clear"/>
    </w:rPr>
  </w:style>
  <w:style w:customStyle="true" w:styleId="eSPISCCParagraphDefaultFont" w:type="character">
    <w:name w:val="eSPIS_CC_Paragraph Default Font"/>
    <w:basedOn w:val="Zadanifontodlomka"/>
    <w:rsid w:val="0043646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46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3646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46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rezerviranogmjesta" w:type="character">
    <w:name w:val="Placeholder Text"/>
    <w:basedOn w:val="Zadanifontodlomka"/>
    <w:uiPriority w:val="99"/>
    <w:semiHidden/>
    <w:rsid w:val="0043646C"/>
    <w:rPr>
      <w:color w:val="808080"/>
      <w:bdr w:color="auto" w:space="0" w:sz="0" w:val="none"/>
      <w:shd w:color="auto" w:fill="CCFFFF" w:val="clear"/>
    </w:rPr>
  </w:style>
  <w:style w:customStyle="1" w:styleId="eSPISCCParagraphDefaultFont" w:type="character">
    <w:name w:val="eSPIS_CC_Paragraph Default Font"/>
    <w:basedOn w:val="Zadanifontodlomka"/>
    <w:rsid w:val="0043646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3646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3646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46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3639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St-1080/2013-461</izvorni_sadrzaj>
    <derivirana_varijabla naziv="DomainObject.Oznaka_1">St-1080/2013-461</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St-1080/2013-461</izvorni_sadrzaj>
    <derivirana_varijabla naziv="DomainObject.PoslovniBrojDokumenta_1">St-1080/2013-461</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CB5ED4-54E8-490A-A117-3D6F2E7DCA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288</properties:Words>
  <properties:Characters>1566</properties:Characters>
  <properties:Lines>59</properties:Lines>
  <properties:Paragraphs>21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2016-04-20T07:51:00Z</dcterms:created>
  <dc:creator>ministarstvo pravosuđa rh</dc:creator>
  <cp:lastModifiedBy>Tanja Fidel</cp:lastModifiedBy>
  <cp:lastPrinted>2016-04-20T08:17:00Z</cp:lastPrinted>
  <dcterms:modified xmlns:xsi="http://www.w3.org/2001/XMLSchema-instance" xsi:type="dcterms:W3CDTF">2016-04-20T08:18:00Z</dcterms:modified>
  <cp:revision>6</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St-1080/2013-461 / Odluka - Zaključak - određeno ročište za diobu kupovnine</vt:lpwstr>
  </prop:property>
  <prop:property name="CC_coloring" pid="4" fmtid="{D5CDD505-2E9C-101B-9397-08002B2CF9AE}">
    <vt:bool>true</vt:bool>
  </prop:property>
  <prop:property name="BrojStranica" pid="5" fmtid="{D5CDD505-2E9C-101B-9397-08002B2CF9AE}">
    <vt:i4>2</vt:i4>
  </prop:property>
</prop:Properties>
</file>