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197b" w14:paraId="f22197b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F90510">
        <w:rPr>
          <w:rFonts w:hAnsi="Times New Roman" w:ascii="Times New Roman"/>
        </w:rPr>
        <w:t>42</w:t>
      </w:r>
      <w:r w:rsidR="0084370F">
        <w:rPr>
          <w:rFonts w:hAnsi="Times New Roman" w:ascii="Times New Roman"/>
        </w:rPr>
        <w:t>7</w:t>
      </w:r>
      <w:r w:rsidR="00625433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84370F" w:rsidR="0084370F">
      <w:pPr>
        <w:jc w:val="right"/>
        <w:rPr>
          <w:rFonts w:hAnsi="Times New Roman" w:ascii="Times New Roman"/>
        </w:rPr>
      </w:pPr>
      <w:r w:rsidRPr="00381699">
        <w:rPr>
          <w:rFonts w:hAnsi="Times New Roman" w:ascii="Times New Roman"/>
        </w:rPr>
        <w:t>Si</w:t>
      </w:r>
      <w:r>
        <w:rPr>
          <w:rFonts w:hAnsi="Times New Roman" w:ascii="Times New Roman"/>
        </w:rPr>
        <w:t>mply Fashion j.d.o.o.</w:t>
      </w:r>
    </w:p>
    <w:p w:rsidRDefault="0084370F" w:rsidR="00F90510">
      <w:pPr>
        <w:jc w:val="right"/>
        <w:rPr>
          <w:rFonts w:hAnsi="Times New Roman" w:ascii="Times New Roman"/>
        </w:rPr>
      </w:pPr>
      <w:r w:rsidRPr="00381699">
        <w:rPr>
          <w:rFonts w:hAnsi="Times New Roman" w:ascii="Times New Roman"/>
        </w:rPr>
        <w:t xml:space="preserve"> Zadvorsko, Prigradska 4. odv. 7</w:t>
      </w:r>
    </w:p>
    <w:p w:rsidRDefault="0084370F" w:rsidR="0084370F">
      <w:pPr>
        <w:jc w:val="right"/>
        <w:rPr>
          <w:rFonts w:hAnsi="Times New Roman" w:ascii="Times New Roman"/>
        </w:rPr>
      </w:pPr>
    </w:p>
    <w:p w:rsidRDefault="008E3003" w:rsidR="008E30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84370F" w:rsidR="008E30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Alija Karajić Kustura</w:t>
      </w:r>
    </w:p>
    <w:p w:rsidRDefault="0084370F" w:rsidP="0084370F" w:rsidR="0084370F">
      <w:pPr>
        <w:jc w:val="right"/>
        <w:rPr>
          <w:rFonts w:hAnsi="Times New Roman" w:ascii="Times New Roman"/>
        </w:rPr>
      </w:pPr>
      <w:r w:rsidRPr="00381699">
        <w:rPr>
          <w:rFonts w:hAnsi="Times New Roman" w:ascii="Times New Roman"/>
        </w:rPr>
        <w:t>Zadvorsko, Prigradska 4. odv. 7</w:t>
      </w:r>
    </w:p>
    <w:p w:rsidRDefault="008E3003" w:rsidR="008E3003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4C5B18" w:rsidR="004C5B18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84370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84370F" w:rsidRPr="00381699">
        <w:rPr>
          <w:rFonts w:hAnsi="Times New Roman" w:ascii="Times New Roman"/>
        </w:rPr>
        <w:t xml:space="preserve">Simply Fashion j.d.o.o., Zadvorsko, Prigradska 4. odv. 7, OIB </w:t>
      </w:r>
    </w:p>
    <w:p w:rsidRDefault="0084370F" w:rsidP="00B46B2C" w:rsidR="00F9051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381699">
        <w:rPr>
          <w:rFonts w:hAnsi="Times New Roman" w:ascii="Times New Roman"/>
        </w:rPr>
        <w:t>07401102827</w:t>
      </w:r>
    </w:p>
    <w:p w:rsidRDefault="0084370F" w:rsidP="00B46B2C" w:rsidR="0084370F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F90510">
        <w:rPr>
          <w:rFonts w:hAnsi="Times New Roman" w:ascii="Times New Roman"/>
          <w:b/>
        </w:rPr>
        <w:t>7</w:t>
      </w:r>
      <w:r w:rsidR="00AE5288">
        <w:rPr>
          <w:rFonts w:hAnsi="Times New Roman" w:ascii="Times New Roman"/>
          <w:b/>
        </w:rPr>
        <w:t>. veljače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F90510">
        <w:rPr>
          <w:rFonts w:hAnsi="Times New Roman" w:ascii="Times New Roman"/>
          <w:b/>
        </w:rPr>
        <w:t>10</w:t>
      </w:r>
      <w:r w:rsidR="008E3003">
        <w:rPr>
          <w:rFonts w:hAnsi="Times New Roman" w:ascii="Times New Roman"/>
          <w:b/>
        </w:rPr>
        <w:t>,</w:t>
      </w:r>
      <w:r w:rsidR="0084370F">
        <w:rPr>
          <w:rFonts w:hAnsi="Times New Roman" w:ascii="Times New Roman"/>
          <w:b/>
        </w:rPr>
        <w:t>10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>1</w:t>
      </w:r>
      <w:r w:rsidR="00F90510">
        <w:rPr>
          <w:rFonts w:hAnsi="Times New Roman" w:ascii="Times New Roman"/>
        </w:rPr>
        <w:t>7</w:t>
      </w:r>
      <w:r w:rsidR="00AE5288">
        <w:rPr>
          <w:rFonts w:hAnsi="Times New Roman" w:ascii="Times New Roman"/>
        </w:rPr>
        <w:t>. studenog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5B18"/>
    <w:rsid w:val="004D1D11"/>
    <w:rsid w:val="005208DD"/>
    <w:rsid w:val="0056416D"/>
    <w:rsid w:val="00587D9D"/>
    <w:rsid w:val="005A7390"/>
    <w:rsid w:val="005C1061"/>
    <w:rsid w:val="00622D07"/>
    <w:rsid w:val="00625433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4370F"/>
    <w:rsid w:val="00853C23"/>
    <w:rsid w:val="008C5126"/>
    <w:rsid w:val="008E3003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C5FD0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5983"/>
    <w:rsid w:val="00E87B43"/>
    <w:rsid w:val="00F54DC3"/>
    <w:rsid w:val="00F70E3E"/>
    <w:rsid w:val="00F90510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85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9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85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9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Simply Fashion j.d.o.o. zastupanog po punomoćniku Alije Karajić Kustura</izvorni_sadrzaj>
    <derivirana_varijabla naziv="DomainObject.Predmet.ProtustrankaFormated_1">  Simply Fashion j.d.o.o. zastupanog po punomoćniku Alije Karajić Kustura</derivirana_varijabla>
  </DomainObject.Predmet.ProtustrankaFormated>
  <DomainObject.Predmet.ProtustrankaFormatedOIB>
    <izvorni_sadrzaj>  Simply Fashion j.d.o.o., OIB 07401102827 zastupanog po punomoćniku Alije Karajić Kustura</izvorni_sadrzaj>
    <derivirana_varijabla naziv="DomainObject.Predmet.ProtustrankaFormatedOIB_1">  Simply Fashion j.d.o.o., OIB 07401102827 zastupanog po punomoćniku Alije Karajić Kustura</derivirana_varijabla>
  </DomainObject.Predmet.ProtustrankaFormatedOIB>
  <DomainObject.Predmet.ProtustrankaFormatedWithAdress>
    <izvorni_sadrzaj> Simply Fashion j.d.o.o., Prigradska 4. odv. 7, 10257 Zadvorsko zastupanog po punomoćniku Alije Karajić Kustura</izvorni_sadrzaj>
    <derivirana_varijabla naziv="DomainObject.Predmet.ProtustrankaFormatedWithAdress_1"> Simply Fashion j.d.o.o., Prigradska 4. odv. 7, 10257 Zadvorsko zastupanog po punomoćniku Alije Karajić Kustura</derivirana_varijabla>
  </DomainObject.Predmet.ProtustrankaFormatedWithAdress>
  <DomainObject.Predmet.ProtustrankaFormatedWithAdressOIB>
    <izvorni_sadrzaj> Simply Fashion j.d.o.o., OIB 07401102827, Prigradska 4. odv. 7, 10257 Zadvorsko zastupanog po punomoćniku Alije Karajić Kustura</izvorni_sadrzaj>
    <derivirana_varijabla naziv="DomainObject.Predmet.ProtustrankaFormatedWithAdressOIB_1"> Simply Fashion j.d.o.o., OIB 07401102827, Prigradska 4. odv. 7, 10257 Zadvorsko zastupanog po punomoćniku Alije Karajić Kustura</derivirana_varijabla>
  </DomainObject.Predmet.ProtustrankaFormatedWithAdressOIB>
  <DomainObject.Predmet.ProtustrankaWithAdress>
    <izvorni_sadrzaj>Simply Fashion j.d.o.o. Prigradska 4. odv. 7, 10257 Zadvorsko</izvorni_sadrzaj>
    <derivirana_varijabla naziv="DomainObject.Predmet.ProtustrankaWithAdress_1">Simply Fashion j.d.o.o. Prigradska 4. odv. 7, 10257 Zadvorsko</derivirana_varijabla>
  </DomainObject.Predmet.ProtustrankaWithAdress>
  <DomainObject.Predmet.ProtustrankaWithAdressOIB>
    <izvorni_sadrzaj>Simply Fashion j.d.o.o., OIB 07401102827, Prigradska 4. odv. 7, 10257 Zadvorsko</izvorni_sadrzaj>
    <derivirana_varijabla naziv="DomainObject.Predmet.ProtustrankaWithAdressOIB_1">Simply Fashion j.d.o.o., OIB 07401102827, Prigradska 4. odv. 7, 10257 Zadvorsko</derivirana_varijabla>
  </DomainObject.Predmet.ProtustrankaWithAdressOIB>
  <DomainObject.Predmet.ProtustrankaNazivFormated>
    <izvorni_sadrzaj>Simply Fashion j.d.o.o.</izvorni_sadrzaj>
    <derivirana_varijabla naziv="DomainObject.Predmet.ProtustrankaNazivFormated_1">Simply Fashion j.d.o.o.</derivirana_varijabla>
  </DomainObject.Predmet.ProtustrankaNazivFormated>
  <DomainObject.Predmet.ProtustrankaNazivFormatedOIB>
    <izvorni_sadrzaj>Simply Fashion j.d.o.o., OIB 07401102827</izvorni_sadrzaj>
    <derivirana_varijabla naziv="DomainObject.Predmet.ProtustrankaNazivFormatedOIB_1">Simply Fashion j.d.o.o., OIB 07401102827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Simply Fashion j.d.o.o. zastupanog po punomoćniku Alije Karajić Kustura</item>
    </izvorni_sadrzaj>
    <derivirana_varijabla naziv="DomainObject.Predmet.ProtuStrankaListFormated_1">
      <item>Simply Fashion j.d.o.o. zastupanog po punomoćniku Alije Karajić Kustura</item>
    </derivirana_varijabla>
  </DomainObject.Predmet.ProtuStrankaListFormated>
  <DomainObject.Predmet.ProtuStrankaListFormatedOIB>
    <izvorni_sadrzaj>
      <item>Simply Fashion j.d.o.o., OIB 07401102827 zastupanog po punomoćniku Alije Karajić Kustura</item>
    </izvorni_sadrzaj>
    <derivirana_varijabla naziv="DomainObject.Predmet.ProtuStrankaListFormatedOIB_1">
      <item>Simply Fashion j.d.o.o., OIB 07401102827 zastupanog po punomoćniku Alije Karajić Kustura</item>
    </derivirana_varijabla>
  </DomainObject.Predmet.ProtuStrankaListFormatedOIB>
  <DomainObject.Predmet.ProtuStrankaListFormatedWithAdress>
    <izvorni_sadrzaj>
      <item>Simply Fashion j.d.o.o., Prigradska 4. odv. 7, 10257 Zadvorsko zastupanog po punomoćniku Alije Karajić Kustura</item>
    </izvorni_sadrzaj>
    <derivirana_varijabla naziv="DomainObject.Predmet.ProtuStrankaListFormatedWithAdress_1">
      <item>Simply Fashion j.d.o.o., Prigradska 4. odv. 7, 10257 Zadvorsko zastupanog po punomoćniku Alije Karajić Kustura</item>
    </derivirana_varijabla>
  </DomainObject.Predmet.ProtuStrankaListFormatedWithAdress>
  <DomainObject.Predmet.ProtuStrankaListFormatedWithAdressOIB>
    <izvorni_sadrzaj>
      <item>Simply Fashion j.d.o.o., OIB 07401102827, Prigradska 4. odv. 7, 10257 Zadvorsko zastupanog po punomoćniku Alije Karajić Kustura</item>
    </izvorni_sadrzaj>
    <derivirana_varijabla naziv="DomainObject.Predmet.ProtuStrankaListFormatedWithAdressOIB_1">
      <item>Simply Fashion j.d.o.o., OIB 07401102827, Prigradska 4. odv. 7, 10257 Zadvorsko zastupanog po punomoćniku Alije Karajić Kustura</item>
    </derivirana_varijabla>
  </DomainObject.Predmet.ProtuStrankaListFormatedWithAdressOIB>
  <DomainObject.Predmet.ProtuStrankaListNazivFormated>
    <izvorni_sadrzaj>
      <item>Simply Fashion j.d.o.o.</item>
    </izvorni_sadrzaj>
    <derivirana_varijabla naziv="DomainObject.Predmet.ProtuStrankaListNazivFormated_1">
      <item>Simply Fashion j.d.o.o.</item>
    </derivirana_varijabla>
  </DomainObject.Predmet.ProtuStrankaListNazivFormated>
  <DomainObject.Predmet.ProtuStrankaListNazivFormatedOIB>
    <izvorni_sadrzaj>
      <item>Simply Fashion j.d.o.o., OIB 07401102827</item>
    </izvorni_sadrzaj>
    <derivirana_varijabla naziv="DomainObject.Predmet.ProtuStrankaListNazivFormatedOIB_1">
      <item>Simply Fashion j.d.o.o., OIB 07401102827</item>
    </derivirana_varijabla>
  </DomainObject.Predmet.ProtuStrankaListNazivFormatedOIB>
  <DomainObject.Predmet.OstaliListFormated>
    <izvorni_sadrzaj>
      <item>Alije Karajić Kustura punomoćnik sudionika u postupku Simply Fashion j.d.o.o.</item>
    </izvorni_sadrzaj>
    <derivirana_varijabla naziv="DomainObject.Predmet.OstaliListFormated_1">
      <item>Alije Karajić Kustura punomoćnik sudionika u postupku Simply Fashion j.d.o.o.</item>
    </derivirana_varijabla>
  </DomainObject.Predmet.OstaliListFormated>
  <DomainObject.Predmet.OstaliListFormatedOIB>
    <izvorni_sadrzaj>
      <item>Alije Karajić Kustura, OIB 28262248349 punomoćnik sudionika u postupku Simply Fashion j.d.o.o.</item>
    </izvorni_sadrzaj>
    <derivirana_varijabla naziv="DomainObject.Predmet.OstaliListFormatedOIB_1">
      <item>Alije Karajić Kustura, OIB 28262248349 punomoćnik sudionika u postupku Simply Fashion j.d.o.o.</item>
    </derivirana_varijabla>
  </DomainObject.Predmet.OstaliListFormatedOIB>
  <DomainObject.Predmet.OstaliListFormatedWithAdress>
    <izvorni_sadrzaj>
      <item>Alije Karajić Kustura, Prigradska Ulica Iv.odvojak 7, 10257 Zadvorsko punomoćnik sudionika u postupku Simply Fashion j.d.o.o.</item>
    </izvorni_sadrzaj>
    <derivirana_varijabla naziv="DomainObject.Predmet.OstaliListFormatedWithAdress_1">
      <item>Alije Karajić Kustura, Prigradska Ulica Iv.odvojak 7, 10257 Zadvorsko punomoćnik sudionika u postupku Simply Fashion j.d.o.o.</item>
    </derivirana_varijabla>
  </DomainObject.Predmet.OstaliListFormatedWithAdress>
  <DomainObject.Predmet.OstaliListFormatedWithAdressOIB>
    <izvorni_sadrzaj>
      <item>Alije Karajić Kustura, OIB 28262248349, Prigradska Ulica Iv.odvojak 7, 10257 Zadvorsko punomoćnik sudionika u postupku Simply Fashion j.d.o.o.</item>
    </izvorni_sadrzaj>
    <derivirana_varijabla naziv="DomainObject.Predmet.OstaliListFormatedWithAdressOIB_1">
      <item>Alije Karajić Kustura, OIB 28262248349, Prigradska Ulica Iv.odvojak 7, 10257 Zadvorsko punomoćnik sudionika u postupku Simply Fashion j.d.o.o.</item>
    </derivirana_varijabla>
  </DomainObject.Predmet.OstaliListFormatedWithAdressOIB>
  <DomainObject.Predmet.OstaliListNazivFormated>
    <izvorni_sadrzaj>
      <item>Alije Karajić Kustura</item>
    </izvorni_sadrzaj>
    <derivirana_varijabla naziv="DomainObject.Predmet.OstaliListNazivFormated_1">
      <item>Alije Karajić Kustura</item>
    </derivirana_varijabla>
  </DomainObject.Predmet.OstaliListNazivFormated>
  <DomainObject.Predmet.OstaliListNazivFormatedOIB>
    <izvorni_sadrzaj>
      <item>Alije Karajić Kustura, OIB 28262248349</item>
    </izvorni_sadrzaj>
    <derivirana_varijabla naziv="DomainObject.Predmet.OstaliListNazivFormatedOIB_1">
      <item>Alije Karajić Kustura, OIB 28262248349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Simply Fashion j.d.o.o.</izvorni_sadrzaj>
    <derivirana_varijabla naziv="DomainObject.Predmet.ProtustrankaIDrugi_1">Simply Fashion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Simply Fashion j.d.o.o., OIB 07401102827, Prigradska 4. odv. 7, 10257 Zadvorsko</izvorni_sadrzaj>
    <derivirana_varijabla naziv="DomainObject.Predmet.ProtustrankaIDrugiAdressOIB_1">Simply Fashion j.d.o.o., OIB 07401102827, Prigradska 4. odv. 7, 10257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Simply Fashion j.d.o.o.</item>
      <item>FINA Regionalni centar Zagreb</item>
      <item>Alije Karajić Kustura</item>
    </izvorni_sadrzaj>
    <derivirana_varijabla naziv="DomainObject.Predmet.SudioniciListNaziv_1">
      <item>Simply Fashion j.d.o.o.</item>
      <item>FINA Regionalni centar Zagreb</item>
      <item>Alije Karajić Kustura</item>
    </derivirana_varijabla>
  </DomainObject.Predmet.SudioniciListNaziv>
  <DomainObject.Predmet.SudioniciListAdressOIB>
    <izvorni_sadrzaj>
      <item>Simply Fashion j.d.o.o., OIB 07401102827, Prigradska 4. odv. 7,10257 Zadvorsko</item>
      <item>FINA Regionalni centar Zagreb, OIB 85821130368, Trg svibanjskih žrtava 1995. 1,10000 Zagreb</item>
      <item>Alije Karajić Kustura, OIB 28262248349, Prigradska Ulica Iv.odvojak 7,10257 Zadvorsko</item>
    </izvorni_sadrzaj>
    <derivirana_varijabla naziv="DomainObject.Predmet.SudioniciListAdressOIB_1">
      <item>Simply Fashion j.d.o.o., OIB 07401102827, Prigradska 4. odv. 7,10257 Zadvorsko</item>
      <item>FINA Regionalni centar Zagreb, OIB 85821130368, Trg svibanjskih žrtava 1995. 1,10000 Zagreb</item>
      <item>Alije Karajić Kustura, OIB 28262248349, Prigradska Ulica Iv.odvojak 7,10257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07401102827</item>
      <item>, OIB 85821130368</item>
      <item>, OIB 28262248349</item>
    </izvorni_sadrzaj>
    <derivirana_varijabla naziv="DomainObject.Predmet.SudioniciListNazivOIB_1">
      <item>, OIB 07401102827</item>
      <item>, OIB 85821130368</item>
      <item>, OIB 28262248349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7E7D8-28EC-4724-89DC-8A994AEF2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105</properties:Words>
  <properties:Characters>618</properties:Characters>
  <properties:Lines>36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2017-11-17T13:39:00Z</dcterms:created>
  <dc:creator>stecaj</dc:creator>
  <cp:lastModifiedBy>Gordana Grčić</cp:lastModifiedBy>
  <cp:lastPrinted>2017-11-17T13:39:00Z</cp:lastPrinted>
  <dcterms:modified xmlns:xsi="http://www.w3.org/2001/XMLSchema-instance" xsi:type="dcterms:W3CDTF">2017-11-17T13:40:00Z</dcterms:modified>
  <cp:revision>4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