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4271" w14:paraId="af34271" w:rsidRDefault="00D80CC9" w:rsidP="00F83E1E" w:rsidR="00D80CC9" w:rsidRPr="00745F20">
      <w:pPr>
        <w:jc w:val="both"/>
        <w15:collapsed w:val="false"/>
        <w:rPr>
          <w:rFonts w:hAnsi="Times New Roman" w:ascii="Times New Roman"/>
        </w:rPr>
      </w:pPr>
      <w:bookmarkStart w:name="_GoBack" w:id="0"/>
      <w:bookmarkEnd w:id="0"/>
    </w:p>
    <w:p w:rsidRDefault="00F83E1E" w:rsidP="00F83E1E" w:rsidR="00F83E1E" w:rsidRPr="00745F20">
      <w:pPr>
        <w:jc w:val="both"/>
        <w:rPr>
          <w:rFonts w:hAnsi="Times New Roman" w:ascii="Times New Roman"/>
        </w:rPr>
      </w:pPr>
      <w:r w:rsidRPr="00745F20">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45F20">
        <w:rPr>
          <w:rFonts w:hAnsi="Times New Roman" w:ascii="Times New Roman"/>
        </w:rPr>
        <w:t xml:space="preserve">                                                                                                   </w:t>
      </w:r>
      <w:r w:rsidR="00AE4D16" w:rsidRPr="00745F20">
        <w:rPr>
          <w:rFonts w:hAnsi="Times New Roman" w:ascii="Times New Roman"/>
        </w:rPr>
        <w:t xml:space="preserve">   </w:t>
      </w:r>
      <w:r w:rsidR="008717E2" w:rsidRPr="00745F20">
        <w:rPr>
          <w:rFonts w:hAnsi="Times New Roman" w:ascii="Times New Roman"/>
        </w:rPr>
        <w:t xml:space="preserve"> 4</w:t>
      </w:r>
      <w:r w:rsidRPr="00745F20">
        <w:rPr>
          <w:rFonts w:hAnsi="Times New Roman" w:ascii="Times New Roman"/>
        </w:rPr>
        <w:t xml:space="preserve"> St-</w:t>
      </w:r>
      <w:r w:rsidR="00FB7B3B" w:rsidRPr="00745F20">
        <w:rPr>
          <w:rFonts w:hAnsi="Times New Roman" w:ascii="Times New Roman"/>
        </w:rPr>
        <w:t>29</w:t>
      </w:r>
      <w:r w:rsidR="0014106C" w:rsidRPr="00745F20">
        <w:rPr>
          <w:rFonts w:hAnsi="Times New Roman" w:ascii="Times New Roman"/>
        </w:rPr>
        <w:t>90/17</w:t>
      </w:r>
    </w:p>
    <w:p w:rsidRDefault="00F83E1E" w:rsidP="00F83E1E" w:rsidR="00F83E1E" w:rsidRPr="00745F20">
      <w:pPr>
        <w:jc w:val="both"/>
        <w:rPr>
          <w:rFonts w:hAnsi="Times New Roman" w:ascii="Times New Roman"/>
        </w:rPr>
      </w:pPr>
      <w:r w:rsidRPr="00745F20">
        <w:rPr>
          <w:rFonts w:hAnsi="Times New Roman" w:ascii="Times New Roman"/>
        </w:rPr>
        <w:t>REPUBLIKA HRVATSKA</w:t>
      </w:r>
    </w:p>
    <w:p w:rsidRDefault="00F83E1E" w:rsidP="00F83E1E" w:rsidR="00F83E1E" w:rsidRPr="00745F20">
      <w:pPr>
        <w:jc w:val="both"/>
        <w:rPr>
          <w:rFonts w:hAnsi="Times New Roman" w:ascii="Times New Roman"/>
        </w:rPr>
      </w:pPr>
      <w:r w:rsidRPr="00745F20">
        <w:rPr>
          <w:rFonts w:hAnsi="Times New Roman" w:ascii="Times New Roman"/>
        </w:rPr>
        <w:t>TRGOVAČKI SUD U ZAGREBU</w:t>
      </w:r>
    </w:p>
    <w:p w:rsidRDefault="00F83E1E" w:rsidP="00F83E1E" w:rsidR="00F83E1E" w:rsidRPr="00745F20">
      <w:pPr>
        <w:jc w:val="both"/>
        <w:rPr>
          <w:rFonts w:hAnsi="Times New Roman" w:ascii="Times New Roman"/>
        </w:rPr>
      </w:pPr>
      <w:r w:rsidRPr="00745F20">
        <w:rPr>
          <w:rFonts w:hAnsi="Times New Roman" w:ascii="Times New Roman"/>
        </w:rPr>
        <w:t>STALNA SLUŽBA</w:t>
      </w:r>
    </w:p>
    <w:p w:rsidRDefault="00F83E1E" w:rsidP="00F83E1E" w:rsidR="00F83E1E" w:rsidRPr="00745F20">
      <w:pPr>
        <w:jc w:val="both"/>
        <w:rPr>
          <w:rFonts w:hAnsi="Times New Roman" w:ascii="Times New Roman"/>
        </w:rPr>
      </w:pPr>
      <w:r w:rsidRPr="00745F20">
        <w:rPr>
          <w:rFonts w:hAnsi="Times New Roman" w:ascii="Times New Roman"/>
        </w:rPr>
        <w:t xml:space="preserve">Karlovac, </w:t>
      </w:r>
      <w:r w:rsidR="0014106C" w:rsidRPr="00745F20">
        <w:rPr>
          <w:rFonts w:hAnsi="Times New Roman" w:ascii="Times New Roman"/>
        </w:rPr>
        <w:t>Trg hrvatskih branitelja 1</w:t>
      </w:r>
      <w:r w:rsidRPr="00745F20">
        <w:rPr>
          <w:rFonts w:hAnsi="Times New Roman" w:ascii="Times New Roman"/>
        </w:rPr>
        <w:t xml:space="preserve"> </w:t>
      </w:r>
    </w:p>
    <w:p w:rsidRDefault="00F83E1E" w:rsidP="00F83E1E" w:rsidR="00F83E1E" w:rsidRPr="00745F20">
      <w:pPr>
        <w:jc w:val="both"/>
        <w:rPr>
          <w:rFonts w:hAnsi="Times New Roman" w:ascii="Times New Roman"/>
        </w:rPr>
      </w:pPr>
    </w:p>
    <w:p w:rsidRDefault="00F83E1E" w:rsidP="00F83E1E" w:rsidR="00F83E1E" w:rsidRPr="00745F20">
      <w:pPr>
        <w:jc w:val="center"/>
        <w:rPr>
          <w:rFonts w:hAnsi="Times New Roman" w:ascii="Times New Roman"/>
        </w:rPr>
      </w:pPr>
      <w:r w:rsidRPr="00745F20">
        <w:rPr>
          <w:rFonts w:hAnsi="Times New Roman" w:ascii="Times New Roman"/>
        </w:rPr>
        <w:t>R E P U B L I K A    H R V A T S K A</w:t>
      </w:r>
    </w:p>
    <w:p w:rsidRDefault="00F83E1E" w:rsidP="00E81DA8" w:rsidR="00F83E1E" w:rsidRPr="00745F20">
      <w:pPr>
        <w:jc w:val="center"/>
        <w:rPr>
          <w:rFonts w:hAnsi="Times New Roman" w:ascii="Times New Roman"/>
        </w:rPr>
      </w:pPr>
      <w:r w:rsidRPr="00745F20">
        <w:rPr>
          <w:rFonts w:hAnsi="Times New Roman" w:ascii="Times New Roman"/>
        </w:rPr>
        <w:t>R J E Š E N J E</w:t>
      </w:r>
    </w:p>
    <w:p w:rsidRDefault="00F83E1E" w:rsidP="00F83E1E" w:rsidR="00F83E1E" w:rsidRPr="00745F20">
      <w:pPr>
        <w:jc w:val="both"/>
        <w:rPr>
          <w:rFonts w:hAnsi="Times New Roman" w:ascii="Times New Roman"/>
        </w:rPr>
      </w:pPr>
    </w:p>
    <w:p w:rsidRDefault="00F83E1E" w:rsidP="00F83E1E" w:rsidR="00F83E1E" w:rsidRPr="00745F20">
      <w:pPr>
        <w:jc w:val="both"/>
        <w:rPr>
          <w:rFonts w:hAnsi="Times New Roman" w:ascii="Times New Roman"/>
        </w:rPr>
      </w:pPr>
      <w:r w:rsidRPr="00745F20">
        <w:rPr>
          <w:rFonts w:hAnsi="Times New Roman" w:ascii="Times New Roman"/>
        </w:rPr>
        <w:tab/>
        <w:t xml:space="preserve">Trgovački sud u Zagrebu, Stalna služba, po sucu </w:t>
      </w:r>
      <w:r w:rsidR="008717E2" w:rsidRPr="00745F20">
        <w:rPr>
          <w:rFonts w:hAnsi="Times New Roman" w:ascii="Times New Roman"/>
        </w:rPr>
        <w:t>Goranki Boljkovac</w:t>
      </w:r>
      <w:r w:rsidRPr="00745F20">
        <w:rPr>
          <w:rFonts w:hAnsi="Times New Roman" w:ascii="Times New Roman"/>
        </w:rPr>
        <w:t>,</w:t>
      </w:r>
      <w:r w:rsidR="00EA2934" w:rsidRPr="00745F20">
        <w:rPr>
          <w:rFonts w:hAnsi="Times New Roman" w:ascii="Times New Roman"/>
        </w:rPr>
        <w:t xml:space="preserve"> </w:t>
      </w:r>
      <w:r w:rsidR="005D1BE0" w:rsidRPr="00745F20">
        <w:rPr>
          <w:rFonts w:hAnsi="Times New Roman" w:ascii="Times New Roman"/>
        </w:rPr>
        <w:t xml:space="preserve">u predstečajnom postupku nad dužnikom </w:t>
      </w:r>
      <w:r w:rsidR="00FB7B3B" w:rsidRPr="00745F20">
        <w:rPr>
          <w:rFonts w:hAnsi="Times New Roman" w:ascii="Times New Roman"/>
        </w:rPr>
        <w:t>AKORN DISTRIBUTION d.o.o., Zagreb, Vrtni put 5, OIB 47334251464</w:t>
      </w:r>
      <w:r w:rsidR="00596FD7" w:rsidRPr="00745F20">
        <w:rPr>
          <w:rFonts w:hAnsi="Times New Roman" w:ascii="Times New Roman"/>
        </w:rPr>
        <w:t xml:space="preserve">, </w:t>
      </w:r>
      <w:r w:rsidR="00E842E4" w:rsidRPr="00745F20">
        <w:rPr>
          <w:rFonts w:hAnsi="Times New Roman" w:ascii="Times New Roman"/>
        </w:rPr>
        <w:t>odlučujući o nagradi povjereniku,</w:t>
      </w:r>
      <w:r w:rsidR="00534C59" w:rsidRPr="00745F20">
        <w:rPr>
          <w:rFonts w:hAnsi="Times New Roman" w:ascii="Times New Roman"/>
        </w:rPr>
        <w:t xml:space="preserve"> </w:t>
      </w:r>
      <w:r w:rsidR="00C0480D" w:rsidRPr="00745F20">
        <w:rPr>
          <w:rFonts w:hAnsi="Times New Roman" w:ascii="Times New Roman"/>
        </w:rPr>
        <w:t xml:space="preserve">dana </w:t>
      </w:r>
      <w:r w:rsidR="00745F20" w:rsidRPr="00745F20">
        <w:rPr>
          <w:rFonts w:hAnsi="Times New Roman" w:ascii="Times New Roman"/>
        </w:rPr>
        <w:t>21. kolovoza</w:t>
      </w:r>
      <w:r w:rsidR="004E56F5" w:rsidRPr="00745F20">
        <w:rPr>
          <w:rFonts w:hAnsi="Times New Roman" w:ascii="Times New Roman"/>
        </w:rPr>
        <w:t xml:space="preserve"> 2018</w:t>
      </w:r>
      <w:r w:rsidR="00D42DB0" w:rsidRPr="00745F20">
        <w:rPr>
          <w:rFonts w:hAnsi="Times New Roman" w:ascii="Times New Roman"/>
        </w:rPr>
        <w:t>.</w:t>
      </w:r>
      <w:r w:rsidR="00FF54F3" w:rsidRPr="00745F20">
        <w:rPr>
          <w:rFonts w:hAnsi="Times New Roman" w:ascii="Times New Roman"/>
        </w:rPr>
        <w:t xml:space="preserve"> </w:t>
      </w:r>
    </w:p>
    <w:p w:rsidRDefault="00E842E4" w:rsidP="00F83E1E" w:rsidR="00E842E4" w:rsidRPr="00745F20">
      <w:pPr>
        <w:jc w:val="both"/>
        <w:rPr>
          <w:rFonts w:hAnsi="Times New Roman" w:ascii="Times New Roman"/>
        </w:rPr>
      </w:pPr>
    </w:p>
    <w:p w:rsidRDefault="00F86B4C" w:rsidP="005A04B6" w:rsidR="005A04B6" w:rsidRPr="00745F20">
      <w:pPr>
        <w:jc w:val="center"/>
        <w:rPr>
          <w:rFonts w:hAnsi="Times New Roman" w:ascii="Times New Roman"/>
        </w:rPr>
      </w:pPr>
      <w:r w:rsidRPr="00745F20">
        <w:rPr>
          <w:rFonts w:hAnsi="Times New Roman" w:ascii="Times New Roman"/>
        </w:rPr>
        <w:t>r i j e š i o  j e</w:t>
      </w:r>
    </w:p>
    <w:p w:rsidRDefault="005A04B6" w:rsidP="005A04B6" w:rsidR="005A04B6" w:rsidRPr="00745F20">
      <w:pPr>
        <w:jc w:val="center"/>
        <w:rPr>
          <w:rFonts w:hAnsi="Times New Roman" w:ascii="Times New Roman"/>
        </w:rPr>
      </w:pPr>
    </w:p>
    <w:p w:rsidRDefault="005A04B6" w:rsidP="00E842E4" w:rsidR="00E842E4" w:rsidRPr="00745F20">
      <w:pPr>
        <w:pStyle w:val="Tijeloteksta"/>
        <w:ind w:firstLine="720"/>
        <w:jc w:val="both"/>
        <w:rPr>
          <w:rFonts w:cs="Times New Roman"/>
        </w:rPr>
      </w:pPr>
      <w:r w:rsidRPr="00745F20">
        <w:rPr>
          <w:rFonts w:cs="Times New Roman"/>
        </w:rPr>
        <w:t xml:space="preserve">I. </w:t>
      </w:r>
      <w:r w:rsidR="00E842E4" w:rsidRPr="00745F20">
        <w:rPr>
          <w:rFonts w:cs="Times New Roman"/>
        </w:rPr>
        <w:t>Povjereni</w:t>
      </w:r>
      <w:r w:rsidR="00F44341">
        <w:rPr>
          <w:rFonts w:cs="Times New Roman"/>
        </w:rPr>
        <w:t>ci</w:t>
      </w:r>
      <w:r w:rsidR="00E842E4" w:rsidRPr="00745F20">
        <w:rPr>
          <w:rFonts w:cs="Times New Roman"/>
        </w:rPr>
        <w:t xml:space="preserve"> predstečajne nagodbe </w:t>
      </w:r>
      <w:r w:rsidR="00745F20" w:rsidRPr="00745F20">
        <w:rPr>
          <w:rFonts w:cs="Times New Roman"/>
        </w:rPr>
        <w:t>Daši Panjaković Senjić, Osijek, Kapucinska 27/2, OIB 39849053592</w:t>
      </w:r>
      <w:r w:rsidR="00E842E4" w:rsidRPr="00745F20">
        <w:rPr>
          <w:rFonts w:cs="Times New Roman"/>
        </w:rPr>
        <w:t xml:space="preserve">, određuje se za poslove obavljene u predstečajnom postupku nagrada u iznosu od </w:t>
      </w:r>
      <w:r w:rsidR="00745F20" w:rsidRPr="00745F20">
        <w:rPr>
          <w:rFonts w:cs="Times New Roman"/>
        </w:rPr>
        <w:t>6</w:t>
      </w:r>
      <w:r w:rsidR="00B42A75" w:rsidRPr="00745F20">
        <w:rPr>
          <w:rFonts w:cs="Times New Roman"/>
        </w:rPr>
        <w:t>.000,00</w:t>
      </w:r>
      <w:r w:rsidR="00E842E4" w:rsidRPr="00745F20">
        <w:rPr>
          <w:rFonts w:cs="Times New Roman"/>
        </w:rPr>
        <w:t xml:space="preserve"> kn bruto</w:t>
      </w:r>
      <w:r w:rsidR="008A04AF" w:rsidRPr="00745F20">
        <w:rPr>
          <w:rFonts w:cs="Times New Roman"/>
        </w:rPr>
        <w:t>,</w:t>
      </w:r>
      <w:r w:rsidR="00B42A75" w:rsidRPr="00745F20">
        <w:rPr>
          <w:rFonts w:cs="Times New Roman"/>
        </w:rPr>
        <w:t xml:space="preserve"> kao i naknada stvarnih troškova u iznosu od </w:t>
      </w:r>
      <w:r w:rsidR="00745F20" w:rsidRPr="00745F20">
        <w:rPr>
          <w:rFonts w:cs="Times New Roman"/>
        </w:rPr>
        <w:t>4.627,28</w:t>
      </w:r>
      <w:r w:rsidR="00B42A75" w:rsidRPr="00745F20">
        <w:rPr>
          <w:rFonts w:cs="Times New Roman"/>
        </w:rPr>
        <w:t xml:space="preserve"> kn</w:t>
      </w:r>
      <w:r w:rsidR="00F44341">
        <w:rPr>
          <w:rFonts w:cs="Times New Roman"/>
        </w:rPr>
        <w:t xml:space="preserve"> bruto</w:t>
      </w:r>
      <w:r w:rsidR="00E842E4" w:rsidRPr="00745F20">
        <w:rPr>
          <w:rFonts w:cs="Times New Roman"/>
        </w:rPr>
        <w:t>.</w:t>
      </w:r>
    </w:p>
    <w:p w:rsidRDefault="005A04B6" w:rsidP="005A04B6" w:rsidR="005A04B6" w:rsidRPr="00745F20">
      <w:pPr>
        <w:ind w:firstLine="705"/>
        <w:jc w:val="both"/>
        <w:rPr>
          <w:rFonts w:hAnsi="Times New Roman" w:ascii="Times New Roman"/>
        </w:rPr>
      </w:pPr>
      <w:r w:rsidRPr="00745F20">
        <w:rPr>
          <w:rFonts w:hAnsi="Times New Roman" w:ascii="Times New Roman"/>
        </w:rPr>
        <w:t xml:space="preserve">  II.  </w:t>
      </w:r>
      <w:r w:rsidR="00E842E4" w:rsidRPr="00745F20">
        <w:rPr>
          <w:rFonts w:hAnsi="Times New Roman" w:ascii="Times New Roman"/>
        </w:rPr>
        <w:t>Nalaže se računovods</w:t>
      </w:r>
      <w:r w:rsidR="002E266D" w:rsidRPr="00745F20">
        <w:rPr>
          <w:rFonts w:hAnsi="Times New Roman" w:ascii="Times New Roman"/>
        </w:rPr>
        <w:t xml:space="preserve">tvu suda da </w:t>
      </w:r>
      <w:r w:rsidR="00B42A75" w:rsidRPr="00745F20">
        <w:rPr>
          <w:rFonts w:hAnsi="Times New Roman" w:ascii="Times New Roman"/>
        </w:rPr>
        <w:t>dio određene nagrade u visini od</w:t>
      </w:r>
      <w:r w:rsidR="002E266D" w:rsidRPr="00745F20">
        <w:rPr>
          <w:rFonts w:hAnsi="Times New Roman" w:ascii="Times New Roman"/>
        </w:rPr>
        <w:t xml:space="preserve"> </w:t>
      </w:r>
      <w:r w:rsidR="00B42A75" w:rsidRPr="00745F20">
        <w:rPr>
          <w:rFonts w:hAnsi="Times New Roman" w:ascii="Times New Roman"/>
        </w:rPr>
        <w:t>4.050,00</w:t>
      </w:r>
      <w:r w:rsidR="002E266D" w:rsidRPr="00745F20">
        <w:rPr>
          <w:rFonts w:hAnsi="Times New Roman" w:ascii="Times New Roman"/>
        </w:rPr>
        <w:t xml:space="preserve"> </w:t>
      </w:r>
      <w:r w:rsidR="00E842E4" w:rsidRPr="00745F20">
        <w:rPr>
          <w:rFonts w:hAnsi="Times New Roman" w:ascii="Times New Roman"/>
        </w:rPr>
        <w:t xml:space="preserve">kn </w:t>
      </w:r>
      <w:r w:rsidR="00B42A75" w:rsidRPr="00F44341">
        <w:rPr>
          <w:rFonts w:hAnsi="Times New Roman" w:ascii="Times New Roman"/>
        </w:rPr>
        <w:t xml:space="preserve">bruto </w:t>
      </w:r>
      <w:r w:rsidR="00E842E4" w:rsidRPr="00F44341">
        <w:rPr>
          <w:rFonts w:hAnsi="Times New Roman" w:ascii="Times New Roman"/>
        </w:rPr>
        <w:t>isplati iz položenog predujma na račun povjereni</w:t>
      </w:r>
      <w:r w:rsidR="00F44341">
        <w:rPr>
          <w:rFonts w:hAnsi="Times New Roman" w:ascii="Times New Roman"/>
        </w:rPr>
        <w:t>ce</w:t>
      </w:r>
      <w:r w:rsidR="002E266D" w:rsidRPr="00F44341">
        <w:rPr>
          <w:rFonts w:hAnsi="Times New Roman" w:ascii="Times New Roman"/>
        </w:rPr>
        <w:t xml:space="preserve"> </w:t>
      </w:r>
      <w:r w:rsidR="00745F20" w:rsidRPr="00F44341">
        <w:rPr>
          <w:rFonts w:hAnsi="Times New Roman" w:ascii="Times New Roman"/>
        </w:rPr>
        <w:t xml:space="preserve">Daše Panjaković Senjić </w:t>
      </w:r>
      <w:r w:rsidR="00E842E4" w:rsidRPr="00F44341">
        <w:rPr>
          <w:rFonts w:hAnsi="Times New Roman" w:ascii="Times New Roman"/>
        </w:rPr>
        <w:t xml:space="preserve">kod </w:t>
      </w:r>
      <w:r w:rsidR="00F44341" w:rsidRPr="00F44341">
        <w:rPr>
          <w:rFonts w:hAnsi="Times New Roman" w:ascii="Times New Roman"/>
        </w:rPr>
        <w:t>Privredn</w:t>
      </w:r>
      <w:r w:rsidR="00F44341">
        <w:rPr>
          <w:rFonts w:hAnsi="Times New Roman" w:ascii="Times New Roman"/>
        </w:rPr>
        <w:t>e</w:t>
      </w:r>
      <w:r w:rsidR="00F44341" w:rsidRPr="00F44341">
        <w:rPr>
          <w:rFonts w:hAnsi="Times New Roman" w:ascii="Times New Roman"/>
        </w:rPr>
        <w:t xml:space="preserve"> bank</w:t>
      </w:r>
      <w:r w:rsidR="00F44341">
        <w:rPr>
          <w:rFonts w:hAnsi="Times New Roman" w:ascii="Times New Roman"/>
        </w:rPr>
        <w:t>e</w:t>
      </w:r>
      <w:r w:rsidR="00F44341" w:rsidRPr="00F44341">
        <w:rPr>
          <w:rFonts w:hAnsi="Times New Roman" w:ascii="Times New Roman"/>
        </w:rPr>
        <w:t xml:space="preserve"> Zagreb</w:t>
      </w:r>
      <w:r w:rsidR="002E266D" w:rsidRPr="00F44341">
        <w:rPr>
          <w:rFonts w:hAnsi="Times New Roman" w:ascii="Times New Roman"/>
        </w:rPr>
        <w:t xml:space="preserve"> d.d. </w:t>
      </w:r>
      <w:r w:rsidR="00B42A75" w:rsidRPr="00F44341">
        <w:rPr>
          <w:rFonts w:hAnsi="Times New Roman" w:ascii="Times New Roman"/>
        </w:rPr>
        <w:t>Zagreb</w:t>
      </w:r>
      <w:r w:rsidR="00E842E4" w:rsidRPr="00F44341">
        <w:rPr>
          <w:rFonts w:hAnsi="Times New Roman" w:ascii="Times New Roman"/>
        </w:rPr>
        <w:t xml:space="preserve"> bro</w:t>
      </w:r>
      <w:r w:rsidR="002E266D" w:rsidRPr="00F44341">
        <w:rPr>
          <w:rFonts w:hAnsi="Times New Roman" w:ascii="Times New Roman"/>
        </w:rPr>
        <w:t>j IBAN</w:t>
      </w:r>
      <w:r w:rsidR="002E266D" w:rsidRPr="00745F20">
        <w:rPr>
          <w:rFonts w:hAnsi="Times New Roman" w:ascii="Times New Roman"/>
        </w:rPr>
        <w:t>: HR</w:t>
      </w:r>
      <w:r w:rsidR="00F44341">
        <w:rPr>
          <w:rFonts w:hAnsi="Times New Roman" w:ascii="Times New Roman"/>
        </w:rPr>
        <w:t>2923400093110342634</w:t>
      </w:r>
      <w:r w:rsidR="002E266D" w:rsidRPr="00745F20">
        <w:rPr>
          <w:rFonts w:hAnsi="Times New Roman" w:ascii="Times New Roman"/>
        </w:rPr>
        <w:t>.</w:t>
      </w:r>
    </w:p>
    <w:p w:rsidRDefault="00B42A75" w:rsidP="005A04B6" w:rsidR="00B42A75" w:rsidRPr="00745F20">
      <w:pPr>
        <w:ind w:firstLine="705"/>
        <w:jc w:val="both"/>
        <w:rPr>
          <w:rFonts w:hAnsi="Times New Roman" w:ascii="Times New Roman"/>
        </w:rPr>
      </w:pPr>
    </w:p>
    <w:p w:rsidRDefault="00B42A75" w:rsidP="005A04B6" w:rsidR="00B42A75" w:rsidRPr="00745F20">
      <w:pPr>
        <w:ind w:firstLine="705"/>
        <w:jc w:val="both"/>
        <w:rPr>
          <w:rFonts w:hAnsi="Times New Roman" w:ascii="Times New Roman"/>
        </w:rPr>
      </w:pPr>
      <w:r w:rsidRPr="00745F20">
        <w:rPr>
          <w:rFonts w:hAnsi="Times New Roman" w:ascii="Times New Roman"/>
        </w:rPr>
        <w:t xml:space="preserve">III. Nalaže se dužniku </w:t>
      </w:r>
      <w:r w:rsidR="00A14FD9" w:rsidRPr="00745F20">
        <w:rPr>
          <w:rFonts w:hAnsi="Times New Roman" w:ascii="Times New Roman"/>
        </w:rPr>
        <w:t>AKORN DISTRIBUTION d.o.o., Zagreb, Vrtni put 5, OIB 47334251464</w:t>
      </w:r>
      <w:r w:rsidRPr="00745F20">
        <w:rPr>
          <w:rFonts w:hAnsi="Times New Roman" w:ascii="Times New Roman"/>
        </w:rPr>
        <w:t xml:space="preserve">, da preostali dio određene nagrade u visini od </w:t>
      </w:r>
      <w:r w:rsidR="00A14FD9">
        <w:rPr>
          <w:rFonts w:hAnsi="Times New Roman" w:ascii="Times New Roman"/>
        </w:rPr>
        <w:t>1.950</w:t>
      </w:r>
      <w:r w:rsidRPr="00745F20">
        <w:rPr>
          <w:rFonts w:hAnsi="Times New Roman" w:ascii="Times New Roman"/>
        </w:rPr>
        <w:t xml:space="preserve">,00 kn bruto, kao i stvarne troškove u iznosu od </w:t>
      </w:r>
      <w:r w:rsidR="00A14FD9" w:rsidRPr="00745F20">
        <w:rPr>
          <w:rFonts w:hAnsi="Times New Roman" w:ascii="Times New Roman"/>
        </w:rPr>
        <w:t xml:space="preserve">4.627,28 </w:t>
      </w:r>
      <w:r w:rsidRPr="00745F20">
        <w:rPr>
          <w:rFonts w:hAnsi="Times New Roman" w:ascii="Times New Roman"/>
        </w:rPr>
        <w:t>kn</w:t>
      </w:r>
      <w:r w:rsidR="00F44341">
        <w:rPr>
          <w:rFonts w:hAnsi="Times New Roman" w:ascii="Times New Roman"/>
        </w:rPr>
        <w:t xml:space="preserve"> bruto</w:t>
      </w:r>
      <w:r w:rsidRPr="00745F20">
        <w:rPr>
          <w:rFonts w:hAnsi="Times New Roman" w:ascii="Times New Roman"/>
        </w:rPr>
        <w:t>, plati povjereni</w:t>
      </w:r>
      <w:r w:rsidR="00F44341">
        <w:rPr>
          <w:rFonts w:hAnsi="Times New Roman" w:ascii="Times New Roman"/>
        </w:rPr>
        <w:t>ci</w:t>
      </w:r>
      <w:r w:rsidRPr="00745F20">
        <w:rPr>
          <w:rFonts w:hAnsi="Times New Roman" w:ascii="Times New Roman"/>
        </w:rPr>
        <w:t xml:space="preserve"> </w:t>
      </w:r>
      <w:r w:rsidR="00A14FD9" w:rsidRPr="00745F20">
        <w:rPr>
          <w:rFonts w:hAnsi="Times New Roman" w:ascii="Times New Roman"/>
        </w:rPr>
        <w:t>Daši Panjaković Senjić, Osijek, Kapucinska 27/2, OIB 39849053592</w:t>
      </w:r>
      <w:r w:rsidRPr="00745F20">
        <w:rPr>
          <w:rFonts w:hAnsi="Times New Roman" w:ascii="Times New Roman"/>
        </w:rPr>
        <w:t>, na račun povjereni</w:t>
      </w:r>
      <w:r w:rsidR="00F44341">
        <w:rPr>
          <w:rFonts w:hAnsi="Times New Roman" w:ascii="Times New Roman"/>
        </w:rPr>
        <w:t>ce</w:t>
      </w:r>
      <w:r w:rsidRPr="00745F20">
        <w:rPr>
          <w:rFonts w:hAnsi="Times New Roman" w:ascii="Times New Roman"/>
        </w:rPr>
        <w:t xml:space="preserve"> kod </w:t>
      </w:r>
      <w:r w:rsidR="00F44341" w:rsidRPr="00F44341">
        <w:rPr>
          <w:rFonts w:hAnsi="Times New Roman" w:ascii="Times New Roman"/>
        </w:rPr>
        <w:t>Privredn</w:t>
      </w:r>
      <w:r w:rsidR="00F44341">
        <w:rPr>
          <w:rFonts w:hAnsi="Times New Roman" w:ascii="Times New Roman"/>
        </w:rPr>
        <w:t>e</w:t>
      </w:r>
      <w:r w:rsidR="00F44341" w:rsidRPr="00F44341">
        <w:rPr>
          <w:rFonts w:hAnsi="Times New Roman" w:ascii="Times New Roman"/>
        </w:rPr>
        <w:t xml:space="preserve"> bank</w:t>
      </w:r>
      <w:r w:rsidR="00F44341">
        <w:rPr>
          <w:rFonts w:hAnsi="Times New Roman" w:ascii="Times New Roman"/>
        </w:rPr>
        <w:t>e</w:t>
      </w:r>
      <w:r w:rsidR="00F44341" w:rsidRPr="00F44341">
        <w:rPr>
          <w:rFonts w:hAnsi="Times New Roman" w:ascii="Times New Roman"/>
        </w:rPr>
        <w:t xml:space="preserve"> Zagreb d.d. Zagreb broj IBAN</w:t>
      </w:r>
      <w:r w:rsidR="00F44341" w:rsidRPr="00745F20">
        <w:rPr>
          <w:rFonts w:hAnsi="Times New Roman" w:ascii="Times New Roman"/>
        </w:rPr>
        <w:t>: HR</w:t>
      </w:r>
      <w:r w:rsidR="00F44341">
        <w:rPr>
          <w:rFonts w:hAnsi="Times New Roman" w:ascii="Times New Roman"/>
        </w:rPr>
        <w:t>2923400093110342634</w:t>
      </w:r>
      <w:r w:rsidR="008A04AF" w:rsidRPr="00745F20">
        <w:rPr>
          <w:rFonts w:hAnsi="Times New Roman" w:ascii="Times New Roman"/>
        </w:rPr>
        <w:t>, u roku od 8 dana.</w:t>
      </w:r>
      <w:r w:rsidR="00F44341">
        <w:rPr>
          <w:rFonts w:hAnsi="Times New Roman" w:ascii="Times New Roman"/>
        </w:rPr>
        <w:t xml:space="preserve"> </w:t>
      </w:r>
    </w:p>
    <w:p w:rsidRDefault="007757E7" w:rsidP="007757E7" w:rsidR="007757E7" w:rsidRPr="00745F20">
      <w:pPr>
        <w:jc w:val="both"/>
        <w:rPr>
          <w:rFonts w:hAnsi="Times New Roman" w:ascii="Times New Roman"/>
        </w:rPr>
      </w:pPr>
    </w:p>
    <w:p w:rsidRDefault="007757E7" w:rsidP="007757E7" w:rsidR="007757E7" w:rsidRPr="00745F20">
      <w:pPr>
        <w:jc w:val="center"/>
        <w:rPr>
          <w:rFonts w:hAnsi="Times New Roman" w:ascii="Times New Roman"/>
        </w:rPr>
      </w:pPr>
      <w:r w:rsidRPr="00745F20">
        <w:rPr>
          <w:rFonts w:hAnsi="Times New Roman" w:ascii="Times New Roman"/>
        </w:rPr>
        <w:t>Obrazloženje</w:t>
      </w:r>
    </w:p>
    <w:p w:rsidRDefault="007757E7" w:rsidP="007757E7" w:rsidR="007757E7" w:rsidRPr="00745F20">
      <w:pPr>
        <w:pStyle w:val="Tijeloteksta"/>
        <w:spacing w:after="0"/>
        <w:rPr>
          <w:rFonts w:cs="Times New Roman"/>
        </w:rPr>
      </w:pPr>
    </w:p>
    <w:p w:rsidRDefault="007757E7" w:rsidP="00CE2328" w:rsidR="00E83440" w:rsidRPr="00745F20">
      <w:pPr>
        <w:pStyle w:val="Tijeloteksta"/>
        <w:spacing w:after="0"/>
        <w:jc w:val="both"/>
        <w:rPr>
          <w:rFonts w:cs="Times New Roman"/>
        </w:rPr>
      </w:pPr>
      <w:r w:rsidRPr="00745F20">
        <w:rPr>
          <w:rFonts w:cs="Times New Roman"/>
        </w:rPr>
        <w:tab/>
      </w:r>
      <w:r w:rsidR="00CE2328" w:rsidRPr="00745F20">
        <w:rPr>
          <w:rFonts w:cs="Times New Roman"/>
        </w:rPr>
        <w:t>Rješenjem ovog suda posl.br. 4 St-</w:t>
      </w:r>
      <w:r w:rsidR="00A14FD9">
        <w:rPr>
          <w:rFonts w:cs="Times New Roman"/>
        </w:rPr>
        <w:t>29</w:t>
      </w:r>
      <w:r w:rsidR="00537BC5" w:rsidRPr="00745F20">
        <w:rPr>
          <w:rFonts w:cs="Times New Roman"/>
        </w:rPr>
        <w:t>90/17</w:t>
      </w:r>
      <w:r w:rsidR="00CE2328" w:rsidRPr="00745F20">
        <w:rPr>
          <w:rFonts w:cs="Times New Roman"/>
        </w:rPr>
        <w:t xml:space="preserve"> od </w:t>
      </w:r>
      <w:r w:rsidR="00A14FD9">
        <w:rPr>
          <w:rFonts w:cs="Times New Roman"/>
        </w:rPr>
        <w:t>29. prosinca</w:t>
      </w:r>
      <w:r w:rsidR="00537BC5" w:rsidRPr="00745F20">
        <w:rPr>
          <w:rFonts w:cs="Times New Roman"/>
        </w:rPr>
        <w:t xml:space="preserve"> 2017</w:t>
      </w:r>
      <w:r w:rsidR="00CE2328" w:rsidRPr="00745F20">
        <w:rPr>
          <w:rFonts w:cs="Times New Roman"/>
        </w:rPr>
        <w:t xml:space="preserve">. godine, kojim je otvoren predstečajni postupak nad dužnikom, </w:t>
      </w:r>
      <w:r w:rsidR="00A14FD9" w:rsidRPr="00745F20">
        <w:rPr>
          <w:rFonts w:cs="Times New Roman"/>
        </w:rPr>
        <w:t>Daš</w:t>
      </w:r>
      <w:r w:rsidR="00A14FD9">
        <w:rPr>
          <w:rFonts w:cs="Times New Roman"/>
        </w:rPr>
        <w:t>a</w:t>
      </w:r>
      <w:r w:rsidR="00A14FD9" w:rsidRPr="00745F20">
        <w:rPr>
          <w:rFonts w:cs="Times New Roman"/>
        </w:rPr>
        <w:t xml:space="preserve"> Panjaković Senjić, Osijek, Kapucinska 27/2</w:t>
      </w:r>
      <w:r w:rsidR="00CE2328" w:rsidRPr="00745F20">
        <w:rPr>
          <w:rFonts w:cs="Times New Roman"/>
        </w:rPr>
        <w:t>, imenovan</w:t>
      </w:r>
      <w:r w:rsidR="00A14FD9">
        <w:rPr>
          <w:rFonts w:cs="Times New Roman"/>
        </w:rPr>
        <w:t>a</w:t>
      </w:r>
      <w:r w:rsidR="00CE2328" w:rsidRPr="00745F20">
        <w:rPr>
          <w:rFonts w:cs="Times New Roman"/>
        </w:rPr>
        <w:t xml:space="preserve"> je za povjereni</w:t>
      </w:r>
      <w:r w:rsidR="00F44341">
        <w:rPr>
          <w:rFonts w:cs="Times New Roman"/>
        </w:rPr>
        <w:t>cu</w:t>
      </w:r>
      <w:r w:rsidR="00CE2328" w:rsidRPr="00745F20">
        <w:rPr>
          <w:rFonts w:cs="Times New Roman"/>
        </w:rPr>
        <w:t xml:space="preserve"> predstečajnog postupka. </w:t>
      </w:r>
    </w:p>
    <w:p w:rsidRDefault="00CE2328" w:rsidP="00CE2328" w:rsidR="00CE2328" w:rsidRPr="00745F20">
      <w:pPr>
        <w:pStyle w:val="Tijeloteksta"/>
        <w:spacing w:after="0"/>
        <w:jc w:val="both"/>
        <w:rPr>
          <w:rFonts w:cs="Times New Roman"/>
        </w:rPr>
      </w:pPr>
    </w:p>
    <w:p w:rsidRDefault="00CE2328" w:rsidP="00CE2328" w:rsidR="00CE2328" w:rsidRPr="00745F20">
      <w:pPr>
        <w:pStyle w:val="Tijeloteksta"/>
        <w:spacing w:after="0"/>
        <w:jc w:val="both"/>
        <w:rPr>
          <w:rFonts w:cs="Times New Roman"/>
        </w:rPr>
      </w:pPr>
      <w:r w:rsidRPr="00745F20">
        <w:rPr>
          <w:rFonts w:cs="Times New Roman"/>
        </w:rPr>
        <w:tab/>
        <w:t xml:space="preserve">Sud je dana </w:t>
      </w:r>
      <w:r w:rsidR="00A14FD9">
        <w:rPr>
          <w:rFonts w:cs="Times New Roman"/>
        </w:rPr>
        <w:t>21. lipnja 2018.</w:t>
      </w:r>
      <w:r w:rsidRPr="00745F20">
        <w:rPr>
          <w:rFonts w:cs="Times New Roman"/>
        </w:rPr>
        <w:t xml:space="preserve"> donio rješenje o potvrdi predstečajnog sporazuma. </w:t>
      </w:r>
    </w:p>
    <w:p w:rsidRDefault="00537BC5" w:rsidP="00CE2328" w:rsidR="00537BC5" w:rsidRPr="00745F20">
      <w:pPr>
        <w:pStyle w:val="Tijeloteksta"/>
        <w:spacing w:after="0"/>
        <w:jc w:val="both"/>
        <w:rPr>
          <w:rFonts w:cs="Times New Roman"/>
        </w:rPr>
      </w:pPr>
    </w:p>
    <w:p w:rsidRDefault="00537BC5" w:rsidP="002B792E" w:rsidR="00ED69A9" w:rsidRPr="00745F20">
      <w:pPr>
        <w:pStyle w:val="Tijeloteksta"/>
        <w:spacing w:after="0"/>
        <w:jc w:val="both"/>
        <w:rPr>
          <w:rFonts w:cs="Times New Roman"/>
        </w:rPr>
      </w:pPr>
      <w:r w:rsidRPr="00745F20">
        <w:rPr>
          <w:rFonts w:cs="Times New Roman"/>
        </w:rPr>
        <w:tab/>
        <w:t xml:space="preserve">Odredbom čl. 23. st. 3. Stečajnog zakona (Narodne novine </w:t>
      </w:r>
      <w:r w:rsidR="00A14FD9">
        <w:rPr>
          <w:rFonts w:cs="Times New Roman"/>
        </w:rPr>
        <w:t xml:space="preserve">broj </w:t>
      </w:r>
      <w:r w:rsidRPr="00745F20">
        <w:rPr>
          <w:rFonts w:cs="Times New Roman"/>
        </w:rPr>
        <w:t>71/15, 104/17, dalje u tekstu: SZ-a) propisano je, između ostalog</w:t>
      </w:r>
      <w:r w:rsidR="008A04AF" w:rsidRPr="00745F20">
        <w:rPr>
          <w:rFonts w:cs="Times New Roman"/>
        </w:rPr>
        <w:t>,</w:t>
      </w:r>
      <w:r w:rsidRPr="00745F20">
        <w:rPr>
          <w:rFonts w:cs="Times New Roman"/>
        </w:rPr>
        <w:t xml:space="preserve"> da se na nagradu i naknadu troškova za rad povjerenika na odgovarajući način primjenjuju odredbe ovog Zakona o stečajnom upravitelju.</w:t>
      </w:r>
      <w:r w:rsidR="00ED69A9" w:rsidRPr="00745F20">
        <w:rPr>
          <w:rFonts w:cs="Times New Roman"/>
        </w:rPr>
        <w:t xml:space="preserve"> </w:t>
      </w:r>
      <w:r w:rsidR="00ED69A9" w:rsidRPr="00745F20">
        <w:rPr>
          <w:rFonts w:cs="Times New Roman"/>
        </w:rPr>
        <w:lastRenderedPageBreak/>
        <w:t>Odredbom čl. 94. st. 1. SZ-a propisano je da stečajni upravitelj ima pravo na nagradu za svoj rad te na naknadu stvarnih troškova; stavkom 2. istog članka propisano je da nagradu stečajnom upravitelju rješenjem određuje stečajni sudac prema uredbi kojom Vlada Republike Hrvatske utvrđuje kriterije i način obračuna i plaćanja nagrade stečajnim upraviteljima.</w:t>
      </w:r>
    </w:p>
    <w:p w:rsidRDefault="00CE2328" w:rsidP="00CE2328" w:rsidR="00CE2328" w:rsidRPr="00745F20">
      <w:pPr>
        <w:pStyle w:val="Tijeloteksta"/>
        <w:spacing w:after="0"/>
        <w:jc w:val="both"/>
        <w:rPr>
          <w:rFonts w:cs="Times New Roman"/>
        </w:rPr>
      </w:pPr>
    </w:p>
    <w:p w:rsidRDefault="00CE2328" w:rsidP="00CE2328" w:rsidR="00CE2328" w:rsidRPr="00745F20">
      <w:pPr>
        <w:pStyle w:val="Tijeloteksta"/>
        <w:spacing w:after="0"/>
        <w:jc w:val="both"/>
        <w:rPr>
          <w:rFonts w:cs="Times New Roman"/>
        </w:rPr>
      </w:pPr>
      <w:r w:rsidRPr="00745F20">
        <w:rPr>
          <w:rFonts w:cs="Times New Roman"/>
        </w:rPr>
        <w:tab/>
        <w:t>Odredbom čl. 3. st. 1. Uredbe o kriterijima i načinu obračuna i plaćanja nagrade stečajnim upraviteljima (Narodne novine broj 105/15) propisano je da povjereniku predstečajnoga postupka pripada pravo na jednokratnu nagradu za poslove obavljene u predstečajnom postupku u iznosu od 3.000,00 kn do 20.000,00 kn; stavkom 2. istog članka propisano je da nagradu povjereniku predstečajnog postupka određuje sud vodeći računa o sl</w:t>
      </w:r>
      <w:r w:rsidR="00ED69A9" w:rsidRPr="00745F20">
        <w:rPr>
          <w:rFonts w:cs="Times New Roman"/>
        </w:rPr>
        <w:t>oženosti poslova koje je obavio; stavkom 3. istog članka propisano je da je obveznik isplate nagrade iz stavka 1. ovoga članka dužnik.</w:t>
      </w:r>
      <w:r w:rsidRPr="00745F20">
        <w:rPr>
          <w:rFonts w:cs="Times New Roman"/>
        </w:rPr>
        <w:t xml:space="preserve"> Odredbom članka 15. Uredbe propisano je da su svi iznosi koji se primjenjuju u Uredbi bruto iznosi, tj. iznosi prije odbitka pripadajućih doprinosa i iz osnovice, poreza ili drugih naknada</w:t>
      </w:r>
      <w:r w:rsidR="00FA48BE" w:rsidRPr="00745F20">
        <w:rPr>
          <w:rFonts w:cs="Times New Roman"/>
        </w:rPr>
        <w:t>.</w:t>
      </w:r>
    </w:p>
    <w:p w:rsidRDefault="00FA48BE" w:rsidP="00CE2328" w:rsidR="00FA48BE" w:rsidRPr="00745F20">
      <w:pPr>
        <w:pStyle w:val="Tijeloteksta"/>
        <w:spacing w:after="0"/>
        <w:jc w:val="both"/>
        <w:rPr>
          <w:rFonts w:cs="Times New Roman"/>
        </w:rPr>
      </w:pPr>
    </w:p>
    <w:p w:rsidRDefault="002B792E" w:rsidP="00CE2328" w:rsidR="002B792E" w:rsidRPr="00745F20">
      <w:pPr>
        <w:pStyle w:val="Tijeloteksta"/>
        <w:spacing w:after="0"/>
        <w:jc w:val="both"/>
        <w:rPr>
          <w:rFonts w:cs="Times New Roman"/>
        </w:rPr>
      </w:pPr>
      <w:r w:rsidRPr="00745F20">
        <w:rPr>
          <w:rFonts w:cs="Times New Roman"/>
        </w:rPr>
        <w:tab/>
        <w:t xml:space="preserve">Podneskom od </w:t>
      </w:r>
      <w:r w:rsidR="00A14FD9">
        <w:rPr>
          <w:rFonts w:cs="Times New Roman"/>
        </w:rPr>
        <w:t>27. lipnja 2018.</w:t>
      </w:r>
      <w:r w:rsidRPr="00745F20">
        <w:rPr>
          <w:rFonts w:cs="Times New Roman"/>
        </w:rPr>
        <w:t xml:space="preserve"> povjereni</w:t>
      </w:r>
      <w:r w:rsidR="00A14FD9">
        <w:rPr>
          <w:rFonts w:cs="Times New Roman"/>
        </w:rPr>
        <w:t>ca je postavila zahtjev da joj</w:t>
      </w:r>
      <w:r w:rsidRPr="00745F20">
        <w:rPr>
          <w:rFonts w:cs="Times New Roman"/>
        </w:rPr>
        <w:t xml:space="preserve"> se isplati nagrada </w:t>
      </w:r>
      <w:r w:rsidR="00A14FD9">
        <w:rPr>
          <w:rFonts w:cs="Times New Roman"/>
        </w:rPr>
        <w:t xml:space="preserve">u iznosu od 6.000,00 kn bruto </w:t>
      </w:r>
      <w:r w:rsidRPr="00745F20">
        <w:rPr>
          <w:rFonts w:cs="Times New Roman"/>
        </w:rPr>
        <w:t>i naknade stvarni troškovi</w:t>
      </w:r>
      <w:r w:rsidR="00A14FD9">
        <w:rPr>
          <w:rFonts w:cs="Times New Roman"/>
        </w:rPr>
        <w:t xml:space="preserve"> na ime nastalog putnog troška za pristup povjerenice na ročišta od 16. travnja 2018. i 5. lipnja 2018. i to na ime uporabe osobnog automobila na relaciji Osijek-Karlovac-Osijek (</w:t>
      </w:r>
      <w:r w:rsidR="00E63020">
        <w:rPr>
          <w:rFonts w:cs="Times New Roman"/>
        </w:rPr>
        <w:t>za svako ročište</w:t>
      </w:r>
      <w:r w:rsidR="00A14FD9">
        <w:rPr>
          <w:rFonts w:cs="Times New Roman"/>
        </w:rPr>
        <w:t xml:space="preserve"> 331,67 km</w:t>
      </w:r>
      <w:r w:rsidR="00E63020">
        <w:rPr>
          <w:rFonts w:cs="Times New Roman"/>
        </w:rPr>
        <w:t xml:space="preserve"> x 2,00 kn/km x 2, što iznosi 1.326,68 kn za jedno ročište) te pola dnevnice u iznosu od 85,00 kn, tj. ukupno po ročištu 1.411,68 kn neto, odnosno 2.313,64 kn bruto za jedno ročište, tj. za dva ročišta ukupno 4.627,28 kn bruto.</w:t>
      </w:r>
      <w:r w:rsidR="00FA48BE" w:rsidRPr="00745F20">
        <w:rPr>
          <w:rFonts w:cs="Times New Roman"/>
        </w:rPr>
        <w:tab/>
      </w:r>
    </w:p>
    <w:p w:rsidRDefault="002B792E" w:rsidP="00CE2328" w:rsidR="002B792E" w:rsidRPr="00745F20">
      <w:pPr>
        <w:pStyle w:val="Tijeloteksta"/>
        <w:spacing w:after="0"/>
        <w:jc w:val="both"/>
        <w:rPr>
          <w:rFonts w:cs="Times New Roman"/>
        </w:rPr>
      </w:pPr>
    </w:p>
    <w:p w:rsidRDefault="00FA48BE" w:rsidP="002B792E" w:rsidR="00CE2328" w:rsidRPr="00745F20">
      <w:pPr>
        <w:pStyle w:val="Tijeloteksta"/>
        <w:spacing w:after="0"/>
        <w:ind w:firstLine="708"/>
        <w:jc w:val="both"/>
        <w:rPr>
          <w:rFonts w:cs="Times New Roman"/>
        </w:rPr>
      </w:pPr>
      <w:r w:rsidRPr="00745F20">
        <w:rPr>
          <w:rFonts w:cs="Times New Roman"/>
        </w:rPr>
        <w:t>Sud je pri određivanju nagrade povjereni</w:t>
      </w:r>
      <w:r w:rsidR="00E63020">
        <w:rPr>
          <w:rFonts w:cs="Times New Roman"/>
        </w:rPr>
        <w:t>ci</w:t>
      </w:r>
      <w:r w:rsidRPr="00745F20">
        <w:rPr>
          <w:rFonts w:cs="Times New Roman"/>
        </w:rPr>
        <w:t xml:space="preserve"> uzeo u obzir složenost ovog postupka, odnosno broj vjerovnika čije su tražbine prijavljene i na koje tražbine </w:t>
      </w:r>
      <w:r w:rsidR="00E63020">
        <w:rPr>
          <w:rFonts w:cs="Times New Roman"/>
        </w:rPr>
        <w:t xml:space="preserve">se povjerenica </w:t>
      </w:r>
      <w:r w:rsidRPr="00745F20">
        <w:rPr>
          <w:rFonts w:cs="Times New Roman"/>
        </w:rPr>
        <w:t>očitova</w:t>
      </w:r>
      <w:r w:rsidR="00E63020">
        <w:rPr>
          <w:rFonts w:cs="Times New Roman"/>
        </w:rPr>
        <w:t>la, te okolnost da je povjerenica</w:t>
      </w:r>
      <w:r w:rsidRPr="00745F20">
        <w:rPr>
          <w:rFonts w:cs="Times New Roman"/>
        </w:rPr>
        <w:t xml:space="preserve"> sudjelova</w:t>
      </w:r>
      <w:r w:rsidR="00E63020">
        <w:rPr>
          <w:rFonts w:cs="Times New Roman"/>
        </w:rPr>
        <w:t>la</w:t>
      </w:r>
      <w:r w:rsidRPr="00745F20">
        <w:rPr>
          <w:rFonts w:cs="Times New Roman"/>
        </w:rPr>
        <w:t xml:space="preserve"> na roč</w:t>
      </w:r>
      <w:r w:rsidR="00E63020">
        <w:rPr>
          <w:rFonts w:cs="Times New Roman"/>
        </w:rPr>
        <w:t>ištu radi ispitivanja tražbina te je pristupila na prvo ročište</w:t>
      </w:r>
      <w:r w:rsidRPr="00745F20">
        <w:rPr>
          <w:rFonts w:cs="Times New Roman"/>
        </w:rPr>
        <w:t xml:space="preserve"> za glas</w:t>
      </w:r>
      <w:r w:rsidR="00E63020">
        <w:rPr>
          <w:rFonts w:cs="Times New Roman"/>
        </w:rPr>
        <w:t>ovanje o planu restrukturiranja, a ujedno se podneskom od 20. lipnja 2018. očitovala pisano o izmijenjenom planu restrukturiranja.</w:t>
      </w:r>
    </w:p>
    <w:p w:rsidRDefault="00FA48BE" w:rsidP="00CE2328" w:rsidR="00FA48BE" w:rsidRPr="00745F20">
      <w:pPr>
        <w:pStyle w:val="Tijeloteksta"/>
        <w:spacing w:after="0"/>
        <w:jc w:val="both"/>
        <w:rPr>
          <w:rFonts w:cs="Times New Roman"/>
        </w:rPr>
      </w:pPr>
    </w:p>
    <w:p w:rsidRDefault="00FA48BE" w:rsidP="00CE2328" w:rsidR="00FA48BE" w:rsidRPr="00745F20">
      <w:pPr>
        <w:pStyle w:val="Tijeloteksta"/>
        <w:spacing w:after="0"/>
        <w:jc w:val="both"/>
        <w:rPr>
          <w:rFonts w:cs="Times New Roman"/>
        </w:rPr>
      </w:pPr>
      <w:r w:rsidRPr="00745F20">
        <w:rPr>
          <w:rFonts w:cs="Times New Roman"/>
        </w:rPr>
        <w:tab/>
        <w:t>Cijeneći sve gore navedeno, sud nalazi da povjereni</w:t>
      </w:r>
      <w:r w:rsidR="00E63020">
        <w:rPr>
          <w:rFonts w:cs="Times New Roman"/>
        </w:rPr>
        <w:t>ci</w:t>
      </w:r>
      <w:r w:rsidRPr="00745F20">
        <w:rPr>
          <w:rFonts w:cs="Times New Roman"/>
        </w:rPr>
        <w:t xml:space="preserve"> predstečajnog postupka pripada pravo na jednokratnu nagradu za poslove obavljene u ovom postupku u iznosu od </w:t>
      </w:r>
      <w:r w:rsidR="00E63020">
        <w:rPr>
          <w:rFonts w:cs="Times New Roman"/>
        </w:rPr>
        <w:t>6</w:t>
      </w:r>
      <w:r w:rsidR="00ED69A9" w:rsidRPr="00745F20">
        <w:rPr>
          <w:rFonts w:cs="Times New Roman"/>
        </w:rPr>
        <w:t>.000,00 kn bruto</w:t>
      </w:r>
      <w:r w:rsidRPr="00745F20">
        <w:rPr>
          <w:rFonts w:cs="Times New Roman"/>
        </w:rPr>
        <w:t>.</w:t>
      </w:r>
      <w:r w:rsidR="00E63020">
        <w:rPr>
          <w:rFonts w:cs="Times New Roman"/>
        </w:rPr>
        <w:t xml:space="preserve"> Isto tako, povjerenica</w:t>
      </w:r>
      <w:r w:rsidR="00ED69A9" w:rsidRPr="00745F20">
        <w:rPr>
          <w:rFonts w:cs="Times New Roman"/>
        </w:rPr>
        <w:t xml:space="preserve"> ima pravo na naknad</w:t>
      </w:r>
      <w:r w:rsidR="00E63020">
        <w:rPr>
          <w:rFonts w:cs="Times New Roman"/>
        </w:rPr>
        <w:t>u stvarnih troškova dolaska na dva</w:t>
      </w:r>
      <w:r w:rsidR="00ED69A9" w:rsidRPr="00745F20">
        <w:rPr>
          <w:rFonts w:cs="Times New Roman"/>
        </w:rPr>
        <w:t xml:space="preserve"> ročišta održana kod ovog suda dana </w:t>
      </w:r>
      <w:r w:rsidR="00E63020">
        <w:rPr>
          <w:rFonts w:cs="Times New Roman"/>
        </w:rPr>
        <w:t>16. travnja 2018. i 5. lipnja 2018.</w:t>
      </w:r>
      <w:r w:rsidR="00ED69A9" w:rsidRPr="00745F20">
        <w:rPr>
          <w:rFonts w:cs="Times New Roman"/>
        </w:rPr>
        <w:t xml:space="preserve"> i to za svako ročište u iznosu od </w:t>
      </w:r>
      <w:r w:rsidR="00E63020">
        <w:rPr>
          <w:rFonts w:cs="Times New Roman"/>
        </w:rPr>
        <w:t>2.313,64 kn bruto</w:t>
      </w:r>
      <w:r w:rsidR="00ED69A9" w:rsidRPr="00745F20">
        <w:rPr>
          <w:rFonts w:cs="Times New Roman"/>
        </w:rPr>
        <w:t xml:space="preserve"> (trošak </w:t>
      </w:r>
      <w:r w:rsidR="00E63020">
        <w:rPr>
          <w:rFonts w:cs="Times New Roman"/>
        </w:rPr>
        <w:t>pola dnevnice 85,00 kn neto</w:t>
      </w:r>
      <w:r w:rsidR="00ED69A9" w:rsidRPr="00745F20">
        <w:rPr>
          <w:rFonts w:cs="Times New Roman"/>
        </w:rPr>
        <w:t xml:space="preserve"> i trošak korištenja osobnog automobila u poslovne svrhe u iznosu od </w:t>
      </w:r>
      <w:r w:rsidR="00E63020">
        <w:rPr>
          <w:rFonts w:cs="Times New Roman"/>
        </w:rPr>
        <w:t>1.326,68</w:t>
      </w:r>
      <w:r w:rsidR="00ED69A9" w:rsidRPr="00745F20">
        <w:rPr>
          <w:rFonts w:cs="Times New Roman"/>
        </w:rPr>
        <w:t xml:space="preserve"> kn </w:t>
      </w:r>
      <w:r w:rsidR="00E63020">
        <w:rPr>
          <w:rFonts w:cs="Times New Roman"/>
        </w:rPr>
        <w:t xml:space="preserve">neto </w:t>
      </w:r>
      <w:r w:rsidR="00ED69A9" w:rsidRPr="00745F20">
        <w:rPr>
          <w:rFonts w:cs="Times New Roman"/>
        </w:rPr>
        <w:t>(</w:t>
      </w:r>
      <w:r w:rsidR="00E63020">
        <w:rPr>
          <w:rFonts w:cs="Times New Roman"/>
        </w:rPr>
        <w:t>663,34</w:t>
      </w:r>
      <w:r w:rsidR="00ED69A9" w:rsidRPr="00745F20">
        <w:rPr>
          <w:rFonts w:cs="Times New Roman"/>
        </w:rPr>
        <w:t xml:space="preserve"> km x 2,00 kn/km)), tj. ukupan trošak u iznosu od </w:t>
      </w:r>
      <w:r w:rsidR="00E63020">
        <w:rPr>
          <w:rFonts w:cs="Times New Roman"/>
        </w:rPr>
        <w:t>4.627,28</w:t>
      </w:r>
      <w:r w:rsidR="00ED69A9" w:rsidRPr="00745F20">
        <w:rPr>
          <w:rFonts w:cs="Times New Roman"/>
        </w:rPr>
        <w:t xml:space="preserve"> kn</w:t>
      </w:r>
      <w:r w:rsidR="00E63020">
        <w:rPr>
          <w:rFonts w:cs="Times New Roman"/>
        </w:rPr>
        <w:t xml:space="preserve"> bruto</w:t>
      </w:r>
      <w:r w:rsidR="00ED69A9" w:rsidRPr="00745F20">
        <w:rPr>
          <w:rFonts w:cs="Times New Roman"/>
        </w:rPr>
        <w:t xml:space="preserve">. </w:t>
      </w:r>
    </w:p>
    <w:p w:rsidRDefault="00ED69A9" w:rsidP="00CE2328" w:rsidR="00ED69A9" w:rsidRPr="00745F20">
      <w:pPr>
        <w:pStyle w:val="Tijeloteksta"/>
        <w:spacing w:after="0"/>
        <w:jc w:val="both"/>
        <w:rPr>
          <w:rFonts w:cs="Times New Roman"/>
        </w:rPr>
      </w:pPr>
    </w:p>
    <w:p w:rsidRDefault="008A04AF" w:rsidP="00CE2328" w:rsidR="008A04AF" w:rsidRPr="00745F20">
      <w:pPr>
        <w:pStyle w:val="Tijeloteksta"/>
        <w:spacing w:after="0"/>
        <w:jc w:val="both"/>
        <w:rPr>
          <w:rFonts w:cs="Times New Roman"/>
        </w:rPr>
      </w:pPr>
      <w:r w:rsidRPr="00745F20">
        <w:rPr>
          <w:rFonts w:cs="Times New Roman"/>
        </w:rPr>
        <w:tab/>
        <w:t xml:space="preserve">Slijedom navedenog riješeno je kao pod točkom I. izreke ovog rješenja. </w:t>
      </w:r>
      <w:r w:rsidR="00ED69A9" w:rsidRPr="00745F20">
        <w:rPr>
          <w:rFonts w:cs="Times New Roman"/>
        </w:rPr>
        <w:tab/>
      </w:r>
    </w:p>
    <w:p w:rsidRDefault="008A04AF" w:rsidP="00CE2328" w:rsidR="008A04AF" w:rsidRPr="00745F20">
      <w:pPr>
        <w:pStyle w:val="Tijeloteksta"/>
        <w:spacing w:after="0"/>
        <w:jc w:val="both"/>
        <w:rPr>
          <w:rFonts w:cs="Times New Roman"/>
        </w:rPr>
      </w:pPr>
    </w:p>
    <w:p w:rsidRDefault="00ED69A9" w:rsidP="008A04AF" w:rsidR="00ED69A9" w:rsidRPr="00745F20">
      <w:pPr>
        <w:pStyle w:val="Tijeloteksta"/>
        <w:spacing w:after="0"/>
        <w:ind w:firstLine="708"/>
        <w:jc w:val="both"/>
        <w:rPr>
          <w:rFonts w:cs="Times New Roman"/>
        </w:rPr>
      </w:pPr>
      <w:r w:rsidRPr="00745F20">
        <w:rPr>
          <w:rFonts w:cs="Times New Roman"/>
        </w:rPr>
        <w:t xml:space="preserve">U ovom postupku dužnik je uplatio predujam za pokriće troškova predstečajnog postupka u iznosu od 5.000,00 kn, a dio uplaćenog predujma utrošen je za </w:t>
      </w:r>
      <w:r w:rsidR="008A04AF" w:rsidRPr="00745F20">
        <w:rPr>
          <w:rFonts w:cs="Times New Roman"/>
        </w:rPr>
        <w:t xml:space="preserve">isplatu naknade stvarnih troškova Financijskoj agenciji u iznosu od 950,00 kn temeljem zaključka suda od </w:t>
      </w:r>
      <w:r w:rsidR="00E63020">
        <w:rPr>
          <w:rFonts w:cs="Times New Roman"/>
        </w:rPr>
        <w:t>27. ožujka 2018</w:t>
      </w:r>
      <w:r w:rsidR="008A04AF" w:rsidRPr="00745F20">
        <w:rPr>
          <w:rFonts w:cs="Times New Roman"/>
        </w:rPr>
        <w:t>. Prema tome, na računu predujmova za ovaj predstečajni postupak preostao je iznos od 4.050,00 kn, slijedom čega je sud pod točkom II. izreke ovog rješenja naložio računovodstvu suda da dio odr</w:t>
      </w:r>
      <w:r w:rsidR="00F44341">
        <w:rPr>
          <w:rFonts w:cs="Times New Roman"/>
        </w:rPr>
        <w:t>eđene nagrade isplati povjerenici</w:t>
      </w:r>
      <w:r w:rsidR="008A04AF" w:rsidRPr="00745F20">
        <w:rPr>
          <w:rFonts w:cs="Times New Roman"/>
        </w:rPr>
        <w:t xml:space="preserve"> iz položenog predujma, dok </w:t>
      </w:r>
      <w:r w:rsidR="008A04AF" w:rsidRPr="00745F20">
        <w:rPr>
          <w:rFonts w:cs="Times New Roman"/>
        </w:rPr>
        <w:lastRenderedPageBreak/>
        <w:t xml:space="preserve">je preostali dio određene nagrade u visini od </w:t>
      </w:r>
      <w:r w:rsidR="00E63020">
        <w:rPr>
          <w:rFonts w:cs="Times New Roman"/>
        </w:rPr>
        <w:t>1</w:t>
      </w:r>
      <w:r w:rsidR="008A04AF" w:rsidRPr="00745F20">
        <w:rPr>
          <w:rFonts w:cs="Times New Roman"/>
        </w:rPr>
        <w:t>.950,00 kn</w:t>
      </w:r>
      <w:r w:rsidR="00F44341">
        <w:rPr>
          <w:rFonts w:cs="Times New Roman"/>
        </w:rPr>
        <w:t xml:space="preserve"> bruto</w:t>
      </w:r>
      <w:r w:rsidR="008A04AF" w:rsidRPr="00745F20">
        <w:rPr>
          <w:rFonts w:cs="Times New Roman"/>
        </w:rPr>
        <w:t xml:space="preserve"> te stvarne troškove u iznosu od </w:t>
      </w:r>
      <w:r w:rsidR="00E63020">
        <w:rPr>
          <w:rFonts w:cs="Times New Roman"/>
        </w:rPr>
        <w:t>4.627,28</w:t>
      </w:r>
      <w:r w:rsidR="008A04AF" w:rsidRPr="00745F20">
        <w:rPr>
          <w:rFonts w:cs="Times New Roman"/>
        </w:rPr>
        <w:t xml:space="preserve"> kn </w:t>
      </w:r>
      <w:r w:rsidR="00E63020">
        <w:rPr>
          <w:rFonts w:cs="Times New Roman"/>
        </w:rPr>
        <w:t xml:space="preserve">bruto </w:t>
      </w:r>
      <w:r w:rsidR="008A04AF" w:rsidRPr="00745F20">
        <w:rPr>
          <w:rFonts w:cs="Times New Roman"/>
        </w:rPr>
        <w:t>povjereni</w:t>
      </w:r>
      <w:r w:rsidR="00E63020">
        <w:rPr>
          <w:rFonts w:cs="Times New Roman"/>
        </w:rPr>
        <w:t>ci</w:t>
      </w:r>
      <w:r w:rsidR="008A04AF" w:rsidRPr="00745F20">
        <w:rPr>
          <w:rFonts w:cs="Times New Roman"/>
        </w:rPr>
        <w:t xml:space="preserve"> u obvezi platiti izravno dužnik, o čemu je odlučeno pod točkom III. izreke ovog rješenja. </w:t>
      </w:r>
    </w:p>
    <w:p w:rsidRDefault="00FA48BE" w:rsidP="00CE2328" w:rsidR="00CE2328" w:rsidRPr="00745F20">
      <w:pPr>
        <w:pStyle w:val="Tijeloteksta"/>
        <w:spacing w:after="0"/>
        <w:jc w:val="both"/>
        <w:rPr>
          <w:rFonts w:cs="Times New Roman"/>
        </w:rPr>
      </w:pPr>
      <w:r w:rsidRPr="00745F20">
        <w:rPr>
          <w:rFonts w:cs="Times New Roman"/>
        </w:rPr>
        <w:tab/>
      </w:r>
    </w:p>
    <w:p w:rsidRDefault="00514EC0" w:rsidP="0024798A" w:rsidR="00F854C8">
      <w:pPr>
        <w:jc w:val="center"/>
        <w:rPr>
          <w:rFonts w:hAnsi="Times New Roman" w:ascii="Times New Roman"/>
        </w:rPr>
      </w:pPr>
      <w:r w:rsidRPr="00745F20">
        <w:rPr>
          <w:rFonts w:hAnsi="Times New Roman" w:ascii="Times New Roman"/>
        </w:rPr>
        <w:t>U Karlovcu</w:t>
      </w:r>
      <w:r w:rsidR="00F854C8" w:rsidRPr="00745F20">
        <w:rPr>
          <w:rFonts w:hAnsi="Times New Roman" w:ascii="Times New Roman"/>
        </w:rPr>
        <w:t xml:space="preserve">, </w:t>
      </w:r>
      <w:r w:rsidR="00A14FD9">
        <w:rPr>
          <w:rFonts w:hAnsi="Times New Roman" w:ascii="Times New Roman"/>
        </w:rPr>
        <w:t>21. kolovoza 2018.</w:t>
      </w:r>
    </w:p>
    <w:p w:rsidRDefault="00F44341" w:rsidP="0024798A" w:rsidR="00F44341" w:rsidRPr="00745F20">
      <w:pPr>
        <w:jc w:val="center"/>
        <w:rPr>
          <w:rFonts w:hAnsi="Times New Roman" w:ascii="Times New Roman"/>
        </w:rPr>
      </w:pPr>
    </w:p>
    <w:p w:rsidRDefault="00F854C8" w:rsidP="00C37FE9" w:rsidR="00F854C8" w:rsidRPr="00745F20">
      <w:pPr>
        <w:jc w:val="both"/>
        <w:rPr>
          <w:rFonts w:hAnsi="Times New Roman" w:ascii="Times New Roman"/>
        </w:rPr>
      </w:pPr>
      <w:r w:rsidRPr="00745F20">
        <w:rPr>
          <w:rFonts w:hAnsi="Times New Roman" w:ascii="Times New Roman"/>
        </w:rPr>
        <w:t xml:space="preserve">                                                                                          </w:t>
      </w:r>
      <w:r w:rsidR="00C37FE9" w:rsidRPr="00745F20">
        <w:rPr>
          <w:rFonts w:hAnsi="Times New Roman" w:ascii="Times New Roman"/>
        </w:rPr>
        <w:t xml:space="preserve">                               </w:t>
      </w:r>
      <w:r w:rsidRPr="00745F20">
        <w:rPr>
          <w:rFonts w:hAnsi="Times New Roman" w:ascii="Times New Roman"/>
        </w:rPr>
        <w:t xml:space="preserve">  </w:t>
      </w:r>
      <w:r w:rsidR="00C37FE9" w:rsidRPr="00745F20">
        <w:rPr>
          <w:rFonts w:hAnsi="Times New Roman" w:ascii="Times New Roman"/>
        </w:rPr>
        <w:t>S</w:t>
      </w:r>
      <w:r w:rsidRPr="00745F20">
        <w:rPr>
          <w:rFonts w:hAnsi="Times New Roman" w:ascii="Times New Roman"/>
        </w:rPr>
        <w:t>udac:</w:t>
      </w:r>
    </w:p>
    <w:p w:rsidRDefault="00F854C8" w:rsidP="0024798A" w:rsidR="0024798A" w:rsidRPr="00745F20">
      <w:pPr>
        <w:jc w:val="both"/>
        <w:rPr>
          <w:rFonts w:hAnsi="Times New Roman" w:ascii="Times New Roman"/>
        </w:rPr>
      </w:pPr>
      <w:r w:rsidRPr="00745F20">
        <w:rPr>
          <w:rFonts w:hAnsi="Times New Roman" w:ascii="Times New Roman"/>
        </w:rPr>
        <w:t xml:space="preserve">                                                                                            </w:t>
      </w:r>
      <w:r w:rsidR="00C37FE9" w:rsidRPr="00745F20">
        <w:rPr>
          <w:rFonts w:hAnsi="Times New Roman" w:ascii="Times New Roman"/>
        </w:rPr>
        <w:t xml:space="preserve">                   Goranka Boljkovac</w:t>
      </w:r>
      <w:r w:rsidR="00C9072D">
        <w:rPr>
          <w:rFonts w:hAnsi="Times New Roman" w:ascii="Times New Roman"/>
        </w:rPr>
        <w:t>, v.r.</w:t>
      </w:r>
    </w:p>
    <w:p w:rsidRDefault="0024798A" w:rsidP="00F854C8" w:rsidR="0024798A" w:rsidRPr="00745F20">
      <w:pPr>
        <w:rPr>
          <w:rFonts w:hAnsi="Times New Roman" w:ascii="Times New Roman"/>
        </w:rPr>
      </w:pPr>
    </w:p>
    <w:p w:rsidRDefault="00A36C7F" w:rsidP="00A36C7F" w:rsidR="0024798A">
      <w:pPr>
        <w:tabs>
          <w:tab w:pos="6800" w:val="left"/>
        </w:tabs>
        <w:rPr>
          <w:rFonts w:hAnsi="Times New Roman" w:ascii="Times New Roman"/>
        </w:rPr>
      </w:pPr>
      <w:r w:rsidRPr="00745F20">
        <w:rPr>
          <w:rFonts w:hAnsi="Times New Roman" w:ascii="Times New Roman"/>
        </w:rPr>
        <w:tab/>
      </w:r>
      <w:r w:rsidR="00C9072D">
        <w:rPr>
          <w:rFonts w:hAnsi="Times New Roman" w:ascii="Times New Roman"/>
        </w:rPr>
        <w:t>Za točnost otpravka-</w:t>
      </w:r>
    </w:p>
    <w:p w:rsidRDefault="00C9072D" w:rsidP="00C9072D" w:rsidR="00C9072D" w:rsidRPr="00745F20">
      <w:pPr>
        <w:tabs>
          <w:tab w:pos="6800" w:val="left"/>
        </w:tabs>
        <w:rPr>
          <w:rFonts w:hAnsi="Times New Roman" w:ascii="Times New Roman"/>
        </w:rPr>
      </w:pPr>
      <w:r>
        <w:rPr>
          <w:rFonts w:hAnsi="Times New Roman" w:ascii="Times New Roman"/>
        </w:rPr>
        <w:tab/>
        <w:t>ovlašteni službenik:</w:t>
      </w:r>
    </w:p>
    <w:p w:rsidRDefault="00C9072D" w:rsidP="00C9072D" w:rsidR="00F44341">
      <w:pPr>
        <w:tabs>
          <w:tab w:pos="6800" w:val="left"/>
        </w:tabs>
        <w:rPr>
          <w:rFonts w:hAnsi="Times New Roman" w:ascii="Times New Roman"/>
        </w:rPr>
      </w:pPr>
      <w:r>
        <w:rPr>
          <w:rFonts w:hAnsi="Times New Roman" w:ascii="Times New Roman"/>
        </w:rPr>
        <w:tab/>
      </w:r>
      <w:r w:rsidRPr="00C9072D">
        <w:rPr>
          <w:rFonts w:hAnsi="Times New Roman" w:ascii="Times New Roman"/>
        </w:rPr>
        <w:t>Renata Klokočki</w:t>
      </w:r>
    </w:p>
    <w:p w:rsidRDefault="00C9072D" w:rsidP="00C9072D" w:rsidR="00C9072D">
      <w:pPr>
        <w:tabs>
          <w:tab w:pos="6800" w:val="left"/>
        </w:tabs>
        <w:rPr>
          <w:rFonts w:hAnsi="Times New Roman" w:ascii="Times New Roman"/>
        </w:rPr>
      </w:pPr>
    </w:p>
    <w:p w:rsidRDefault="00C37FE9" w:rsidP="002B792E" w:rsidR="00F854C8" w:rsidRPr="00745F20">
      <w:pPr>
        <w:tabs>
          <w:tab w:pos="6800" w:val="left"/>
        </w:tabs>
        <w:rPr>
          <w:rFonts w:hAnsi="Times New Roman" w:ascii="Times New Roman"/>
        </w:rPr>
      </w:pPr>
      <w:r w:rsidRPr="00745F20">
        <w:rPr>
          <w:rFonts w:hAnsi="Times New Roman" w:ascii="Times New Roman"/>
        </w:rPr>
        <w:t>Uputa o pravnom lijeku</w:t>
      </w:r>
      <w:r w:rsidR="00F854C8" w:rsidRPr="00745F20">
        <w:rPr>
          <w:rFonts w:hAnsi="Times New Roman" w:ascii="Times New Roman"/>
        </w:rPr>
        <w:t>:</w:t>
      </w:r>
      <w:r w:rsidR="002B792E" w:rsidRPr="00745F20">
        <w:rPr>
          <w:rFonts w:hAnsi="Times New Roman" w:ascii="Times New Roman"/>
        </w:rPr>
        <w:tab/>
      </w:r>
    </w:p>
    <w:p w:rsidRDefault="00E83440" w:rsidP="00F44341" w:rsidR="00F854C8" w:rsidRPr="00745F20">
      <w:pPr>
        <w:tabs>
          <w:tab w:pos="6800" w:val="left"/>
        </w:tabs>
        <w:jc w:val="both"/>
        <w:rPr>
          <w:rFonts w:hAnsi="Times New Roman" w:ascii="Times New Roman"/>
        </w:rPr>
      </w:pPr>
      <w:r w:rsidRPr="00745F20">
        <w:rPr>
          <w:rFonts w:hAnsi="Times New Roman" w:ascii="Times New Roman"/>
        </w:rPr>
        <w:t xml:space="preserve">Protiv ovog rješenja </w:t>
      </w:r>
      <w:r w:rsidR="00BE48EF" w:rsidRPr="00745F20">
        <w:rPr>
          <w:rFonts w:hAnsi="Times New Roman" w:ascii="Times New Roman"/>
        </w:rPr>
        <w:t>može se izjaviti žalba</w:t>
      </w:r>
      <w:r w:rsidRPr="00745F20">
        <w:rPr>
          <w:rFonts w:hAnsi="Times New Roman" w:ascii="Times New Roman"/>
        </w:rPr>
        <w:t xml:space="preserve"> u roku od</w:t>
      </w:r>
      <w:r w:rsidR="00F44341">
        <w:rPr>
          <w:rFonts w:hAnsi="Times New Roman" w:ascii="Times New Roman"/>
        </w:rPr>
        <w:t xml:space="preserve"> </w:t>
      </w:r>
      <w:r w:rsidRPr="00745F20">
        <w:rPr>
          <w:rFonts w:hAnsi="Times New Roman" w:ascii="Times New Roman"/>
        </w:rPr>
        <w:t xml:space="preserve">osam dana od </w:t>
      </w:r>
      <w:r w:rsidR="002E266D" w:rsidRPr="00745F20">
        <w:rPr>
          <w:rFonts w:hAnsi="Times New Roman" w:ascii="Times New Roman"/>
        </w:rPr>
        <w:t>dana dostave prijepisa ovog rješenja</w:t>
      </w:r>
      <w:r w:rsidR="00F44341">
        <w:rPr>
          <w:rFonts w:hAnsi="Times New Roman" w:ascii="Times New Roman"/>
        </w:rPr>
        <w:t>, odnosno od isteka osmog dana od dana objave ovog rješenja na mrežnoj stranci e-Oglasna ploča suda</w:t>
      </w:r>
      <w:r w:rsidRPr="00745F20">
        <w:rPr>
          <w:rFonts w:hAnsi="Times New Roman" w:ascii="Times New Roman"/>
        </w:rPr>
        <w:t>. Žalba se podnosi ovom sudu u tri primjerka, a o žalbi odlučuje Visoki trgovački sud Republike Hrvatske.</w:t>
      </w:r>
    </w:p>
    <w:sectPr w:rsidSect="00F44341" w:rsidR="00F854C8" w:rsidRPr="00745F20">
      <w:headerReference w:type="default" r:id="rId11"/>
      <w:pgSz w:code="9" w:h="16838" w:w="11906"/>
      <w:pgMar w:gutter="0" w:footer="709" w:header="709" w:left="1418" w:bottom="2269" w:right="1418" w:top="1985"/>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CF64CF">
          <w:rPr>
            <w:noProof/>
          </w:rPr>
          <w:t>3</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FB7B3B">
      <w:rPr>
        <w:rFonts w:hAnsi="Times New Roman" w:ascii="Times New Roman"/>
      </w:rPr>
      <w:t>29</w:t>
    </w:r>
    <w:r w:rsidR="00537BC5">
      <w:rPr>
        <w:rFonts w:hAnsi="Times New Roman" w:ascii="Times New Roman"/>
      </w:rPr>
      <w:t>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37137"/>
    <w:rsid w:val="00037C0A"/>
    <w:rsid w:val="000801CC"/>
    <w:rsid w:val="000B0E3E"/>
    <w:rsid w:val="000E1C5B"/>
    <w:rsid w:val="000F147B"/>
    <w:rsid w:val="00100E9D"/>
    <w:rsid w:val="00125606"/>
    <w:rsid w:val="0014106C"/>
    <w:rsid w:val="00146BF1"/>
    <w:rsid w:val="0016127A"/>
    <w:rsid w:val="00181DBC"/>
    <w:rsid w:val="001A24EC"/>
    <w:rsid w:val="001B37EE"/>
    <w:rsid w:val="001E13C8"/>
    <w:rsid w:val="001F232C"/>
    <w:rsid w:val="001F30E6"/>
    <w:rsid w:val="002265DF"/>
    <w:rsid w:val="0024798A"/>
    <w:rsid w:val="00297BB5"/>
    <w:rsid w:val="002B792E"/>
    <w:rsid w:val="002E266D"/>
    <w:rsid w:val="0032187C"/>
    <w:rsid w:val="00350083"/>
    <w:rsid w:val="00357EE0"/>
    <w:rsid w:val="003B3C10"/>
    <w:rsid w:val="003C26FD"/>
    <w:rsid w:val="004157E8"/>
    <w:rsid w:val="004314A2"/>
    <w:rsid w:val="004602E9"/>
    <w:rsid w:val="004A3CCE"/>
    <w:rsid w:val="004E56F5"/>
    <w:rsid w:val="004F2049"/>
    <w:rsid w:val="00514EC0"/>
    <w:rsid w:val="00534C59"/>
    <w:rsid w:val="00537BC5"/>
    <w:rsid w:val="00583492"/>
    <w:rsid w:val="00592BF9"/>
    <w:rsid w:val="00596FD7"/>
    <w:rsid w:val="005A04B6"/>
    <w:rsid w:val="005A2690"/>
    <w:rsid w:val="005D1BE0"/>
    <w:rsid w:val="005F7ED8"/>
    <w:rsid w:val="00624E2F"/>
    <w:rsid w:val="006516F0"/>
    <w:rsid w:val="006D19C2"/>
    <w:rsid w:val="006D7019"/>
    <w:rsid w:val="006E704E"/>
    <w:rsid w:val="00745F20"/>
    <w:rsid w:val="00750FD4"/>
    <w:rsid w:val="00761C7B"/>
    <w:rsid w:val="007757E7"/>
    <w:rsid w:val="007924CD"/>
    <w:rsid w:val="007E4552"/>
    <w:rsid w:val="0086652E"/>
    <w:rsid w:val="008717E2"/>
    <w:rsid w:val="008A04AF"/>
    <w:rsid w:val="008B38FE"/>
    <w:rsid w:val="008F1BE4"/>
    <w:rsid w:val="00902ADC"/>
    <w:rsid w:val="009201EA"/>
    <w:rsid w:val="00937096"/>
    <w:rsid w:val="0096132D"/>
    <w:rsid w:val="009C6B35"/>
    <w:rsid w:val="009F1630"/>
    <w:rsid w:val="009F18CC"/>
    <w:rsid w:val="00A14FD9"/>
    <w:rsid w:val="00A36C7F"/>
    <w:rsid w:val="00A45B86"/>
    <w:rsid w:val="00A75097"/>
    <w:rsid w:val="00A84356"/>
    <w:rsid w:val="00AC1DCF"/>
    <w:rsid w:val="00AE4D16"/>
    <w:rsid w:val="00AF2D9E"/>
    <w:rsid w:val="00AF4EE6"/>
    <w:rsid w:val="00B25462"/>
    <w:rsid w:val="00B42A75"/>
    <w:rsid w:val="00B4592C"/>
    <w:rsid w:val="00B50A27"/>
    <w:rsid w:val="00BA7297"/>
    <w:rsid w:val="00BE48EF"/>
    <w:rsid w:val="00C0480D"/>
    <w:rsid w:val="00C15EEB"/>
    <w:rsid w:val="00C37FE9"/>
    <w:rsid w:val="00C64A9C"/>
    <w:rsid w:val="00C9072D"/>
    <w:rsid w:val="00C92140"/>
    <w:rsid w:val="00CA2526"/>
    <w:rsid w:val="00CB05E0"/>
    <w:rsid w:val="00CE2328"/>
    <w:rsid w:val="00CF64CF"/>
    <w:rsid w:val="00D329BF"/>
    <w:rsid w:val="00D42DB0"/>
    <w:rsid w:val="00D45348"/>
    <w:rsid w:val="00D63AA9"/>
    <w:rsid w:val="00D65412"/>
    <w:rsid w:val="00D80CC9"/>
    <w:rsid w:val="00D97020"/>
    <w:rsid w:val="00DB4B11"/>
    <w:rsid w:val="00DB7EB4"/>
    <w:rsid w:val="00DD3EBB"/>
    <w:rsid w:val="00E4635F"/>
    <w:rsid w:val="00E624AC"/>
    <w:rsid w:val="00E63020"/>
    <w:rsid w:val="00E77A8D"/>
    <w:rsid w:val="00E81DA8"/>
    <w:rsid w:val="00E83440"/>
    <w:rsid w:val="00E842E4"/>
    <w:rsid w:val="00E8562B"/>
    <w:rsid w:val="00EA2934"/>
    <w:rsid w:val="00ED69A9"/>
    <w:rsid w:val="00F205B6"/>
    <w:rsid w:val="00F44341"/>
    <w:rsid w:val="00F8325A"/>
    <w:rsid w:val="00F83E1E"/>
    <w:rsid w:val="00F854C8"/>
    <w:rsid w:val="00F86B4C"/>
    <w:rsid w:val="00F907C9"/>
    <w:rsid w:val="00FA48BE"/>
    <w:rsid w:val="00FB31E9"/>
    <w:rsid w:val="00FB7B3B"/>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unhideWhenUsed/>
    <w:rsid w:val="007757E7"/>
    <w:pPr>
      <w:spacing w:after="120"/>
    </w:pPr>
    <w:rPr>
      <w:rFonts w:cstheme="minorBidi" w:eastAsiaTheme="minorHAnsi" w:hAnsi="Times New Roman" w:ascii="Times New Roman"/>
    </w:rPr>
  </w:style>
  <w:style w:customStyle="true" w:styleId="TijelotekstaChar" w:type="character">
    <w:name w:val="Tijelo teksta Char"/>
    <w:basedOn w:val="Zadanifontodlomka"/>
    <w:link w:val="Tijeloteksta"/>
    <w:rsid w:val="007757E7"/>
    <w:rPr>
      <w:rFonts w:cstheme="minorBidi" w:eastAsiaTheme="minorHAnsi" w:hAnsi="Times New Roman" w:ascii="Times New Roman"/>
      <w:sz w:val="24"/>
      <w:szCs w:val="24"/>
    </w:rPr>
  </w:style>
  <w:style w:styleId="Tekstrezerviranogmjesta" w:type="character">
    <w:name w:val="Placeholder Text"/>
    <w:basedOn w:val="Zadanifontodlomka"/>
    <w:uiPriority w:val="99"/>
    <w:semiHidden/>
    <w:rsid w:val="00CF64CF"/>
    <w:rPr>
      <w:color w:val="808080"/>
      <w:bdr w:space="0" w:sz="0" w:color="auto" w:val="none"/>
      <w:shd w:fill="auto" w:color="auto" w:val="clear"/>
    </w:rPr>
  </w:style>
  <w:style w:customStyle="true" w:styleId="eSPISCCParagraphDefaultFont" w:type="character">
    <w:name w:val="eSPIS_CC_Paragraph Default Font"/>
    <w:basedOn w:val="Zadanifontodlomka"/>
    <w:rsid w:val="00CF64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64C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64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64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ijeloteksta" w:type="paragraph">
    <w:name w:val="Body Text"/>
    <w:basedOn w:val="Normal"/>
    <w:link w:val="TijelotekstaChar"/>
    <w:unhideWhenUsed/>
    <w:rsid w:val="007757E7"/>
    <w:pPr>
      <w:spacing w:after="120"/>
    </w:pPr>
    <w:rPr>
      <w:rFonts w:ascii="Times New Roman" w:cstheme="minorBidi" w:eastAsiaTheme="minorHAnsi" w:hAnsi="Times New Roman"/>
    </w:rPr>
  </w:style>
  <w:style w:customStyle="1" w:styleId="TijelotekstaChar" w:type="character">
    <w:name w:val="Tijelo teksta Char"/>
    <w:basedOn w:val="Zadanifontodlomka"/>
    <w:link w:val="Tijeloteksta"/>
    <w:rsid w:val="007757E7"/>
    <w:rPr>
      <w:rFonts w:ascii="Times New Roman" w:cstheme="minorBidi" w:eastAsiaTheme="minorHAnsi" w:hAnsi="Times New Roman"/>
      <w:sz w:val="24"/>
      <w:szCs w:val="24"/>
    </w:rPr>
  </w:style>
  <w:style w:styleId="Tekstrezerviranogmjesta" w:type="character">
    <w:name w:val="Placeholder Text"/>
    <w:basedOn w:val="Zadanifontodlomka"/>
    <w:uiPriority w:val="99"/>
    <w:semiHidden/>
    <w:rsid w:val="00CF64CF"/>
    <w:rPr>
      <w:color w:val="808080"/>
      <w:bdr w:color="auto" w:space="0" w:sz="0" w:val="none"/>
      <w:shd w:color="auto" w:fill="auto" w:val="clear"/>
    </w:rPr>
  </w:style>
  <w:style w:customStyle="1" w:styleId="eSPISCCParagraphDefaultFont" w:type="character">
    <w:name w:val="eSPIS_CC_Paragraph Default Font"/>
    <w:basedOn w:val="Zadanifontodlomka"/>
    <w:rsid w:val="00CF64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64C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64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64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2990</izvorni_sadrzaj>
    <derivirana_varijabla naziv="DomainObject.Predmet.Broj_1">2990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lipnja 2018.</izvorni_sadrzaj>
    <derivirana_varijabla naziv="DomainObject.Predmet.DatumRjesavanja_1">21.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St-2990/2017</izvorni_sadrzaj>
    <derivirana_varijabla naziv="DomainObject.Predmet.OznakaBroj_1">St-2990/2017</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radi presignacije</izvorni_sadrzaj>
    <derivirana_varijabla naziv="DomainObject.Predmet.PrimjedbaSuca_1">radi presignacije</derivirana_varijabla>
  </DomainObject.Predmet.PrimjedbaSuca>
  <DomainObject.Predmet.ProtustrankaFormated>
    <izvorni_sadrzaj>  AKORN DISTRIBUTION d.o.o. zastupanog po punomoćniku Bojan Bremec</izvorni_sadrzaj>
    <derivirana_varijabla naziv="DomainObject.Predmet.ProtustrankaFormated_1">  AKORN DISTRIBUTION d.o.o. zastupanog po punomoćniku Bojan Bremec</derivirana_varijabla>
  </DomainObject.Predmet.ProtustrankaFormated>
  <DomainObject.Predmet.ProtustrankaFormatedOIB>
    <izvorni_sadrzaj>  AKORN DISTRIBUTION d.o.o., OIB 47334251464 zastupanog po punomoćniku Bojan Bremec</izvorni_sadrzaj>
    <derivirana_varijabla naziv="DomainObject.Predmet.ProtustrankaFormatedOIB_1">  AKORN DISTRIBUTION d.o.o., OIB 47334251464 zastupanog po punomoćniku Bojan Bremec</derivirana_varijabla>
  </DomainObject.Predmet.ProtustrankaFormatedOIB>
  <DomainObject.Predmet.ProtustrankaFormatedWithAdress>
    <izvorni_sadrzaj> AKORN DISTRIBUTION d.o.o., Vrtni put 5, 10000 Zagreb zastupanog po punomoćniku Bojan Bremec</izvorni_sadrzaj>
    <derivirana_varijabla naziv="DomainObject.Predmet.ProtustrankaFormatedWithAdress_1"> AKORN DISTRIBUTION d.o.o., Vrtni put 5, 10000 Zagreb zastupanog po punomoćniku Bojan Bremec</derivirana_varijabla>
  </DomainObject.Predmet.ProtustrankaFormatedWithAdress>
  <DomainObject.Predmet.ProtustrankaFormatedWithAdressOIB>
    <izvorni_sadrzaj> AKORN DISTRIBUTION d.o.o., OIB 47334251464, Vrtni put 5, 10000 Zagreb zastupanog po punomoćniku Bojan Bremec</izvorni_sadrzaj>
    <derivirana_varijabla naziv="DomainObject.Predmet.ProtustrankaFormatedWithAdressOIB_1"> AKORN DISTRIBUTION d.o.o., OIB 47334251464, Vrtni put 5, 10000 Zagreb zastupanog po punomoćniku Bojan Bremec</derivirana_varijabla>
  </DomainObject.Predmet.ProtustrankaFormatedWithAdressOIB>
  <DomainObject.Predmet.ProtustrankaWithAdress>
    <izvorni_sadrzaj>AKORN DISTRIBUTION d.o.o. Vrtni put 5, 10000 Zagreb</izvorni_sadrzaj>
    <derivirana_varijabla naziv="DomainObject.Predmet.ProtustrankaWithAdress_1">AKORN DISTRIBUTION d.o.o. Vrtni put 5, 10000 Zagreb</derivirana_varijabla>
  </DomainObject.Predmet.ProtustrankaWithAdress>
  <DomainObject.Predmet.ProtustrankaWithAdressOIB>
    <izvorni_sadrzaj>AKORN DISTRIBUTION d.o.o., OIB 47334251464, Vrtni put 5, 10000 Zagreb</izvorni_sadrzaj>
    <derivirana_varijabla naziv="DomainObject.Predmet.ProtustrankaWithAdressOIB_1">AKORN DISTRIBUTION d.o.o., OIB 47334251464, Vrtni put 5, 10000 Zagreb</derivirana_varijabla>
  </DomainObject.Predmet.ProtustrankaWithAdressOIB>
  <DomainObject.Predmet.ProtustrankaNazivFormated>
    <izvorni_sadrzaj>AKORN DISTRIBUTION d.o.o.</izvorni_sadrzaj>
    <derivirana_varijabla naziv="DomainObject.Predmet.ProtustrankaNazivFormated_1">AKORN DISTRIBUTION d.o.o.</derivirana_varijabla>
  </DomainObject.Predmet.ProtustrankaNazivFormated>
  <DomainObject.Predmet.ProtustrankaNazivFormatedOIB>
    <izvorni_sadrzaj>AKORN DISTRIBUTION d.o.o., OIB 47334251464</izvorni_sadrzaj>
    <derivirana_varijabla naziv="DomainObject.Predmet.ProtustrankaNazivFormatedOIB_1">AKORN DISTRIBUTION d.o.o., OIB 47334251464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AKORN DISTRIBUTION d.o.o. zastupanog po punomoćniku ANTE DRAGIČEVIĆ</izvorni_sadrzaj>
    <derivirana_varijabla naziv="DomainObject.Predmet.StrankaFormated_1">  AKORN DISTRIBUTION d.o.o. zastupanog po punomoćniku ANTE DRAGIČEVIĆ</derivirana_varijabla>
  </DomainObject.Predmet.StrankaFormated>
  <DomainObject.Predmet.StrankaFormatedOIB>
    <izvorni_sadrzaj>  AKORN DISTRIBUTION d.o.o., OIB 47334251464 zastupanog po punomoćniku ANTE DRAGIČEVIĆ</izvorni_sadrzaj>
    <derivirana_varijabla naziv="DomainObject.Predmet.StrankaFormatedOIB_1">  AKORN DISTRIBUTION d.o.o., OIB 47334251464 zastupanog po punomoćniku ANTE DRAGIČEVIĆ</derivirana_varijabla>
  </DomainObject.Predmet.StrankaFormatedOIB>
  <DomainObject.Predmet.StrankaFormatedWithAdress>
    <izvorni_sadrzaj> AKORN DISTRIBUTION d.o.o., Vrtni put 5, 10000 Zagreb zastupanog po punomoćniku ANTE DRAGIČEVIĆ</izvorni_sadrzaj>
    <derivirana_varijabla naziv="DomainObject.Predmet.StrankaFormatedWithAdress_1"> AKORN DISTRIBUTION d.o.o., Vrtni put 5, 10000 Zagreb zastupanog po punomoćniku ANTE DRAGIČEVIĆ</derivirana_varijabla>
  </DomainObject.Predmet.StrankaFormatedWithAdress>
  <DomainObject.Predmet.StrankaFormatedWithAdressOIB>
    <izvorni_sadrzaj> AKORN DISTRIBUTION d.o.o., OIB 47334251464, Vrtni put 5, 10000 Zagreb zastupanog po punomoćniku ANTE DRAGIČEVIĆ</izvorni_sadrzaj>
    <derivirana_varijabla naziv="DomainObject.Predmet.StrankaFormatedWithAdressOIB_1"> AKORN DISTRIBUTION d.o.o., OIB 47334251464, Vrtni put 5, 10000 Zagreb zastupanog po punomoćniku ANTE DRAGIČEVIĆ</derivirana_varijabla>
  </DomainObject.Predmet.StrankaFormatedWithAdressOIB>
  <DomainObject.Predmet.StrankaWithAdress>
    <izvorni_sadrzaj>AKORN DISTRIBUTION d.o.o. Vrtni put 5,10000 Zagreb</izvorni_sadrzaj>
    <derivirana_varijabla naziv="DomainObject.Predmet.StrankaWithAdress_1">AKORN DISTRIBUTION d.o.o. Vrtni put 5,10000 Zagreb</derivirana_varijabla>
  </DomainObject.Predmet.StrankaWithAdress>
  <DomainObject.Predmet.StrankaWithAdressOIB>
    <izvorni_sadrzaj>AKORN DISTRIBUTION d.o.o., OIB 47334251464, Vrtni put 5,10000 Zagreb</izvorni_sadrzaj>
    <derivirana_varijabla naziv="DomainObject.Predmet.StrankaWithAdressOIB_1">AKORN DISTRIBUTION d.o.o., OIB 47334251464, Vrtni put 5,10000 Zagreb</derivirana_varijabla>
  </DomainObject.Predmet.StrankaWithAdressOIB>
  <DomainObject.Predmet.StrankaNazivFormated>
    <izvorni_sadrzaj>AKORN DISTRIBUTION d.o.o.</izvorni_sadrzaj>
    <derivirana_varijabla naziv="DomainObject.Predmet.StrankaNazivFormated_1">AKORN DISTRIBUTION d.o.o.</derivirana_varijabla>
  </DomainObject.Predmet.StrankaNazivFormated>
  <DomainObject.Predmet.StrankaNazivFormatedOIB>
    <izvorni_sadrzaj>AKORN DISTRIBUTION d.o.o., OIB 47334251464</izvorni_sadrzaj>
    <derivirana_varijabla naziv="DomainObject.Predmet.StrankaNazivFormatedOIB_1">AKORN DISTRIBUTION d.o.o., OIB 47334251464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AKORN DISTRIBUTION d.o.o. zastupanog po punomoćniku ANTE DRAGIČEVIĆ</item>
    </izvorni_sadrzaj>
    <derivirana_varijabla naziv="DomainObject.Predmet.StrankaListFormated_1">
      <item>AKORN DISTRIBUTION d.o.o. zastupanog po punomoćniku ANTE DRAGIČEVIĆ</item>
    </derivirana_varijabla>
  </DomainObject.Predmet.StrankaListFormated>
  <DomainObject.Predmet.StrankaListFormatedOIB>
    <izvorni_sadrzaj>
      <item>AKORN DISTRIBUTION d.o.o., OIB 47334251464 zastupanog po punomoćniku ANTE DRAGIČEVIĆ</item>
    </izvorni_sadrzaj>
    <derivirana_varijabla naziv="DomainObject.Predmet.StrankaListFormatedOIB_1">
      <item>AKORN DISTRIBUTION d.o.o., OIB 47334251464 zastupanog po punomoćniku ANTE DRAGIČEVIĆ</item>
    </derivirana_varijabla>
  </DomainObject.Predmet.StrankaListFormatedOIB>
  <DomainObject.Predmet.StrankaListFormatedWithAdress>
    <izvorni_sadrzaj>
      <item>AKORN DISTRIBUTION d.o.o., Vrtni put 5, 10000 Zagreb zastupanog po punomoćniku ANTE DRAGIČEVIĆ</item>
    </izvorni_sadrzaj>
    <derivirana_varijabla naziv="DomainObject.Predmet.StrankaListFormatedWithAdress_1">
      <item>AKORN DISTRIBUTION d.o.o., Vrtni put 5, 10000 Zagreb zastupanog po punomoćniku ANTE DRAGIČEVIĆ</item>
    </derivirana_varijabla>
  </DomainObject.Predmet.StrankaListFormatedWithAdress>
  <DomainObject.Predmet.StrankaListFormatedWithAdressOIB>
    <izvorni_sadrzaj>
      <item>AKORN DISTRIBUTION d.o.o., OIB 47334251464, Vrtni put 5, 10000 Zagreb zastupanog po punomoćniku ANTE DRAGIČEVIĆ</item>
    </izvorni_sadrzaj>
    <derivirana_varijabla naziv="DomainObject.Predmet.StrankaListFormatedWithAdressOIB_1">
      <item>AKORN DISTRIBUTION d.o.o., OIB 47334251464, Vrtni put 5, 10000 Zagreb zastupanog po punomoćniku ANTE DRAGIČEVIĆ</item>
    </derivirana_varijabla>
  </DomainObject.Predmet.StrankaListFormatedWithAdressOIB>
  <DomainObject.Predmet.StrankaListNazivFormated>
    <izvorni_sadrzaj>
      <item>AKORN DISTRIBUTION d.o.o.</item>
    </izvorni_sadrzaj>
    <derivirana_varijabla naziv="DomainObject.Predmet.StrankaListNazivFormated_1">
      <item>AKORN DISTRIBUTION d.o.o.</item>
    </derivirana_varijabla>
  </DomainObject.Predmet.StrankaListNazivFormated>
  <DomainObject.Predmet.StrankaListNazivFormatedOIB>
    <izvorni_sadrzaj>
      <item>AKORN DISTRIBUTION d.o.o., OIB 47334251464</item>
    </izvorni_sadrzaj>
    <derivirana_varijabla naziv="DomainObject.Predmet.StrankaListNazivFormatedOIB_1">
      <item>AKORN DISTRIBUTION d.o.o., OIB 47334251464</item>
    </derivirana_varijabla>
  </DomainObject.Predmet.StrankaListNazivFormatedOIB>
  <DomainObject.Predmet.ProtuStrankaListFormated>
    <izvorni_sadrzaj>
      <item>AKORN DISTRIBUTION d.o.o. zastupanog po punomoćniku Bojan Bremec</item>
    </izvorni_sadrzaj>
    <derivirana_varijabla naziv="DomainObject.Predmet.ProtuStrankaListFormated_1">
      <item>AKORN DISTRIBUTION d.o.o. zastupanog po punomoćniku Bojan Bremec</item>
    </derivirana_varijabla>
  </DomainObject.Predmet.ProtuStrankaListFormated>
  <DomainObject.Predmet.ProtuStrankaListFormatedOIB>
    <izvorni_sadrzaj>
      <item>AKORN DISTRIBUTION d.o.o., OIB 47334251464 zastupanog po punomoćniku Bojan Bremec</item>
    </izvorni_sadrzaj>
    <derivirana_varijabla naziv="DomainObject.Predmet.ProtuStrankaListFormatedOIB_1">
      <item>AKORN DISTRIBUTION d.o.o., OIB 47334251464 zastupanog po punomoćniku Bojan Bremec</item>
    </derivirana_varijabla>
  </DomainObject.Predmet.ProtuStrankaListFormatedOIB>
  <DomainObject.Predmet.ProtuStrankaListFormatedWithAdress>
    <izvorni_sadrzaj>
      <item>AKORN DISTRIBUTION d.o.o., Vrtni put 5, 10000 Zagreb zastupanog po punomoćniku Bojan Bremec</item>
    </izvorni_sadrzaj>
    <derivirana_varijabla naziv="DomainObject.Predmet.ProtuStrankaListFormatedWithAdress_1">
      <item>AKORN DISTRIBUTION d.o.o., Vrtni put 5, 10000 Zagreb zastupanog po punomoćniku Bojan Bremec</item>
    </derivirana_varijabla>
  </DomainObject.Predmet.ProtuStrankaListFormatedWithAdress>
  <DomainObject.Predmet.ProtuStrankaListFormatedWithAdressOIB>
    <izvorni_sadrzaj>
      <item>AKORN DISTRIBUTION d.o.o., OIB 47334251464, Vrtni put 5, 10000 Zagreb zastupanog po punomoćniku Bojan Bremec</item>
    </izvorni_sadrzaj>
    <derivirana_varijabla naziv="DomainObject.Predmet.ProtuStrankaListFormatedWithAdressOIB_1">
      <item>AKORN DISTRIBUTION d.o.o., OIB 47334251464, Vrtni put 5, 10000 Zagreb zastupanog po punomoćniku Bojan Bremec</item>
    </derivirana_varijabla>
  </DomainObject.Predmet.ProtuStrankaListFormatedWithAdressOIB>
  <DomainObject.Predmet.ProtuStrankaListNazivFormated>
    <izvorni_sadrzaj>
      <item>AKORN DISTRIBUTION d.o.o.</item>
    </izvorni_sadrzaj>
    <derivirana_varijabla naziv="DomainObject.Predmet.ProtuStrankaListNazivFormated_1">
      <item>AKORN DISTRIBUTION d.o.o.</item>
    </derivirana_varijabla>
  </DomainObject.Predmet.ProtuStrankaListNazivFormated>
  <DomainObject.Predmet.ProtuStrankaListNazivFormatedOIB>
    <izvorni_sadrzaj>
      <item>AKORN DISTRIBUTION d.o.o., OIB 47334251464</item>
    </izvorni_sadrzaj>
    <derivirana_varijabla naziv="DomainObject.Predmet.ProtuStrankaListNazivFormatedOIB_1">
      <item>AKORN DISTRIBUTION d.o.o., OIB 47334251464</item>
    </derivirana_varijabla>
  </DomainObject.Predmet.ProtuStrankaListNazivFormatedOIB>
  <DomainObject.Predmet.OstaliListFormated>
    <izvorni_sadrzaj>
      <item>Bojan Bremec punomoćnik sudionika u postupku AKORN DISTRIBUTION d.o.o.</item>
      <item>ANTE DRAGIČEVIĆ punomoćnik sudionika u postupku AKORN DISTRIBUTION d.o.o.</item>
    </izvorni_sadrzaj>
    <derivirana_varijabla naziv="DomainObject.Predmet.OstaliListFormated_1">
      <item>Bojan Bremec punomoćnik sudionika u postupku AKORN DISTRIBUTION d.o.o.</item>
      <item>ANTE DRAGIČEVIĆ punomoćnik sudionika u postupku AKORN DISTRIBUTION d.o.o.</item>
    </derivirana_varijabla>
  </DomainObject.Predmet.OstaliListFormated>
  <DomainObject.Predmet.OstaliListFormatedOIB>
    <izvorni_sadrzaj>
      <item>Bojan Bremec, OIB 83022625676 punomoćnik sudionika u postupku AKORN DISTRIBUTION d.o.o.</item>
      <item>ANTE DRAGIČEVIĆ punomoćnik sudionika u postupku AKORN DISTRIBUTION d.o.o.</item>
    </izvorni_sadrzaj>
    <derivirana_varijabla naziv="DomainObject.Predmet.OstaliListFormatedOIB_1">
      <item>Bojan Bremec, OIB 83022625676 punomoćnik sudionika u postupku AKORN DISTRIBUTION d.o.o.</item>
      <item>ANTE DRAGIČEVIĆ punomoćnik sudionika u postupku AKORN DISTRIBUTION d.o.o.</item>
    </derivirana_varijabla>
  </DomainObject.Predmet.OstaliListFormatedOIB>
  <DomainObject.Predmet.OstaliListFormatedWithAdress>
    <izvorni_sadrzaj>
      <item>Bojan Bremec,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_1">
      <item>Bojan Bremec, Ziherlova Ulica 030, Ljubljana punomoćnik sudionika u postupku AKORN DISTRIBUTION d.o.o.</item>
      <item>ANTE DRAGIČEVIĆ, Zadarska 77, 10000 Zagreb punomoćnik sudionika u postupku AKORN DISTRIBUTION d.o.o.</item>
    </derivirana_varijabla>
  </DomainObject.Predmet.OstaliListFormatedWithAdress>
  <DomainObject.Predmet.OstaliListFormatedWithAdressOIB>
    <izvorni_sadrzaj>
      <item>Bojan Bremec, OIB 83022625676, Ziherlova Ulica 030, Ljubljana punomoćnik sudionika u postupku AKORN DISTRIBUTION d.o.o.</item>
      <item>ANTE DRAGIČEVIĆ, Zadarska 77, 10000 Zagreb punomoćnik sudionika u postupku AKORN DISTRIBUTION d.o.o.</item>
    </izvorni_sadrzaj>
    <derivirana_varijabla naziv="DomainObject.Predmet.OstaliListFormatedWithAdressOIB_1">
      <item>Bojan Bremec, OIB 83022625676, Ziherlova Ulica 030, Ljubljana punomoćnik sudionika u postupku AKORN DISTRIBUTION d.o.o.</item>
      <item>ANTE DRAGIČEVIĆ, Zadarska 77, 10000 Zagreb punomoćnik sudionika u postupku AKORN DISTRIBUTION d.o.o.</item>
    </derivirana_varijabla>
  </DomainObject.Predmet.OstaliListFormatedWithAdressOIB>
  <DomainObject.Predmet.OstaliListNazivFormated>
    <izvorni_sadrzaj>
      <item>Bojan Bremec</item>
      <item>ANTE DRAGIČEVIĆ</item>
    </izvorni_sadrzaj>
    <derivirana_varijabla naziv="DomainObject.Predmet.OstaliListNazivFormated_1">
      <item>Bojan Bremec</item>
      <item>ANTE DRAGIČEVIĆ</item>
    </derivirana_varijabla>
  </DomainObject.Predmet.OstaliListNazivFormated>
  <DomainObject.Predmet.OstaliListNazivFormatedOIB>
    <izvorni_sadrzaj>
      <item>Bojan Bremec, OIB 83022625676</item>
      <item>ANTE DRAGIČEVIĆ</item>
    </izvorni_sadrzaj>
    <derivirana_varijabla naziv="DomainObject.Predmet.OstaliListNazivFormatedOIB_1">
      <item>Bojan Bremec, OIB 83022625676</item>
      <item>ANTE DRAGIČEVIĆ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AKORN DISTRIBUTION d.o.o.</izvorni_sadrzaj>
    <derivirana_varijabla naziv="DomainObject.Predmet.StrankaIDrugi_1">AKORN DISTRIBUTION d.o.o.</derivirana_varijabla>
  </DomainObject.Predmet.StrankaIDrugi>
  <DomainObject.Predmet.ProtustrankaIDrugi>
    <izvorni_sadrzaj>AKORN DISTRIBUTION d.o.o.</izvorni_sadrzaj>
    <derivirana_varijabla naziv="DomainObject.Predmet.ProtustrankaIDrugi_1">AKORN DISTRIBUTION d.o.o.</derivirana_varijabla>
  </DomainObject.Predmet.ProtustrankaIDrugi>
  <DomainObject.Predmet.StrankaIDrugiAdressOIB>
    <izvorni_sadrzaj>AKORN DISTRIBUTION d.o.o., OIB 47334251464, Vrtni put 5, 10000 Zagreb</izvorni_sadrzaj>
    <derivirana_varijabla naziv="DomainObject.Predmet.StrankaIDrugiAdressOIB_1">AKORN DISTRIBUTION d.o.o., OIB 47334251464, Vrtni put 5, 10000 Zagreb</derivirana_varijabla>
  </DomainObject.Predmet.StrankaIDrugiAdressOIB>
  <DomainObject.Predmet.ProtustrankaIDrugiAdressOIB>
    <izvorni_sadrzaj>AKORN DISTRIBUTION d.o.o., OIB 47334251464, Vrtni put 5, 10000 Zagreb</izvorni_sadrzaj>
    <derivirana_varijabla naziv="DomainObject.Predmet.ProtustrankaIDrugiAdressOIB_1">AKORN DISTRIBUTION d.o.o., OIB 47334251464, Vrtni put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21. lipnja 2018.</izvorni_sadrzaj>
    <derivirana_varijabla naziv="DomainObject.Predmet.OdlukaRjesenje.DatumDonosenjaOdluke_1">21.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St-2990/2017-34</izvorni_sadrzaj>
    <derivirana_varijabla naziv="DomainObject.Predmet.OdlukaRjesenje.Oznaka_1">St-2990/2017-34</derivirana_varijabla>
  </DomainObject.Predmet.OdlukaRjesenje.Oznaka>
  <DomainObject.Predmet.SudioniciListNaziv>
    <izvorni_sadrzaj>
      <item>AKORN DISTRIBUTION d.o.o.</item>
      <item>AKORN DISTRIBUTION d.o.o.</item>
      <item>Bojan Bremec</item>
      <item>ANTE DRAGIČEVIĆ</item>
    </izvorni_sadrzaj>
    <derivirana_varijabla naziv="DomainObject.Predmet.SudioniciListNaziv_1">
      <item>AKORN DISTRIBUTION d.o.o.</item>
      <item>AKORN DISTRIBUTION d.o.o.</item>
      <item>Bojan Bremec</item>
      <item>ANTE DRAGIČEVIĆ</item>
    </derivirana_varijabla>
  </DomainObject.Predmet.SudioniciListNaziv>
  <DomainObject.Predmet.SudioniciListAdressOIB>
    <izvorni_sadrzaj>
      <item>AKORN DISTRIBUTION d.o.o., OIB 47334251464, Vrtni put 5,10000 Zagreb</item>
      <item>AKORN DISTRIBUTION d.o.o., OIB 47334251464, Vrtni put 5,10000 Zagreb</item>
      <item>Bojan Bremec, OIB 83022625676, Ziherlova Ulica 030,Ljubljana</item>
      <item>ANTE DRAGIČEVIĆ, Zadarska 77,10000 Zagreb</item>
    </izvorni_sadrzaj>
    <derivirana_varijabla naziv="DomainObject.Predmet.SudioniciListAdressOIB_1">
      <item>AKORN DISTRIBUTION d.o.o., OIB 47334251464, Vrtni put 5,10000 Zagreb</item>
      <item>AKORN DISTRIBUTION d.o.o., OIB 47334251464, Vrtni put 5,10000 Zagreb</item>
      <item>Bojan Bremec, OIB 83022625676, Ziherlova Ulica 030,Ljubljana</item>
      <item>ANTE DRAGIČEVIĆ,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47334251464</item>
      <item>, OIB 47334251464</item>
      <item>, OIB 83022625676</item>
      <item>, OIB null</item>
    </izvorni_sadrzaj>
    <derivirana_varijabla naziv="DomainObject.Predmet.SudioniciListNazivOIB_1">
      <item>, OIB 47334251464</item>
      <item>, OIB 47334251464</item>
      <item>, OIB 83022625676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Daša dr.sc. Panjaković Senjić, OIB 39849053592, Gornjodravska obala 89a Osijek</item>
    </izvorni_sadrzaj>
    <derivirana_varijabla naziv="DomainObject.Predmet.StecajniUpraviteljiListAddressOIB_1">
      <item>Daša dr.sc. Panjaković Senjić, OIB 39849053592,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E38A72-AF56-46E0-94B5-8E2E511EEC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4921</properties:Characters>
  <properties:Lines>103</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2018-08-21T10:51:00Z</dcterms:created>
  <dc:creator>Žana Livaja</dc:creator>
  <cp:lastModifiedBy>Renata Klokočki</cp:lastModifiedBy>
  <cp:lastPrinted>2018-08-21T11:18:00Z</cp:lastPrinted>
  <dcterms:modified xmlns:xsi="http://www.w3.org/2001/XMLSchema-instance" xsi:type="dcterms:W3CDTF">2018-08-21T11:19:00Z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povjereniku (rješenje o nagradi povjereniku-AKORN DISTRIBUTION.docx)</vt:lpwstr>
  </prop:property>
  <prop:property name="CC_coloring" pid="4" fmtid="{D5CDD505-2E9C-101B-9397-08002B2CF9AE}">
    <vt:bool>false</vt:bool>
  </prop:property>
  <prop:property name="BrojStranica" pid="5" fmtid="{D5CDD505-2E9C-101B-9397-08002B2CF9AE}">
    <vt:i4>3</vt:i4>
  </prop:property>
</prop:Properties>
</file>