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75dd" w14:paraId="cf775d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27789">
        <w:rPr>
          <w:rFonts w:cs="Times New Roman" w:eastAsia="Times New Roman"/>
          <w:szCs w:val="20"/>
          <w:lang w:eastAsia="hr-HR"/>
        </w:rPr>
        <w:t>1978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27789">
        <w:rPr>
          <w:rFonts w:cs="Times New Roman" w:eastAsia="Times New Roman"/>
          <w:szCs w:val="24"/>
          <w:lang w:eastAsia="hr-HR"/>
        </w:rPr>
        <w:t xml:space="preserve">UDRUGA ZA PROMICANJE KVALITETE ŽIVOTA U GRADU SISKU "KLUB SIŠČANA", Sisak, Ferde Hefelea 6, OIB:33449313863,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27789" w:rsidRPr="00927789">
        <w:t>UDRUGA ZA PROMICANJE KVALITETE ŽIVOTA U GRADU SISKU "KLUB SIŠČANA", Sisak, Ferde Hefelea 6, OIB:33449313863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27789" w:rsidRPr="00927789">
        <w:rPr>
          <w:rFonts w:cs="Times New Roman" w:eastAsia="Times New Roman"/>
          <w:szCs w:val="24"/>
          <w:lang w:eastAsia="hr-HR" w:val="en-GB"/>
        </w:rPr>
        <w:t>UDRUGA ZA PROMICANJE KVALITETE ŽIVOTA U GRADU SISKU "KLUB SIŠČANA", Sisak, Ferde Hefelea 6, OIB:33449313863</w:t>
      </w:r>
      <w:r w:rsidR="00A201F0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F6477"/>
    <w:rsid w:val="00235F9A"/>
    <w:rsid w:val="00365F43"/>
    <w:rsid w:val="004046C1"/>
    <w:rsid w:val="0042350A"/>
    <w:rsid w:val="00555972"/>
    <w:rsid w:val="005F3B1D"/>
    <w:rsid w:val="005F523B"/>
    <w:rsid w:val="005F794C"/>
    <w:rsid w:val="006C40E9"/>
    <w:rsid w:val="0073085E"/>
    <w:rsid w:val="007B44C1"/>
    <w:rsid w:val="007F71FE"/>
    <w:rsid w:val="008C6437"/>
    <w:rsid w:val="008F0DC4"/>
    <w:rsid w:val="00927789"/>
    <w:rsid w:val="00A201F0"/>
    <w:rsid w:val="00A25070"/>
    <w:rsid w:val="00A33A8E"/>
    <w:rsid w:val="00A819E1"/>
    <w:rsid w:val="00AF01D5"/>
    <w:rsid w:val="00B06716"/>
    <w:rsid w:val="00B94E71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71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671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671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671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71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671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671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671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St-1978/2015</izvorni_sadrzaj>
    <derivirana_varijabla naziv="DomainObject.Predmet.OznakaBroj_1">St-1978/2015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kvalitete života u gradu Sisku KLUB SIŠČANA</izvorni_sadrzaj>
    <derivirana_varijabla naziv="DomainObject.Predmet.ProtustrankaFormated_1">  Udruga za promicanje kvalitete života u gradu Sisku KLUB SIŠČANA</derivirana_varijabla>
  </DomainObject.Predmet.ProtustrankaFormated>
  <DomainObject.Predmet.ProtustrankaFormatedOIB>
    <izvorni_sadrzaj>  Udruga za promicanje kvalitete života u gradu Sisku KLUB SIŠČANA, OIB 33449313863</izvorni_sadrzaj>
    <derivirana_varijabla naziv="DomainObject.Predmet.ProtustrankaFormatedOIB_1">  Udruga za promicanje kvalitete života u gradu Sisku KLUB SIŠČANA, OIB 33449313863</derivirana_varijabla>
  </DomainObject.Predmet.ProtustrankaFormatedOIB>
  <DomainObject.Predmet.ProtustrankaFormatedWithAdress>
    <izvorni_sadrzaj> Udruga za promicanje kvalitete života u gradu Sisku KLUB SIŠČANA, Ferde Hefelea 6, 44000 Sisak</izvorni_sadrzaj>
    <derivirana_varijabla naziv="DomainObject.Predmet.ProtustrankaFormatedWithAdress_1"> Udruga za promicanje kvalitete života u gradu Sisku KLUB SIŠČANA, Ferde Hefelea 6, 44000 Sisak</derivirana_varijabla>
  </DomainObject.Predmet.ProtustrankaFormatedWithAdress>
  <DomainObject.Predmet.ProtustrankaFormatedWithAdressOIB>
    <izvorni_sadrzaj> Udruga za promicanje kvalitete života u gradu Sisku KLUB SIŠČANA, OIB 33449313863, Ferde Hefelea 6, 44000 Sisak</izvorni_sadrzaj>
    <derivirana_varijabla naziv="DomainObject.Predmet.ProtustrankaFormatedWithAdressOIB_1"> Udruga za promicanje kvalitete života u gradu Sisku KLUB SIŠČANA, OIB 33449313863, Ferde Hefelea 6, 44000 Sisak</derivirana_varijabla>
  </DomainObject.Predmet.ProtustrankaFormatedWithAdressOIB>
  <DomainObject.Predmet.ProtustrankaWithAdress>
    <izvorni_sadrzaj>Udruga za promicanje kvalitete života u gradu Sisku KLUB SIŠČANA Ferde Hefelea 6, 44000 Sisak</izvorni_sadrzaj>
    <derivirana_varijabla naziv="DomainObject.Predmet.ProtustrankaWithAdress_1">Udruga za promicanje kvalitete života u gradu Sisku KLUB SIŠČANA Ferde Hefelea 6, 44000 Sisak</derivirana_varijabla>
  </DomainObject.Predmet.ProtustrankaWithAdress>
  <DomainObject.Predmet.ProtustrankaWithAdressOIB>
    <izvorni_sadrzaj>Udruga za promicanje kvalitete života u gradu Sisku KLUB SIŠČANA, OIB 33449313863, Ferde Hefelea 6, 44000 Sisak</izvorni_sadrzaj>
    <derivirana_varijabla naziv="DomainObject.Predmet.ProtustrankaWithAdressOIB_1">Udruga za promicanje kvalitete života u gradu Sisku KLUB SIŠČANA, OIB 33449313863, Ferde Hefelea 6, 44000 Sisak</derivirana_varijabla>
  </DomainObject.Predmet.ProtustrankaWithAdressOIB>
  <DomainObject.Predmet.ProtustrankaNazivFormated>
    <izvorni_sadrzaj>Udruga za promicanje kvalitete života u gradu Sisku KLUB SIŠČANA</izvorni_sadrzaj>
    <derivirana_varijabla naziv="DomainObject.Predmet.ProtustrankaNazivFormated_1">Udruga za promicanje kvalitete života u gradu Sisku KLUB SIŠČANA</derivirana_varijabla>
  </DomainObject.Predmet.ProtustrankaNazivFormated>
  <DomainObject.Predmet.ProtustrankaNazivFormatedOIB>
    <izvorni_sadrzaj>Udruga za promicanje kvalitete života u gradu Sisku KLUB SIŠČANA, OIB 33449313863</izvorni_sadrzaj>
    <derivirana_varijabla naziv="DomainObject.Predmet.ProtustrankaNazivFormatedOIB_1">Udruga za promicanje kvalitete života u gradu Sisku KLUB SIŠČANA, OIB 33449313863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kvalitete života u gradu Sisku KLUB SIŠČANA</item>
    </izvorni_sadrzaj>
    <derivirana_varijabla naziv="DomainObject.Predmet.ProtuStrankaListFormated_1">
      <item>Udruga za promicanje kvalitete života u gradu Sisku KLUB SIŠČANA</item>
    </derivirana_varijabla>
  </DomainObject.Predmet.ProtuStrankaListFormated>
  <DomainObject.Predmet.ProtuStrankaListFormatedOIB>
    <izvorni_sadrzaj>
      <item>Udruga za promicanje kvalitete života u gradu Sisku KLUB SIŠČANA, OIB 33449313863</item>
    </izvorni_sadrzaj>
    <derivirana_varijabla naziv="DomainObject.Predmet.ProtuStrankaListFormatedOIB_1">
      <item>Udruga za promicanje kvalitete života u gradu Sisku KLUB SIŠČANA, OIB 33449313863</item>
    </derivirana_varijabla>
  </DomainObject.Predmet.ProtuStrankaListFormatedOIB>
  <DomainObject.Predmet.ProtuStrankaListFormatedWithAdress>
    <izvorni_sadrzaj>
      <item>Udruga za promicanje kvalitete života u gradu Sisku KLUB SIŠČANA, Ferde Hefelea 6, 44000 Sisak</item>
    </izvorni_sadrzaj>
    <derivirana_varijabla naziv="DomainObject.Predmet.ProtuStrankaListFormatedWithAdress_1">
      <item>Udruga za promicanje kvalitete života u gradu Sisku KLUB SIŠČANA, Ferde Hefelea 6, 44000 Sisak</item>
    </derivirana_varijabla>
  </DomainObject.Predmet.ProtuStrankaListFormatedWithAdress>
  <DomainObject.Predmet.ProtuStrankaListFormatedWithAdressOIB>
    <izvorni_sadrzaj>
      <item>Udruga za promicanje kvalitete života u gradu Sisku KLUB SIŠČANA, OIB 33449313863, Ferde Hefelea 6, 44000 Sisak</item>
    </izvorni_sadrzaj>
    <derivirana_varijabla naziv="DomainObject.Predmet.ProtuStrankaListFormatedWithAdressOIB_1">
      <item>Udruga za promicanje kvalitete života u gradu Sisku KLUB SIŠČANA, OIB 33449313863, Ferde Hefelea 6, 44000 Sisak</item>
    </derivirana_varijabla>
  </DomainObject.Predmet.ProtuStrankaListFormatedWithAdressOIB>
  <DomainObject.Predmet.ProtuStrankaListNazivFormated>
    <izvorni_sadrzaj>
      <item>Udruga za promicanje kvalitete života u gradu Sisku KLUB SIŠČANA</item>
    </izvorni_sadrzaj>
    <derivirana_varijabla naziv="DomainObject.Predmet.ProtuStrankaListNazivFormated_1">
      <item>Udruga za promicanje kvalitete života u gradu Sisku KLUB SIŠČANA</item>
    </derivirana_varijabla>
  </DomainObject.Predmet.ProtuStrankaListNazivFormated>
  <DomainObject.Predmet.ProtuStrankaListNazivFormatedOIB>
    <izvorni_sadrzaj>
      <item>Udruga za promicanje kvalitete života u gradu Sisku KLUB SIŠČANA, OIB 33449313863</item>
    </izvorni_sadrzaj>
    <derivirana_varijabla naziv="DomainObject.Predmet.ProtuStrankaListNazivFormatedOIB_1">
      <item>Udruga za promicanje kvalitete života u gradu Sisku KLUB SIŠČANA, OIB 33449313863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kvalitete života u gradu Sisku KLUB SIŠČANA</izvorni_sadrzaj>
    <derivirana_varijabla naziv="DomainObject.Predmet.ProtustrankaIDrugi_1">Udruga za promicanje kvalitete života u gradu Sisku KLUB SIŠČANA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kvalitete života u gradu Sisku KLUB SIŠČANA, OIB 33449313863, Ferde Hefelea 6, 44000 Sisak</izvorni_sadrzaj>
    <derivirana_varijabla naziv="DomainObject.Predmet.ProtustrankaIDrugiAdressOIB_1">Udruga za promicanje kvalitete života u gradu Sisku KLUB SIŠČANA, OIB 33449313863, Ferde Hefelea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kvalitete života u gradu Sisku KLUB SIŠČANA</item>
      <item>FINA Regionalni centar Zagreb</item>
    </izvorni_sadrzaj>
    <derivirana_varijabla naziv="DomainObject.Predmet.SudioniciListNaziv_1">
      <item>Udruga za promicanje kvalitete života u gradu Sisku KLUB SIŠČANA</item>
      <item>FINA Regionalni centar Zagreb</item>
    </derivirana_varijabla>
  </DomainObject.Predmet.SudioniciListNaziv>
  <DomainObject.Predmet.SudioniciListAdressOIB>
    <izvorni_sadrzaj>
      <item>Udruga za promicanje kvalitete života u gradu Sisku KLUB SIŠČANA, OIB 33449313863, Ferde Hefelea 6,44000 Sisak</item>
      <item>FINA Regionalni centar Zagreb, OIB 85821130368, Trg Svibanjskih žrtava 1995. br. 1,10000 Zagreb</item>
    </izvorni_sadrzaj>
    <derivirana_varijabla naziv="DomainObject.Predmet.SudioniciListAdressOIB_1">
      <item>Udruga za promicanje kvalitete života u gradu Sisku KLUB SIŠČANA, OIB 33449313863, Ferde Hefelea 6,44000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33449313863</item>
      <item>, OIB 85821130368</item>
    </izvorni_sadrzaj>
    <derivirana_varijabla naziv="DomainObject.Predmet.SudioniciListNazivOIB_1">
      <item>, OIB 33449313863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1878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2015-11-17T10:55:00Z</dcterms:created>
  <dc:creator>Mario Žišković</dc:creator>
  <cp:lastModifiedBy>Marijan Marković</cp:lastModifiedBy>
  <cp:lastPrinted>2015-11-17T10:55:00Z</cp:lastPrinted>
  <dcterms:modified xmlns:xsi="http://www.w3.org/2001/XMLSchema-instance" xsi:type="dcterms:W3CDTF">2015-11-17T10:56:00Z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