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5bfc" w14:paraId="0eb5bf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1A73B9" w:rsidP="00EC0A79" w:rsidR="001A73B9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MATE ALEKSIĆ</w:t>
      </w:r>
    </w:p>
    <w:p w:rsidRDefault="001A73B9" w:rsidP="00EC0A79" w:rsidR="00935FC2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L. A. Kabalera 53</w:t>
      </w:r>
    </w:p>
    <w:p w:rsidRDefault="001A73B9" w:rsidP="00EC0A79" w:rsidR="001A73B9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Vodice</w:t>
      </w:r>
    </w:p>
    <w:p w:rsidRDefault="00802355" w:rsidP="00EC0A79" w:rsidR="00802355">
      <w:pPr>
        <w:ind w:firstLine="360"/>
        <w:jc w:val="right"/>
        <w:rPr>
          <w:shd w:themeFill="background1" w:fill="FFFFFF" w:color="auto" w:val="clear"/>
        </w:rPr>
      </w:pPr>
    </w:p>
    <w:p w:rsidRDefault="00802355" w:rsidP="00EC0A79" w:rsidR="00802355">
      <w:pPr>
        <w:ind w:firstLine="360"/>
        <w:jc w:val="right"/>
      </w:pP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802355">
        <w:t>74</w:t>
      </w:r>
      <w:r w:rsidR="001A73B9">
        <w:t>8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802355">
        <w:t>16. svibnja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1A73B9">
        <w:t>AUTO CENTAR ALEKSIĆ d.o.o., Šibenik, Zapadna Magistrala 1G,</w:t>
      </w:r>
      <w:r w:rsidR="001A73B9" w:rsidRPr="007A679F">
        <w:t xml:space="preserve"> OIB: </w:t>
      </w:r>
      <w:r w:rsidR="001A73B9">
        <w:t>39122863426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 xml:space="preserve">06. </w:t>
      </w:r>
      <w:r w:rsidR="00802355">
        <w:t>lipnja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1A73B9">
        <w:t>20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 xml:space="preserve">06. </w:t>
      </w:r>
      <w:r w:rsidR="00802355">
        <w:t>lipnja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1A73B9">
        <w:t>22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02355">
        <w:t>16. svibnja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EC0A79">
        <w:t>S</w:t>
      </w:r>
      <w:r w:rsidR="007E2FCE">
        <w:t>utkinja</w:t>
      </w:r>
      <w:r>
        <w:t>:</w:t>
      </w:r>
    </w:p>
    <w:p w:rsidRDefault="00637724" w:rsidP="004E23A2" w:rsidR="004E23A2" w:rsidRPr="00F60CD9">
      <w:r>
        <w:t>Martina Kalmeta</w:t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CDD" w:rsidR="008E4CDD">
      <w:r>
        <w:separator/>
      </w:r>
    </w:p>
  </w:endnote>
  <w:endnote w:id="0" w:type="continuationSeparator">
    <w:p w:rsidRDefault="008E4CDD" w:rsidR="008E4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CDD" w:rsidR="008E4CDD">
      <w:r>
        <w:separator/>
      </w:r>
    </w:p>
  </w:footnote>
  <w:footnote w:id="0" w:type="continuationSeparator">
    <w:p w:rsidRDefault="008E4CDD" w:rsidR="008E4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DD" w:rsidR="008E4CD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915344" DrawAspect="Content" ShapeID="_x0000_i1025" ProgID="Word.Picture.8" Type="Embed"/>
      </w:object>
    </w:r>
  </w:p>
  <w:p w:rsidRDefault="008E4CDD" w:rsidR="008E4CD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8E4CDD" w:rsidP="001B7DF8" w:rsidR="008E4CDD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</w:t>
    </w:r>
    <w:r>
      <w:t>1 St-</w:t>
    </w:r>
    <w:r w:rsidR="00802355">
      <w:t>74</w:t>
    </w:r>
    <w:r w:rsidR="001A73B9">
      <w:t>8/</w:t>
    </w:r>
    <w:r>
      <w:t>16-5</w:t>
    </w: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044"/>
    <w:rsid w:val="00153865"/>
    <w:rsid w:val="00157572"/>
    <w:rsid w:val="001A1D82"/>
    <w:rsid w:val="001A73B9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37C3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4C41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A08"/>
    <w:rsid w:val="00532DEC"/>
    <w:rsid w:val="00535277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37724"/>
    <w:rsid w:val="00657B0E"/>
    <w:rsid w:val="00657B18"/>
    <w:rsid w:val="00666CD8"/>
    <w:rsid w:val="00692216"/>
    <w:rsid w:val="00694DFF"/>
    <w:rsid w:val="006A0F4B"/>
    <w:rsid w:val="006A25A0"/>
    <w:rsid w:val="006A28F0"/>
    <w:rsid w:val="006C082F"/>
    <w:rsid w:val="006C2414"/>
    <w:rsid w:val="006C567F"/>
    <w:rsid w:val="006C5C32"/>
    <w:rsid w:val="006C7EB4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2355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8E4CDD"/>
    <w:rsid w:val="00913AF3"/>
    <w:rsid w:val="00923BB6"/>
    <w:rsid w:val="0093459D"/>
    <w:rsid w:val="00935FC2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C7A86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92020"/>
    <w:rsid w:val="00CD1086"/>
    <w:rsid w:val="00CD53C1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C0A79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35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2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27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27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27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35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2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27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27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27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</izvorni_sadrzaj>
    <derivirana_varijabla naziv="DomainObject.Predmet.SudioniciListNaziv_1">
      <item>FINA - Podružnica Šibenik</item>
      <item>AUTO CENTAR ALEKSIĆ d.o.o. za trgovinu i usluge</item>
      <item>Mate Aleksić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</izvorni_sadrzaj>
    <derivirana_varijabla naziv="DomainObject.Predmet.SudioniciListNazivOIB_1">
      <item>, OIB 85821130368</item>
      <item>, OIB 39122863426</item>
      <item>, OIB 63659118181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5C006-CD3D-4F87-8617-8CFE393ED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957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2016-05-12T11:17:00Z</dcterms:created>
  <dc:creator>Ardena Bajlo</dc:creator>
  <cp:lastModifiedBy>Martina Kalmeta</cp:lastModifiedBy>
  <cp:lastPrinted>2016-05-16T12:18:00Z</cp:lastPrinted>
  <dcterms:modified xmlns:xsi="http://www.w3.org/2001/XMLSchema-instance" xsi:type="dcterms:W3CDTF">2016-05-16T12:49:00Z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