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679e" w14:paraId="6a8679e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</w:t>
      </w:r>
      <w:r w:rsidR="00F824C4">
        <w:rPr>
          <w:sz w:val="22"/>
          <w:szCs w:val="22"/>
        </w:rPr>
        <w:t>8</w:t>
      </w:r>
      <w:r w:rsidR="0013113E">
        <w:rPr>
          <w:sz w:val="22"/>
          <w:szCs w:val="22"/>
        </w:rPr>
        <w:t>37</w:t>
      </w:r>
      <w:r w:rsidR="008A6518">
        <w:rPr>
          <w:sz w:val="22"/>
          <w:szCs w:val="22"/>
        </w:rPr>
        <w:t>/</w:t>
      </w:r>
      <w:r w:rsidR="008554F0">
        <w:rPr>
          <w:sz w:val="22"/>
          <w:szCs w:val="22"/>
        </w:rPr>
        <w:t>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13113E" w:rsidP="009E15E1" w:rsidR="009E15E1" w:rsidRPr="000324A3">
      <w:pPr>
        <w:jc w:val="both"/>
      </w:pPr>
      <w:r w:rsidRPr="00D91FAF">
        <w:t xml:space="preserve">MATICA SLOVAČKA NAŠICE, B. Radića 23, Našice, Registarski broj: 14000166, OIB: 45841597702, </w:t>
      </w:r>
      <w:r w:rsidR="009E15E1" w:rsidRPr="00D91FAF">
        <w:t xml:space="preserve">dana 1. </w:t>
      </w:r>
      <w:r w:rsidR="006D0D3C" w:rsidRPr="00D91FAF">
        <w:t>veljače 2017</w:t>
      </w:r>
      <w:r w:rsidR="006D0D3C" w:rsidRPr="000324A3">
        <w:t xml:space="preserve">.              </w:t>
      </w:r>
    </w:p>
    <w:p w:rsidRDefault="009E15E1" w:rsidP="009E15E1" w:rsidR="009E15E1" w:rsidRPr="000324A3"/>
    <w:p w:rsidRDefault="009E15E1" w:rsidP="009E15E1" w:rsidR="009E15E1" w:rsidRPr="000324A3">
      <w:pPr>
        <w:jc w:val="center"/>
        <w:rPr>
          <w:bCs/>
        </w:rPr>
      </w:pPr>
      <w:r w:rsidRPr="000324A3">
        <w:rPr>
          <w:bCs/>
        </w:rPr>
        <w:t>r i j e š i o    j e</w:t>
      </w:r>
    </w:p>
    <w:p w:rsidRDefault="009E15E1" w:rsidP="009E15E1" w:rsidR="009E15E1" w:rsidRPr="000324A3">
      <w:pPr>
        <w:ind w:left="360"/>
        <w:jc w:val="both"/>
      </w:pPr>
      <w:r w:rsidRPr="000324A3">
        <w:t xml:space="preserve">                                                </w:t>
      </w:r>
    </w:p>
    <w:p w:rsidRDefault="009E15E1" w:rsidP="009E15E1" w:rsidR="009E15E1" w:rsidRPr="000324A3">
      <w:pPr>
        <w:ind w:left="360"/>
        <w:jc w:val="both"/>
      </w:pPr>
    </w:p>
    <w:p w:rsidRDefault="009E15E1" w:rsidP="00EF41DD" w:rsidR="00EF41DD" w:rsidRPr="00D91FAF">
      <w:pPr>
        <w:pStyle w:val="Odlomakpopisa"/>
        <w:numPr>
          <w:ilvl w:val="0"/>
          <w:numId w:val="5"/>
        </w:numPr>
        <w:jc w:val="both"/>
      </w:pPr>
      <w:r w:rsidRPr="00C11218">
        <w:rPr>
          <w:bCs/>
        </w:rPr>
        <w:t xml:space="preserve"> OTVARA SE stečajni postupak nad dužnikom</w:t>
      </w:r>
      <w:r w:rsidRPr="000324A3">
        <w:t xml:space="preserve"> </w:t>
      </w:r>
      <w:r w:rsidR="00C11218" w:rsidRPr="00D91FAF">
        <w:t xml:space="preserve">MATICA SLOVAČKA NAŠICE, B. Radića 23, Našice, Registarski broj: 14000166, OIB: 45841597702. </w:t>
      </w:r>
    </w:p>
    <w:p w:rsidRDefault="00C11218" w:rsidP="00C11218" w:rsidR="00C11218" w:rsidRPr="000324A3">
      <w:pPr>
        <w:pStyle w:val="Odlomakpopisa"/>
        <w:ind w:left="1500"/>
        <w:jc w:val="both"/>
      </w:pPr>
    </w:p>
    <w:p w:rsidRDefault="009E15E1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</w:pPr>
      <w:r w:rsidRPr="000324A3">
        <w:t>Za steč</w:t>
      </w:r>
      <w:r w:rsidR="00D91FAF">
        <w:t>ajnog upravitelja imenuje se  David Jakovljević iz Sesveta, Kašinska 7, OIB 63014812654.</w:t>
      </w:r>
    </w:p>
    <w:p w:rsidRDefault="009E15E1" w:rsidP="009E15E1" w:rsidR="009E15E1" w:rsidRPr="000324A3">
      <w:pPr>
        <w:ind w:left="851"/>
        <w:jc w:val="both"/>
      </w:pPr>
    </w:p>
    <w:p w:rsidRDefault="009E15E1" w:rsidP="0041545D" w:rsidR="0041545D" w:rsidRPr="00D91FAF">
      <w:pPr>
        <w:pStyle w:val="Odlomakpopisa"/>
        <w:numPr>
          <w:ilvl w:val="0"/>
          <w:numId w:val="5"/>
        </w:numPr>
        <w:jc w:val="both"/>
        <w:rPr>
          <w:bCs/>
        </w:rPr>
      </w:pPr>
      <w:r w:rsidRPr="00C11218">
        <w:rPr>
          <w:bCs/>
        </w:rPr>
        <w:t xml:space="preserve">ZAKLJUČUJE SE stečajni postupak nad dužnikom </w:t>
      </w:r>
      <w:r w:rsidR="00C11218" w:rsidRPr="00D91FAF">
        <w:t xml:space="preserve">MATICA SLOVAČKA NAŠICE, B. Radića 23, Našice, Registarski broj: 14000166, OIB: 45841597702.  </w:t>
      </w:r>
    </w:p>
    <w:p w:rsidRDefault="00C11218" w:rsidP="00C11218" w:rsidR="00C11218" w:rsidRPr="00C11218">
      <w:pPr>
        <w:jc w:val="both"/>
        <w:rPr>
          <w:bCs/>
        </w:rPr>
      </w:pPr>
    </w:p>
    <w:p w:rsidRDefault="009E15E1" w:rsidP="009E15E1" w:rsidR="009E15E1" w:rsidRPr="000324A3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0324A3"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rPr>
          <w:bCs/>
        </w:rPr>
      </w:pPr>
    </w:p>
    <w:p w:rsidRDefault="009E15E1" w:rsidP="009E15E1" w:rsidR="009E15E1" w:rsidRPr="000324A3">
      <w:pPr>
        <w:pStyle w:val="Tijeloteksta"/>
        <w:jc w:val="center"/>
        <w:rPr>
          <w:bCs/>
        </w:rPr>
      </w:pPr>
      <w:r w:rsidRPr="000324A3">
        <w:rPr>
          <w:bCs/>
        </w:rPr>
        <w:t>Obrazloženje</w:t>
      </w:r>
    </w:p>
    <w:p w:rsidRDefault="009E15E1" w:rsidP="009E15E1" w:rsidR="009E15E1" w:rsidRPr="000324A3">
      <w:pPr>
        <w:pStyle w:val="Tijeloteksta"/>
        <w:jc w:val="center"/>
        <w:rPr>
          <w:bCs/>
        </w:rPr>
      </w:pPr>
    </w:p>
    <w:p w:rsidRDefault="009E15E1" w:rsidP="009E15E1" w:rsidR="0041545D">
      <w:pPr>
        <w:jc w:val="both"/>
      </w:pPr>
      <w:r w:rsidRPr="000324A3">
        <w:t xml:space="preserve">             Financijska agencija Regionalni centar Osijek, Podružnica Osijek podnijela je dana </w:t>
      </w:r>
      <w:r w:rsidR="00C11218">
        <w:t>09</w:t>
      </w:r>
      <w:r w:rsidR="00F824C4" w:rsidRPr="000324A3">
        <w:t xml:space="preserve">. studenog </w:t>
      </w:r>
      <w:r w:rsidR="00354C7E" w:rsidRPr="000324A3">
        <w:t xml:space="preserve">2016. </w:t>
      </w:r>
      <w:r w:rsidRPr="000324A3">
        <w:t xml:space="preserve">zahtjev za provedbu skraćenog stečajnog postupka nad dužnikom </w:t>
      </w:r>
      <w:r w:rsidR="00C11218" w:rsidRPr="00D91FAF">
        <w:t>MATICA SLOVAČKA NAŠICE, B. Radića 23, Našice, Registarski broj: 14000166, OIB: 45841597702</w:t>
      </w:r>
      <w:r w:rsidR="00C11218">
        <w:t xml:space="preserve">.  </w:t>
      </w:r>
    </w:p>
    <w:p w:rsidRDefault="00C11218" w:rsidP="009E15E1" w:rsidR="00C11218" w:rsidRPr="000324A3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C11218">
        <w:t>22</w:t>
      </w:r>
      <w:r w:rsidR="0067348F">
        <w:t xml:space="preserve">. studenog </w:t>
      </w:r>
      <w:r w:rsidR="006E7C86">
        <w:t>2016.</w:t>
      </w:r>
      <w:r>
        <w:t xml:space="preserve"> objavio oglas na mrežnoj stranici e-oglasna ploča sudova pod poslovnim brojem St-</w:t>
      </w:r>
      <w:r w:rsidR="000324A3">
        <w:t>28</w:t>
      </w:r>
      <w:r w:rsidR="002D3C8A">
        <w:t>37</w:t>
      </w:r>
      <w:r w:rsidR="0067348F">
        <w:t>/16-</w:t>
      </w:r>
      <w:r w:rsidR="006E7C86">
        <w:t xml:space="preserve">3 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AD782E" w:rsidR="007E7A66" w:rsidRPr="00AD782E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>
        <w:t xml:space="preserve">                   </w:t>
      </w:r>
    </w:p>
    <w:p w:rsidRDefault="007E7A66" w:rsidP="009E15E1" w:rsidR="007E7A66">
      <w:pPr>
        <w:pStyle w:val="Tijeloteksta"/>
        <w:jc w:val="center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0324A3">
        <w:t xml:space="preserve">10.3.   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40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13113E">
      <w:rPr>
        <w:sz w:val="22"/>
        <w:szCs w:val="22"/>
      </w:rPr>
      <w:t>2837</w:t>
    </w:r>
    <w:r w:rsidR="006E7C86">
      <w:rPr>
        <w:sz w:val="22"/>
        <w:szCs w:val="22"/>
      </w:rPr>
      <w:t>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324A3"/>
    <w:rsid w:val="0006489C"/>
    <w:rsid w:val="00083CA8"/>
    <w:rsid w:val="00086CC9"/>
    <w:rsid w:val="000A5A2D"/>
    <w:rsid w:val="000C47AE"/>
    <w:rsid w:val="000E6A82"/>
    <w:rsid w:val="000F25D9"/>
    <w:rsid w:val="0013113E"/>
    <w:rsid w:val="00134B5A"/>
    <w:rsid w:val="001643FC"/>
    <w:rsid w:val="00171061"/>
    <w:rsid w:val="00180465"/>
    <w:rsid w:val="0020447F"/>
    <w:rsid w:val="00215DA9"/>
    <w:rsid w:val="00230A4C"/>
    <w:rsid w:val="002342CC"/>
    <w:rsid w:val="0023770D"/>
    <w:rsid w:val="0024241D"/>
    <w:rsid w:val="00277679"/>
    <w:rsid w:val="002D3C8A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545D"/>
    <w:rsid w:val="004165F9"/>
    <w:rsid w:val="00425926"/>
    <w:rsid w:val="004330A2"/>
    <w:rsid w:val="0045383A"/>
    <w:rsid w:val="00456E18"/>
    <w:rsid w:val="00462C80"/>
    <w:rsid w:val="00480AD2"/>
    <w:rsid w:val="0048213A"/>
    <w:rsid w:val="00487157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7290D"/>
    <w:rsid w:val="0067348F"/>
    <w:rsid w:val="006D0D3C"/>
    <w:rsid w:val="006D244D"/>
    <w:rsid w:val="006D2CFB"/>
    <w:rsid w:val="006E7C86"/>
    <w:rsid w:val="0071192E"/>
    <w:rsid w:val="007305A3"/>
    <w:rsid w:val="00751321"/>
    <w:rsid w:val="00782E35"/>
    <w:rsid w:val="007A4B35"/>
    <w:rsid w:val="007B19D5"/>
    <w:rsid w:val="007B2949"/>
    <w:rsid w:val="007C0B45"/>
    <w:rsid w:val="007D4DF8"/>
    <w:rsid w:val="007E7A66"/>
    <w:rsid w:val="007E7F9D"/>
    <w:rsid w:val="007F179D"/>
    <w:rsid w:val="007F7404"/>
    <w:rsid w:val="00811407"/>
    <w:rsid w:val="008151B4"/>
    <w:rsid w:val="008554F0"/>
    <w:rsid w:val="008A200F"/>
    <w:rsid w:val="008A6518"/>
    <w:rsid w:val="008C4A50"/>
    <w:rsid w:val="009202C9"/>
    <w:rsid w:val="00926AFE"/>
    <w:rsid w:val="009546E4"/>
    <w:rsid w:val="009776BC"/>
    <w:rsid w:val="009865D2"/>
    <w:rsid w:val="009B409D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AD782E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1218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91FAF"/>
    <w:rsid w:val="00DB052E"/>
    <w:rsid w:val="00DC1409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9333A"/>
    <w:rsid w:val="00EB1C65"/>
    <w:rsid w:val="00EB5CAB"/>
    <w:rsid w:val="00EE665E"/>
    <w:rsid w:val="00EF41DD"/>
    <w:rsid w:val="00EF7284"/>
    <w:rsid w:val="00EF770D"/>
    <w:rsid w:val="00F0353E"/>
    <w:rsid w:val="00F2091F"/>
    <w:rsid w:val="00F35E40"/>
    <w:rsid w:val="00F62AE9"/>
    <w:rsid w:val="00F758CB"/>
    <w:rsid w:val="00F824C4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1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C14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14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4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4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1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C14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14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4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4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67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2837</izvorni_sadrzaj>
    <derivirana_varijabla naziv="DomainObject.Predmet.Broj_1">2837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St-2837/2016</izvorni_sadrzaj>
    <derivirana_varijabla naziv="DomainObject.Predmet.OznakaBroj_1">St-2837/2016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MATICA SLOVAČKA NAŠICE</izvorni_sadrzaj>
    <derivirana_varijabla naziv="DomainObject.Predmet.ProtustrankaFormated_1">  MATICA SLOVAČKA NAŠICE</derivirana_varijabla>
  </DomainObject.Predmet.ProtustrankaFormated>
  <DomainObject.Predmet.ProtustrankaFormatedOIB>
    <izvorni_sadrzaj>  MATICA SLOVAČKA NAŠICE, OIB 45841597702</izvorni_sadrzaj>
    <derivirana_varijabla naziv="DomainObject.Predmet.ProtustrankaFormatedOIB_1">  MATICA SLOVAČKA NAŠICE, OIB 45841597702</derivirana_varijabla>
  </DomainObject.Predmet.ProtustrankaFormatedOIB>
  <DomainObject.Predmet.ProtustrankaFormatedWithAdress>
    <izvorni_sadrzaj> MATICA SLOVAČKA NAŠICE, B. Radića 23, 31500 Našice</izvorni_sadrzaj>
    <derivirana_varijabla naziv="DomainObject.Predmet.ProtustrankaFormatedWithAdress_1"> MATICA SLOVAČKA NAŠICE, B. Radića 23, 31500 Našice</derivirana_varijabla>
  </DomainObject.Predmet.ProtustrankaFormatedWithAdress>
  <DomainObject.Predmet.ProtustrankaFormatedWithAdressOIB>
    <izvorni_sadrzaj> MATICA SLOVAČKA NAŠICE, OIB 45841597702, B. Radića 23, 31500 Našice</izvorni_sadrzaj>
    <derivirana_varijabla naziv="DomainObject.Predmet.ProtustrankaFormatedWithAdressOIB_1"> MATICA SLOVAČKA NAŠICE, OIB 45841597702, B. Radića 23, 31500 Našice</derivirana_varijabla>
  </DomainObject.Predmet.ProtustrankaFormatedWithAdressOIB>
  <DomainObject.Predmet.ProtustrankaWithAdress>
    <izvorni_sadrzaj>MATICA SLOVAČKA NAŠICE B. Radića 23, 31500 Našice</izvorni_sadrzaj>
    <derivirana_varijabla naziv="DomainObject.Predmet.ProtustrankaWithAdress_1">MATICA SLOVAČKA NAŠICE B. Radića 23, 31500 Našice</derivirana_varijabla>
  </DomainObject.Predmet.ProtustrankaWithAdress>
  <DomainObject.Predmet.ProtustrankaWithAdressOIB>
    <izvorni_sadrzaj>MATICA SLOVAČKA NAŠICE, OIB 45841597702, B. Radića 23, 31500 Našice</izvorni_sadrzaj>
    <derivirana_varijabla naziv="DomainObject.Predmet.ProtustrankaWithAdressOIB_1">MATICA SLOVAČKA NAŠICE, OIB 45841597702, B. Radića 23, 31500 Našice</derivirana_varijabla>
  </DomainObject.Predmet.ProtustrankaWithAdressOIB>
  <DomainObject.Predmet.ProtustrankaNazivFormated>
    <izvorni_sadrzaj>MATICA SLOVAČKA NAŠICE</izvorni_sadrzaj>
    <derivirana_varijabla naziv="DomainObject.Predmet.ProtustrankaNazivFormated_1">MATICA SLOVAČKA NAŠICE</derivirana_varijabla>
  </DomainObject.Predmet.ProtustrankaNazivFormated>
  <DomainObject.Predmet.ProtustrankaNazivFormatedOIB>
    <izvorni_sadrzaj>MATICA SLOVAČKA NAŠICE, OIB 45841597702</izvorni_sadrzaj>
    <derivirana_varijabla naziv="DomainObject.Predmet.ProtustrankaNazivFormatedOIB_1">MATICA SLOVAČKA NAŠICE, OIB 45841597702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MATICA SLOVAČKA NAŠICE</item>
    </izvorni_sadrzaj>
    <derivirana_varijabla naziv="DomainObject.Predmet.ProtuStrankaListFormated_1">
      <item>MATICA SLOVAČKA NAŠICE</item>
    </derivirana_varijabla>
  </DomainObject.Predmet.ProtuStrankaListFormated>
  <DomainObject.Predmet.ProtuStrankaListFormatedOIB>
    <izvorni_sadrzaj>
      <item>MATICA SLOVAČKA NAŠICE, OIB 45841597702</item>
    </izvorni_sadrzaj>
    <derivirana_varijabla naziv="DomainObject.Predmet.ProtuStrankaListFormatedOIB_1">
      <item>MATICA SLOVAČKA NAŠICE, OIB 45841597702</item>
    </derivirana_varijabla>
  </DomainObject.Predmet.ProtuStrankaListFormatedOIB>
  <DomainObject.Predmet.ProtuStrankaListFormatedWithAdress>
    <izvorni_sadrzaj>
      <item>MATICA SLOVAČKA NAŠICE, B. Radića 23, 31500 Našice</item>
    </izvorni_sadrzaj>
    <derivirana_varijabla naziv="DomainObject.Predmet.ProtuStrankaListFormatedWithAdress_1">
      <item>MATICA SLOVAČKA NAŠICE, B. Radića 23, 31500 Našice</item>
    </derivirana_varijabla>
  </DomainObject.Predmet.ProtuStrankaListFormatedWithAdress>
  <DomainObject.Predmet.ProtuStrankaListFormatedWithAdressOIB>
    <izvorni_sadrzaj>
      <item>MATICA SLOVAČKA NAŠICE, OIB 45841597702, B. Radića 23, 31500 Našice</item>
    </izvorni_sadrzaj>
    <derivirana_varijabla naziv="DomainObject.Predmet.ProtuStrankaListFormatedWithAdressOIB_1">
      <item>MATICA SLOVAČKA NAŠICE, OIB 45841597702, B. Radića 23, 31500 Našice</item>
    </derivirana_varijabla>
  </DomainObject.Predmet.ProtuStrankaListFormatedWithAdressOIB>
  <DomainObject.Predmet.ProtuStrankaListNazivFormated>
    <izvorni_sadrzaj>
      <item>MATICA SLOVAČKA NAŠICE</item>
    </izvorni_sadrzaj>
    <derivirana_varijabla naziv="DomainObject.Predmet.ProtuStrankaListNazivFormated_1">
      <item>MATICA SLOVAČKA NAŠICE</item>
    </derivirana_varijabla>
  </DomainObject.Predmet.ProtuStrankaListNazivFormated>
  <DomainObject.Predmet.ProtuStrankaListNazivFormatedOIB>
    <izvorni_sadrzaj>
      <item>MATICA SLOVAČKA NAŠICE, OIB 45841597702</item>
    </izvorni_sadrzaj>
    <derivirana_varijabla naziv="DomainObject.Predmet.ProtuStrankaListNazivFormatedOIB_1">
      <item>MATICA SLOVAČKA NAŠICE, OIB 45841597702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MATICA SLOVAČKA NAŠICE</izvorni_sadrzaj>
    <derivirana_varijabla naziv="DomainObject.Predmet.ProtustrankaIDrugi_1">MATICA SLOVAČKA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MATICA SLOVAČKA NAŠICE, OIB 45841597702, B. Radića 23, 31500 Našice</izvorni_sadrzaj>
    <derivirana_varijabla naziv="DomainObject.Predmet.ProtustrankaIDrugiAdressOIB_1">MATICA SLOVAČKA NAŠICE, OIB 45841597702, B. Radića 23,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MATICA SLOVAČKA NAŠICE</item>
    </izvorni_sadrzaj>
    <derivirana_varijabla naziv="DomainObject.Predmet.SudioniciListNaziv_1">
      <item>FINA RC OSIJEK</item>
      <item>MATICA SLOVAČKA NAŠICE</item>
    </derivirana_varijabla>
  </DomainObject.Predmet.SudioniciListNaziv>
  <DomainObject.Predmet.SudioniciListAdressOIB>
    <izvorni_sadrzaj>
      <item>FINA RC OSIJEK, OIB 85821130368</item>
      <item>MATICA SLOVAČKA NAŠICE, OIB 45841597702, B. Radića 23,31500 Našice</item>
    </izvorni_sadrzaj>
    <derivirana_varijabla naziv="DomainObject.Predmet.SudioniciListAdressOIB_1">
      <item>FINA RC OSIJEK, OIB 85821130368</item>
      <item>MATICA SLOVAČKA NAŠICE, OIB 45841597702, B. Radića 23,31500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45841597702</item>
    </izvorni_sadrzaj>
    <derivirana_varijabla naziv="DomainObject.Predmet.SudioniciListNazivOIB_1">
      <item>, OIB 85821130368</item>
      <item>, OIB 45841597702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8BCFF-65C2-48AE-B998-68F2E14DE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2602</properties:Characters>
  <properties:Lines>94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2017-01-25T07:14:00Z</dcterms:created>
  <dc:creator>wsadmin</dc:creator>
  <cp:lastModifiedBy>Sanja Ban</cp:lastModifiedBy>
  <cp:lastPrinted>2017-02-01T12:25:00Z</cp:lastPrinted>
  <dcterms:modified xmlns:xsi="http://www.w3.org/2001/XMLSchema-instance" xsi:type="dcterms:W3CDTF">2017-02-01T12:27:00Z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