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5B795B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5B795B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5B795B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5B795B">
        <w:tc>
          <w:tcPr>
            <w:tcW w:type="dxa" w:w="3227"/>
            <w:gridSpan w:val="2"/>
          </w:tcPr>
          <w:p w:rsidRDefault="00EE4347" w:rsidP="009752B1" w:rsidR="00EE4347" w:rsidRPr="005B795B">
            <w:pPr>
              <w:jc w:val="center"/>
              <w:rPr>
                <w:rFonts w:cs="Times New Roman" w:hAnsi="Times New Roman" w:ascii="Times New Roman"/>
              </w:rPr>
            </w:pPr>
            <w:r w:rsidRPr="005B795B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5B795B">
            <w:pPr>
              <w:jc w:val="center"/>
              <w:rPr>
                <w:rFonts w:cs="Times New Roman" w:hAnsi="Times New Roman" w:ascii="Times New Roman"/>
              </w:rPr>
            </w:pPr>
            <w:r w:rsidRPr="005B795B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5B795B">
            <w:pPr>
              <w:jc w:val="center"/>
              <w:rPr>
                <w:rFonts w:cs="Times New Roman" w:hAnsi="Times New Roman" w:ascii="Times New Roman"/>
              </w:rPr>
            </w:pPr>
            <w:r w:rsidRPr="005B795B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0fc0433" w14:paraId="0fc0433" w:rsidRDefault="00AB7880" w:rsidP="00EE4347" w:rsidR="00AB7880" w:rsidRPr="005B795B">
      <w:pPr>
        <w15:collapsed w:val="false"/>
        <w:rPr>
          <w:rFonts w:cs="Arial" w:hAnsi="Arial" w:ascii="Arial"/>
        </w:rPr>
      </w:pPr>
    </w:p>
    <w:p w:rsidRDefault="00546865" w:rsidP="00546865" w:rsidR="00546865" w:rsidRPr="005B795B">
      <w:pPr>
        <w:jc w:val="right"/>
      </w:pPr>
      <w:r w:rsidRPr="005B795B">
        <w:t xml:space="preserve">FINA </w:t>
      </w:r>
    </w:p>
    <w:p w:rsidRDefault="007505B7" w:rsidP="00811733" w:rsidR="007505B7" w:rsidRPr="005B795B">
      <w:pPr>
        <w:tabs>
          <w:tab w:pos="3555" w:val="left"/>
        </w:tabs>
      </w:pPr>
    </w:p>
    <w:p w:rsidRDefault="00B56DD1" w:rsidP="00811733" w:rsidR="00B56DD1" w:rsidRPr="005B795B">
      <w:pPr>
        <w:tabs>
          <w:tab w:pos="3555" w:val="left"/>
        </w:tabs>
      </w:pPr>
    </w:p>
    <w:p w:rsidRDefault="00660C80" w:rsidP="00DF3513" w:rsidR="00660C80" w:rsidRPr="005B795B">
      <w:pPr>
        <w:jc w:val="center"/>
      </w:pPr>
    </w:p>
    <w:p w:rsidRDefault="00756F19" w:rsidP="005A6674" w:rsidR="005A6674" w:rsidRPr="00A5309A">
      <w:pPr>
        <w:ind w:firstLine="708"/>
        <w:jc w:val="both"/>
        <w:rPr>
          <w:b/>
        </w:rPr>
      </w:pPr>
      <w:r w:rsidRPr="005B795B">
        <w:tab/>
      </w:r>
      <w:r w:rsidR="005A6674" w:rsidRPr="00A5309A">
        <w:t xml:space="preserve">Za potrebe utvrđivanja pretpostavki za otvaranje stečajnog postupka nad stečajnim dužnikom </w:t>
      </w:r>
      <w:r w:rsidR="005A6674">
        <w:t>Privatna osnovna škola NOVA, Zadar, Splitska ulica 1, OIB: 73205233161</w:t>
      </w:r>
      <w:r w:rsidR="005A6674" w:rsidRPr="00A5309A">
        <w:t xml:space="preserve">, potrebno je ovom sudu temeljem čl. 123. Stečajnog zakona dostaviti podatke iz Očevidnika redoslijeda plaćanja odnosno stanju blokade te ukupnom broju dana neprekidne blokade za predmetno trgovačko društvo i </w:t>
      </w:r>
      <w:r w:rsidR="005A6674" w:rsidRPr="00A5309A">
        <w:rPr>
          <w:b/>
        </w:rPr>
        <w:t xml:space="preserve">to podatke na dan izdavanja Potvrde, </w:t>
      </w:r>
      <w:r w:rsidR="005A6674" w:rsidRPr="00A5309A">
        <w:t xml:space="preserve">a ne na dan podnošenja prijedloga sudu za otvaranje stečajnog postupka, što je u konkretnom slučaju bilo </w:t>
      </w:r>
      <w:r w:rsidR="005A6674">
        <w:t>17. siječnja 2019.</w:t>
      </w:r>
    </w:p>
    <w:p w:rsidRDefault="001A2481" w:rsidP="008B1F41" w:rsidR="001A2481" w:rsidRPr="005B795B">
      <w:pPr>
        <w:jc w:val="both"/>
      </w:pPr>
    </w:p>
    <w:p w:rsidRDefault="008B1F41" w:rsidP="00CF1CBE" w:rsidR="008B1F41" w:rsidRPr="005B795B">
      <w:pPr>
        <w:jc w:val="both"/>
      </w:pPr>
      <w:r w:rsidRPr="005B795B">
        <w:tab/>
        <w:t>Podatke možete dostaviti i fax-om na broj 023/</w:t>
      </w:r>
      <w:r w:rsidR="007E10DD" w:rsidRPr="005B795B">
        <w:t>292</w:t>
      </w:r>
      <w:r w:rsidRPr="005B795B">
        <w:t>-</w:t>
      </w:r>
      <w:r w:rsidR="007E10DD" w:rsidRPr="005B795B">
        <w:t>055</w:t>
      </w:r>
      <w:r w:rsidR="006E086C" w:rsidRPr="005B795B">
        <w:t xml:space="preserve"> ili e-mail</w:t>
      </w:r>
      <w:r w:rsidRPr="005B795B">
        <w:t xml:space="preserve">, najkasnije do </w:t>
      </w:r>
      <w:r w:rsidR="001A2481" w:rsidRPr="005B795B">
        <w:t>12,00</w:t>
      </w:r>
      <w:r w:rsidRPr="005B795B">
        <w:t xml:space="preserve"> sati</w:t>
      </w:r>
      <w:r w:rsidR="006E086C" w:rsidRPr="005B795B">
        <w:t xml:space="preserve"> </w:t>
      </w:r>
      <w:r w:rsidR="005A6674">
        <w:t>13. veljače</w:t>
      </w:r>
      <w:r w:rsidR="0088526E">
        <w:t xml:space="preserve"> 2019</w:t>
      </w:r>
      <w:r w:rsidR="006E086C" w:rsidRPr="005B795B">
        <w:t>.</w:t>
      </w:r>
      <w:r w:rsidRPr="005B795B">
        <w:t xml:space="preserve"> </w:t>
      </w:r>
    </w:p>
    <w:p w:rsidRDefault="00DB704B" w:rsidP="00DB704B" w:rsidR="00DB704B" w:rsidRPr="005B795B"/>
    <w:p w:rsidRDefault="00AB7880" w:rsidP="00CF1CBE" w:rsidR="00AB7880" w:rsidRPr="005B795B">
      <w:pPr>
        <w:jc w:val="center"/>
      </w:pPr>
      <w:r w:rsidRPr="005B795B">
        <w:t>U Zadru</w:t>
      </w:r>
      <w:r w:rsidR="00197DB5" w:rsidRPr="005B795B">
        <w:t xml:space="preserve"> </w:t>
      </w:r>
      <w:r w:rsidR="005A6674">
        <w:t>24. siječnja</w:t>
      </w:r>
      <w:r w:rsidR="0088526E">
        <w:t xml:space="preserve"> 2019</w:t>
      </w:r>
      <w:r w:rsidR="001A2481" w:rsidRPr="005B795B">
        <w:t xml:space="preserve">. </w:t>
      </w:r>
    </w:p>
    <w:p w:rsidRDefault="00AB7880" w:rsidP="00AB7880" w:rsidR="00AB7880" w:rsidRPr="005B795B">
      <w:pPr>
        <w:jc w:val="center"/>
      </w:pPr>
    </w:p>
    <w:p w:rsidRDefault="005B795B" w:rsidP="005B795B" w:rsidR="005B795B"/>
    <w:p w:rsidRDefault="005B795B" w:rsidP="005B795B" w:rsidR="005B795B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88526E" w:rsidP="005B795B" w:rsidR="005B795B">
      <w:r>
        <w:t>Martina Kalmeta</w:t>
      </w:r>
      <w:r w:rsidR="005B795B">
        <w:t xml:space="preserve"> </w:t>
      </w:r>
      <w:r w:rsidR="005B795B" w:rsidRPr="00AD2980">
        <w:tab/>
      </w:r>
      <w:r w:rsidR="005B795B" w:rsidRPr="00AD2980">
        <w:tab/>
      </w:r>
      <w:r w:rsidR="005B795B" w:rsidRPr="00AD2980">
        <w:tab/>
      </w:r>
      <w:r w:rsidR="005B795B" w:rsidRPr="00AD2980">
        <w:tab/>
      </w:r>
      <w:r w:rsidR="005B795B" w:rsidRPr="00AD2980">
        <w:tab/>
      </w:r>
      <w:r w:rsidR="005B795B" w:rsidRPr="00AD2980">
        <w:tab/>
      </w:r>
      <w:r w:rsidR="005B795B" w:rsidRPr="00AD2980">
        <w:tab/>
      </w:r>
      <w:r w:rsidR="005B795B" w:rsidRPr="00AD2980">
        <w:tab/>
      </w:r>
      <w:r w:rsidR="005B795B">
        <w:t xml:space="preserve">     </w:t>
      </w:r>
      <w:r w:rsidR="005B795B" w:rsidRPr="00AD2980">
        <w:t>Ana Markač, v.r.</w:t>
      </w:r>
    </w:p>
    <w:p w:rsidRDefault="005B795B" w:rsidP="005B795B" w:rsidR="005B795B"/>
    <w:p w:rsidRDefault="005B795B" w:rsidP="005B795B" w:rsidR="005B795B">
      <w:pPr>
        <w:rPr>
          <w:szCs w:val="22"/>
        </w:rPr>
      </w:pPr>
    </w:p>
    <w:p w:rsidRDefault="00AB7880" w:rsidP="00B019B7" w:rsidR="00AB7880" w:rsidRPr="005B795B"/>
    <w:p w:rsidRDefault="00B019B7" w:rsidP="00B019B7" w:rsidR="00B019B7" w:rsidRPr="005B795B">
      <w:r w:rsidRPr="005B795B">
        <w:t>DNA:</w:t>
      </w:r>
    </w:p>
    <w:p w:rsidRDefault="005A6674" w:rsidP="00B019B7" w:rsidR="00B019B7" w:rsidRPr="005B795B">
      <w:r>
        <w:t xml:space="preserve">i </w:t>
      </w:r>
      <w:r w:rsidR="00B019B7" w:rsidRPr="005B795B">
        <w:t>putem e-Oglasna ploča sudova</w:t>
      </w:r>
    </w:p>
    <w:sectPr w:rsidR="00B019B7" w:rsidRPr="005B795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A35DCB">
      <w:t>23</w:t>
    </w:r>
    <w:r w:rsidR="005A6674">
      <w:t>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A6674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8526E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3218"/>
    <w:rsid w:val="00A066D0"/>
    <w:rsid w:val="00A071B8"/>
    <w:rsid w:val="00A2201A"/>
    <w:rsid w:val="00A241EB"/>
    <w:rsid w:val="00A35DC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3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218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3218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3218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3218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3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218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3218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3218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3218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ANTUNOVIĆ GRADNJA j.d.o.o. za graditeljstvo</izvorni_sadrzaj>
    <derivirana_varijabla naziv="DomainObject.Predmet.ProtustrankaFormated_1">  ANTUNOVIĆ GRADNJA j.d.o.o. za graditeljstvo</derivirana_varijabla>
  </DomainObject.Predmet.ProtustrankaFormated>
  <DomainObject.Predmet.ProtustrankaFormatedOIB>
    <izvorni_sadrzaj>  ANTUNOVIĆ GRADNJA j.d.o.o. za graditeljstvo, OIB 82325509502</izvorni_sadrzaj>
    <derivirana_varijabla naziv="DomainObject.Predmet.ProtustrankaFormatedOIB_1">  ANTUNOVIĆ GRADNJA j.d.o.o. za graditeljstvo, OIB 82325509502</derivirana_varijabla>
  </DomainObject.Predmet.ProtustrankaFormatedOIB>
  <DomainObject.Predmet.ProtustrankaFormatedWithAdress>
    <izvorni_sadrzaj> ANTUNOVIĆ GRADNJA j.d.o.o. za graditeljstvo, Donja Grebaštica 120a, 22000 Šibenik</izvorni_sadrzaj>
    <derivirana_varijabla naziv="DomainObject.Predmet.ProtustrankaFormatedWithAdress_1"> ANTUNOVIĆ GRADNJA j.d.o.o. za graditeljstvo, Donja Grebaštica 120a, 22000 Šibenik</derivirana_varijabla>
  </DomainObject.Predmet.ProtustrankaFormatedWithAdress>
  <DomainObject.Predmet.ProtustrankaFormatedWithAdressOIB>
    <izvorni_sadrzaj> ANTUNOVIĆ GRADNJA j.d.o.o. za graditeljstvo, OIB 82325509502, Donja Grebaštica 120a, 22000 Šibenik</izvorni_sadrzaj>
    <derivirana_varijabla naziv="DomainObject.Predmet.ProtustrankaFormatedWithAdressOIB_1"> ANTUNOVIĆ GRADNJA j.d.o.o. za graditeljstvo, OIB 82325509502, Donja Grebaštica 120a, 22000 Šibenik</derivirana_varijabla>
  </DomainObject.Predmet.ProtustrankaFormatedWithAdressOIB>
  <DomainObject.Predmet.ProtustrankaWithAdress>
    <izvorni_sadrzaj>ANTUNOVIĆ GRADNJA j.d.o.o. za graditeljstvo Donja Grebaštica 120a, 22000 Šibenik</izvorni_sadrzaj>
    <derivirana_varijabla naziv="DomainObject.Predmet.ProtustrankaWithAdress_1">ANTUNOVIĆ GRADNJA j.d.o.o. za graditeljstvo Donja Grebaštica 120a, 22000 Šibenik</derivirana_varijabla>
  </DomainObject.Predmet.ProtustrankaWithAdress>
  <DomainObject.Predmet.ProtustrankaWithAdressOIB>
    <izvorni_sadrzaj>ANTUNOVIĆ GRADNJA j.d.o.o. za graditeljstvo, OIB 82325509502, Donja Grebaštica 120a, 22000 Šibenik</izvorni_sadrzaj>
    <derivirana_varijabla naziv="DomainObject.Predmet.ProtustrankaWithAdressOIB_1">ANTUNOVIĆ GRADNJA j.d.o.o. za graditeljstvo, OIB 82325509502, Donja Grebaštica 120a, 22000 Šibenik</derivirana_varijabla>
  </DomainObject.Predmet.ProtustrankaWithAdressOIB>
  <DomainObject.Predmet.ProtustrankaNazivFormated>
    <izvorni_sadrzaj>ANTUNOVIĆ GRADNJA j.d.o.o. za graditeljstvo</izvorni_sadrzaj>
    <derivirana_varijabla naziv="DomainObject.Predmet.ProtustrankaNazivFormated_1">ANTUNOVIĆ GRADNJA j.d.o.o. za graditeljstvo</derivirana_varijabla>
  </DomainObject.Predmet.ProtustrankaNazivFormated>
  <DomainObject.Predmet.ProtustrankaNazivFormatedOIB>
    <izvorni_sadrzaj>ANTUNOVIĆ GRADNJA j.d.o.o. za graditeljstvo, OIB 82325509502</izvorni_sadrzaj>
    <derivirana_varijabla naziv="DomainObject.Predmet.ProtustrankaNazivFormatedOIB_1">ANTUNOVIĆ GRADNJA j.d.o.o. za graditeljstvo, OIB 82325509502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ANTUNOVIĆ GRADNJA j.d.o.o. za graditeljstvo</item>
    </izvorni_sadrzaj>
    <derivirana_varijabla naziv="DomainObject.Predmet.ProtuStrankaListFormated_1">
      <item>ANTUNOVIĆ GRADNJA j.d.o.o. za graditeljstvo</item>
    </derivirana_varijabla>
  </DomainObject.Predmet.ProtuStrankaListFormated>
  <DomainObject.Predmet.ProtuStrankaListFormatedOIB>
    <izvorni_sadrzaj>
      <item>ANTUNOVIĆ GRADNJA j.d.o.o. za graditeljstvo, OIB 82325509502</item>
    </izvorni_sadrzaj>
    <derivirana_varijabla naziv="DomainObject.Predmet.ProtuStrankaListFormatedOIB_1">
      <item>ANTUNOVIĆ GRADNJA j.d.o.o. za graditeljstvo, OIB 82325509502</item>
    </derivirana_varijabla>
  </DomainObject.Predmet.ProtuStrankaListFormatedOIB>
  <DomainObject.Predmet.ProtuStrankaListFormatedWithAdress>
    <izvorni_sadrzaj>
      <item>ANTUNOVIĆ GRADNJA j.d.o.o. za graditeljstvo, Donja Grebaštica 120a, 22000 Šibenik</item>
    </izvorni_sadrzaj>
    <derivirana_varijabla naziv="DomainObject.Predmet.ProtuStrankaListFormatedWithAdress_1">
      <item>ANTUNOVIĆ GRADNJA j.d.o.o. za graditeljstvo, Donja Grebaštica 120a, 22000 Šibenik</item>
    </derivirana_varijabla>
  </DomainObject.Predmet.ProtuStrankaListFormatedWithAdress>
  <DomainObject.Predmet.ProtuStrankaListFormatedWithAdressOIB>
    <izvorni_sadrzaj>
      <item>ANTUNOVIĆ GRADNJA j.d.o.o. za graditeljstvo, OIB 82325509502, Donja Grebaštica 120a, 22000 Šibenik</item>
    </izvorni_sadrzaj>
    <derivirana_varijabla naziv="DomainObject.Predmet.ProtuStrankaListFormatedWithAdressOIB_1">
      <item>ANTUNOVIĆ GRADNJA j.d.o.o. za graditeljstvo, OIB 82325509502, Donja Grebaštica 120a, 22000 Šibenik</item>
    </derivirana_varijabla>
  </DomainObject.Predmet.ProtuStrankaListFormatedWithAdressOIB>
  <DomainObject.Predmet.ProtuStrankaListNazivFormated>
    <izvorni_sadrzaj>
      <item>ANTUNOVIĆ GRADNJA j.d.o.o. za graditeljstvo</item>
    </izvorni_sadrzaj>
    <derivirana_varijabla naziv="DomainObject.Predmet.ProtuStrankaListNazivFormated_1">
      <item>ANTUNOVIĆ GRADNJA j.d.o.o. za graditeljstvo</item>
    </derivirana_varijabla>
  </DomainObject.Predmet.ProtuStrankaListNazivFormated>
  <DomainObject.Predmet.ProtuStrankaListNazivFormatedOIB>
    <izvorni_sadrzaj>
      <item>ANTUNOVIĆ GRADNJA j.d.o.o. za graditeljstvo, OIB 82325509502</item>
    </izvorni_sadrzaj>
    <derivirana_varijabla naziv="DomainObject.Predmet.ProtuStrankaListNazivFormatedOIB_1">
      <item>ANTUNOVIĆ GRADNJA j.d.o.o. za graditeljstvo, OIB 82325509502</item>
    </derivirana_varijabla>
  </DomainObject.Predmet.ProtuStrankaListNazivFormatedOIB>
  <DomainObject.Predmet.OstaliListFormated>
    <izvorni_sadrzaj>
      <item>Igor Antunović</item>
    </izvorni_sadrzaj>
    <derivirana_varijabla naziv="DomainObject.Predmet.OstaliListFormated_1">
      <item>Igor Antunović</item>
    </derivirana_varijabla>
  </DomainObject.Predmet.OstaliListFormated>
  <DomainObject.Predmet.OstaliListFormatedOIB>
    <izvorni_sadrzaj>
      <item>Igor Antunović</item>
    </izvorni_sadrzaj>
    <derivirana_varijabla naziv="DomainObject.Predmet.OstaliListFormatedOIB_1">
      <item>Igor Antunović</item>
    </derivirana_varijabla>
  </DomainObject.Predmet.OstaliListFormatedOIB>
  <DomainObject.Predmet.OstaliListFormatedWithAdress>
    <izvorni_sadrzaj>
      <item>Igor Antunović, Donja Grebaštica 120/A, 22000 Grebaštica</item>
    </izvorni_sadrzaj>
    <derivirana_varijabla naziv="DomainObject.Predmet.OstaliListFormatedWithAdress_1">
      <item>Igor Antunović, Donja Grebaštica 120/A, 22000 Grebaštica</item>
    </derivirana_varijabla>
  </DomainObject.Predmet.OstaliListFormatedWithAdress>
  <DomainObject.Predmet.OstaliListFormatedWithAdressOIB>
    <izvorni_sadrzaj>
      <item>Igor Antunović, Donja Grebaštica 120/A, 22000 Grebaštica</item>
    </izvorni_sadrzaj>
    <derivirana_varijabla naziv="DomainObject.Predmet.OstaliListFormatedWithAdressOIB_1">
      <item>Igor Antunović, Donja Grebaštica 120/A, 22000 Grebaštica</item>
    </derivirana_varijabla>
  </DomainObject.Predmet.OstaliListFormatedWithAdressOIB>
  <DomainObject.Predmet.OstaliListNazivFormated>
    <izvorni_sadrzaj>
      <item>Igor Antunović</item>
    </izvorni_sadrzaj>
    <derivirana_varijabla naziv="DomainObject.Predmet.OstaliListNazivFormated_1">
      <item>Igor Antunović</item>
    </derivirana_varijabla>
  </DomainObject.Predmet.OstaliListNazivFormated>
  <DomainObject.Predmet.OstaliListNazivFormatedOIB>
    <izvorni_sadrzaj>
      <item>Igor Antunović</item>
    </izvorni_sadrzaj>
    <derivirana_varijabla naziv="DomainObject.Predmet.OstaliListNazivFormatedOIB_1">
      <item>Igor Antunović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ANTUNOVIĆ GRADNJA j.d.o.o. za graditeljstvo</izvorni_sadrzaj>
    <derivirana_varijabla naziv="DomainObject.Predmet.ProtustrankaIDrugi_1">ANTUNOVIĆ GRADNJA j.d.o.o. za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ANTUNOVIĆ GRADNJA j.d.o.o. za graditeljstvo, OIB 82325509502, Donja Grebaštica 120a, 22000 Šibenik</izvorni_sadrzaj>
    <derivirana_varijabla naziv="DomainObject.Predmet.ProtustrankaIDrugiAdressOIB_1">ANTUNOVIĆ GRADNJA j.d.o.o. za graditeljstvo, OIB 82325509502, Donja Grebaštica 120a,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ANTUNOVIĆ GRADNJA j.d.o.o. za graditeljstvo</item>
      <item>Igor Antunović</item>
    </izvorni_sadrzaj>
    <derivirana_varijabla naziv="DomainObject.Predmet.SudioniciListNaziv_1">
      <item>FINA - Podružnica Šibenik</item>
      <item>ANTUNOVIĆ GRADNJA j.d.o.o. za graditeljstvo</item>
      <item>Igor Antunović</item>
    </derivirana_varijabla>
  </DomainObject.Predmet.SudioniciListNaziv>
  <DomainObject.Predmet.SudioniciListAdressOIB>
    <izvorni_sadrzaj>
      <item>FINA - Podružnica Šibenik, OIB 85821130368, Perivoj L. Marune 1,22000 Šibenik</item>
      <item>ANTUNOVIĆ GRADNJA j.d.o.o. za graditeljstvo, OIB 82325509502, Donja Grebaštica 120a,22000 Šibenik</item>
      <item>Igor Antunović, Donja Grebaštica 120/A,22000 Grebaštica</item>
    </izvorni_sadrzaj>
    <derivirana_varijabla naziv="DomainObject.Predmet.SudioniciListAdressOIB_1">
      <item>FINA - Podružnica Šibenik, OIB 85821130368, Perivoj L. Marune 1,22000 Šibenik</item>
      <item>ANTUNOVIĆ GRADNJA j.d.o.o. za graditeljstvo, OIB 82325509502, Donja Grebaštica 120a,22000 Šibenik</item>
      <item>Igor Antunović, Donja Grebaštica 120/A,22000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82325509502</item>
      <item>, OIB null</item>
    </izvorni_sadrzaj>
    <derivirana_varijabla naziv="DomainObject.Predmet.SudioniciListNazivOIB_1">
      <item>, OIB 85821130368</item>
      <item>, OIB 82325509502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St-23/2019-2</izvorni_sadrzaj>
    <derivirana_varijabla naziv="DomainObject.PredzadnjaOdlukaIzPredmeta.Oznaka_1">St-23/2019-2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14A8B-7353-49FB-B78A-E2BD8C3FFC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735</properties:Characters>
  <properties:Lines>30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2019-01-21T12:35:00Z</dcterms:created>
  <dc:creator>Administrator</dc:creator>
  <cp:lastModifiedBy>Martina Kalmeta</cp:lastModifiedBy>
  <cp:lastPrinted>2019-01-24T10:15:00Z</cp:lastPrinted>
  <dcterms:modified xmlns:xsi="http://www.w3.org/2001/XMLSchema-instance" xsi:type="dcterms:W3CDTF">2019-01-24T13:11:00Z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(St-23-19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