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2cfd" w14:paraId="cb32cf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30067B">
        <w:t>187</w:t>
      </w:r>
      <w:r w:rsidR="006C2F7B">
        <w:t>9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6C2F7B">
        <w:t>HUBERTUS-LOVAC j.d.o.o., Ivančani 24, Ivančani</w:t>
      </w:r>
      <w:r w:rsidR="0030067B">
        <w:t xml:space="preserve"> </w:t>
      </w:r>
      <w:r w:rsidR="008C3477">
        <w:t>(</w:t>
      </w:r>
      <w:r w:rsidR="006C2F7B">
        <w:t>OIB:18974881056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6C2F7B">
        <w:t>7.578,87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  <w:r w:rsidR="00A6095F">
        <w:t>,v.r.</w:t>
      </w:r>
    </w:p>
    <w:p w:rsidRDefault="00E46BE6" w:rsidP="00E46BE6" w:rsidR="00E46BE6"/>
    <w:p w:rsidRDefault="00A6095F" w:rsidP="00A6095F" w:rsidR="00E46BE6">
      <w:pPr>
        <w:tabs>
          <w:tab w:pos="6937" w:val="left"/>
        </w:tabs>
      </w:pPr>
      <w:r>
        <w:tab/>
        <w:t>Za točnost opravka:</w:t>
      </w:r>
    </w:p>
    <w:p w:rsidRDefault="00A6095F" w:rsidP="00A6095F" w:rsidR="00A6095F" w:rsidRPr="00E46BE6">
      <w:pPr>
        <w:tabs>
          <w:tab w:pos="6937" w:val="left"/>
        </w:tabs>
      </w:pPr>
      <w:r>
        <w:tab/>
        <w:t>Marina Ulamec</w:t>
      </w:r>
    </w:p>
    <w:sectPr w:rsidSect="00ED6AA8" w:rsidR="00A6095F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2D1" w:rsidR="004762D1">
      <w:r>
        <w:separator/>
      </w:r>
    </w:p>
  </w:endnote>
  <w:endnote w:id="0" w:type="continuationSeparator">
    <w:p w:rsidRDefault="004762D1" w:rsidR="00476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2D1" w:rsidR="004762D1">
      <w:r>
        <w:separator/>
      </w:r>
    </w:p>
  </w:footnote>
  <w:footnote w:id="0" w:type="continuationSeparator">
    <w:p w:rsidRDefault="004762D1" w:rsidR="004762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0067B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762D1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6C2F7B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D21E6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6095F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9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9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9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9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9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9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9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9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9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9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1879</izvorni_sadrzaj>
    <derivirana_varijabla naziv="DomainObject.Predmet.Broj_1">1879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St-1879/2017</izvorni_sadrzaj>
    <derivirana_varijabla naziv="DomainObject.Predmet.OznakaBroj_1">St-1879/2017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HUBERTUS-LOVAC j.d.o.o. zastupanog po punomoćniku Dejan Jeličić</izvorni_sadrzaj>
    <derivirana_varijabla naziv="DomainObject.Predmet.ProtustrankaFormated_1">  HUBERTUS-LOVAC j.d.o.o. zastupanog po punomoćniku Dejan Jeličić</derivirana_varijabla>
  </DomainObject.Predmet.ProtustrankaFormated>
  <DomainObject.Predmet.ProtustrankaFormatedOIB>
    <izvorni_sadrzaj>  HUBERTUS-LOVAC j.d.o.o., OIB 18974881056 zastupanog po punomoćniku Dejan Jeličić</izvorni_sadrzaj>
    <derivirana_varijabla naziv="DomainObject.Predmet.ProtustrankaFormatedOIB_1">  HUBERTUS-LOVAC j.d.o.o., OIB 18974881056 zastupanog po punomoćniku Dejan Jeličić</derivirana_varijabla>
  </DomainObject.Predmet.ProtustrankaFormatedOIB>
  <DomainObject.Predmet.ProtustrankaFormatedWithAdress>
    <izvorni_sadrzaj> HUBERTUS-LOVAC j.d.o.o., Ivančani 24, 10342 Ivančani zastupanog po punomoćniku Dejan Jeličić</izvorni_sadrzaj>
    <derivirana_varijabla naziv="DomainObject.Predmet.ProtustrankaFormatedWithAdress_1"> HUBERTUS-LOVAC j.d.o.o., Ivančani 24, 10342 Ivančani zastupanog po punomoćniku Dejan Jeličić</derivirana_varijabla>
  </DomainObject.Predmet.ProtustrankaFormatedWithAdress>
  <DomainObject.Predmet.ProtustrankaFormatedWithAdressOIB>
    <izvorni_sadrzaj> HUBERTUS-LOVAC j.d.o.o., OIB 18974881056, Ivančani 24, 10342 Ivančani zastupanog po punomoćniku Dejan Jeličić</izvorni_sadrzaj>
    <derivirana_varijabla naziv="DomainObject.Predmet.ProtustrankaFormatedWithAdressOIB_1"> HUBERTUS-LOVAC j.d.o.o., OIB 18974881056, Ivančani 24, 10342 Ivančani zastupanog po punomoćniku Dejan Jeličić</derivirana_varijabla>
  </DomainObject.Predmet.ProtustrankaFormatedWithAdressOIB>
  <DomainObject.Predmet.ProtustrankaWithAdress>
    <izvorni_sadrzaj>HUBERTUS-LOVAC j.d.o.o. Ivančani 24, 10342 Ivančani</izvorni_sadrzaj>
    <derivirana_varijabla naziv="DomainObject.Predmet.ProtustrankaWithAdress_1">HUBERTUS-LOVAC j.d.o.o. Ivančani 24, 10342 Ivančani</derivirana_varijabla>
  </DomainObject.Predmet.ProtustrankaWithAdress>
  <DomainObject.Predmet.ProtustrankaWithAdressOIB>
    <izvorni_sadrzaj>HUBERTUS-LOVAC j.d.o.o., OIB 18974881056, Ivančani 24, 10342 Ivančani</izvorni_sadrzaj>
    <derivirana_varijabla naziv="DomainObject.Predmet.ProtustrankaWithAdressOIB_1">HUBERTUS-LOVAC j.d.o.o., OIB 18974881056, Ivančani 24, 10342 Ivančani</derivirana_varijabla>
  </DomainObject.Predmet.ProtustrankaWithAdressOIB>
  <DomainObject.Predmet.ProtustrankaNazivFormated>
    <izvorni_sadrzaj>HUBERTUS-LOVAC j.d.o.o.</izvorni_sadrzaj>
    <derivirana_varijabla naziv="DomainObject.Predmet.ProtustrankaNazivFormated_1">HUBERTUS-LOVAC j.d.o.o.</derivirana_varijabla>
  </DomainObject.Predmet.ProtustrankaNazivFormated>
  <DomainObject.Predmet.ProtustrankaNazivFormatedOIB>
    <izvorni_sadrzaj>HUBERTUS-LOVAC j.d.o.o., OIB 18974881056</izvorni_sadrzaj>
    <derivirana_varijabla naziv="DomainObject.Predmet.ProtustrankaNazivFormatedOIB_1">HUBERTUS-LOVAC j.d.o.o., OIB 18974881056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HUBERTUS-LOVAC j.d.o.o. zastupanog po punomoćniku Dejan Jeličić</item>
    </izvorni_sadrzaj>
    <derivirana_varijabla naziv="DomainObject.Predmet.ProtuStrankaListFormated_1">
      <item>HUBERTUS-LOVAC j.d.o.o. zastupanog po punomoćniku Dejan Jeličić</item>
    </derivirana_varijabla>
  </DomainObject.Predmet.ProtuStrankaListFormated>
  <DomainObject.Predmet.ProtuStrankaListFormatedOIB>
    <izvorni_sadrzaj>
      <item>HUBERTUS-LOVAC j.d.o.o., OIB 18974881056 zastupanog po punomoćniku Dejan Jeličić</item>
    </izvorni_sadrzaj>
    <derivirana_varijabla naziv="DomainObject.Predmet.ProtuStrankaListFormatedOIB_1">
      <item>HUBERTUS-LOVAC j.d.o.o., OIB 18974881056 zastupanog po punomoćniku Dejan Jeličić</item>
    </derivirana_varijabla>
  </DomainObject.Predmet.ProtuStrankaListFormatedOIB>
  <DomainObject.Predmet.ProtuStrankaListFormatedWithAdress>
    <izvorni_sadrzaj>
      <item>HUBERTUS-LOVAC j.d.o.o., Ivančani 24, 10342 Ivančani zastupanog po punomoćniku Dejan Jeličić</item>
    </izvorni_sadrzaj>
    <derivirana_varijabla naziv="DomainObject.Predmet.ProtuStrankaListFormatedWithAdress_1">
      <item>HUBERTUS-LOVAC j.d.o.o., Ivančani 24, 10342 Ivančani zastupanog po punomoćniku Dejan Jeličić</item>
    </derivirana_varijabla>
  </DomainObject.Predmet.ProtuStrankaListFormatedWithAdress>
  <DomainObject.Predmet.ProtuStrankaListFormatedWithAdressOIB>
    <izvorni_sadrzaj>
      <item>HUBERTUS-LOVAC j.d.o.o., OIB 18974881056, Ivančani 24, 10342 Ivančani zastupanog po punomoćniku Dejan Jeličić</item>
    </izvorni_sadrzaj>
    <derivirana_varijabla naziv="DomainObject.Predmet.ProtuStrankaListFormatedWithAdressOIB_1">
      <item>HUBERTUS-LOVAC j.d.o.o., OIB 18974881056, Ivančani 24, 10342 Ivančani zastupanog po punomoćniku Dejan Jeličić</item>
    </derivirana_varijabla>
  </DomainObject.Predmet.ProtuStrankaListFormatedWithAdressOIB>
  <DomainObject.Predmet.ProtuStrankaListNazivFormated>
    <izvorni_sadrzaj>
      <item>HUBERTUS-LOVAC j.d.o.o.</item>
    </izvorni_sadrzaj>
    <derivirana_varijabla naziv="DomainObject.Predmet.ProtuStrankaListNazivFormated_1">
      <item>HUBERTUS-LOVAC j.d.o.o.</item>
    </derivirana_varijabla>
  </DomainObject.Predmet.ProtuStrankaListNazivFormated>
  <DomainObject.Predmet.ProtuStrankaListNazivFormatedOIB>
    <izvorni_sadrzaj>
      <item>HUBERTUS-LOVAC j.d.o.o., OIB 18974881056</item>
    </izvorni_sadrzaj>
    <derivirana_varijabla naziv="DomainObject.Predmet.ProtuStrankaListNazivFormatedOIB_1">
      <item>HUBERTUS-LOVAC j.d.o.o., OIB 18974881056</item>
    </derivirana_varijabla>
  </DomainObject.Predmet.ProtuStrankaListNazivFormatedOIB>
  <DomainObject.Predmet.OstaliListFormated>
    <izvorni_sadrzaj>
      <item>Dejan Jeličić punomoćnik sudionika u postupku HUBERTUS-LOVAC j.d.o.o.</item>
    </izvorni_sadrzaj>
    <derivirana_varijabla naziv="DomainObject.Predmet.OstaliListFormated_1">
      <item>Dejan Jeličić punomoćnik sudionika u postupku HUBERTUS-LOVAC j.d.o.o.</item>
    </derivirana_varijabla>
  </DomainObject.Predmet.OstaliListFormated>
  <DomainObject.Predmet.OstaliListFormatedOIB>
    <izvorni_sadrzaj>
      <item>Dejan Jeličić, OIB 73836025456 punomoćnik sudionika u postupku HUBERTUS-LOVAC j.d.o.o.</item>
    </izvorni_sadrzaj>
    <derivirana_varijabla naziv="DomainObject.Predmet.OstaliListFormatedOIB_1">
      <item>Dejan Jeličić, OIB 73836025456 punomoćnik sudionika u postupku HUBERTUS-LOVAC j.d.o.o.</item>
    </derivirana_varijabla>
  </DomainObject.Predmet.OstaliListFormatedOIB>
  <DomainObject.Predmet.OstaliListFormatedWithAdress>
    <izvorni_sadrzaj>
      <item>Dejan Jeličić, Ivančani 24, 10342 Ivančani punomoćnik sudionika u postupku HUBERTUS-LOVAC j.d.o.o.</item>
    </izvorni_sadrzaj>
    <derivirana_varijabla naziv="DomainObject.Predmet.OstaliListFormatedWithAdress_1">
      <item>Dejan Jeličić, Ivančani 24, 10342 Ivančani punomoćnik sudionika u postupku HUBERTUS-LOVAC j.d.o.o.</item>
    </derivirana_varijabla>
  </DomainObject.Predmet.OstaliListFormatedWithAdress>
  <DomainObject.Predmet.OstaliListFormatedWithAdressOIB>
    <izvorni_sadrzaj>
      <item>Dejan Jeličić, OIB 73836025456, Ivančani 24, 10342 Ivančani punomoćnik sudionika u postupku HUBERTUS-LOVAC j.d.o.o.</item>
    </izvorni_sadrzaj>
    <derivirana_varijabla naziv="DomainObject.Predmet.OstaliListFormatedWithAdressOIB_1">
      <item>Dejan Jeličić, OIB 73836025456, Ivančani 24, 10342 Ivančani punomoćnik sudionika u postupku HUBERTUS-LOVAC j.d.o.o.</item>
    </derivirana_varijabla>
  </DomainObject.Predmet.OstaliListFormatedWithAdressOIB>
  <DomainObject.Predmet.OstaliListNazivFormated>
    <izvorni_sadrzaj>
      <item>Dejan Jeličić</item>
    </izvorni_sadrzaj>
    <derivirana_varijabla naziv="DomainObject.Predmet.OstaliListNazivFormated_1">
      <item>Dejan Jeličić</item>
    </derivirana_varijabla>
  </DomainObject.Predmet.OstaliListNazivFormated>
  <DomainObject.Predmet.OstaliListNazivFormatedOIB>
    <izvorni_sadrzaj>
      <item>Dejan Jeličić, OIB 73836025456</item>
    </izvorni_sadrzaj>
    <derivirana_varijabla naziv="DomainObject.Predmet.OstaliListNazivFormatedOIB_1">
      <item>Dejan Jeličić, OIB 73836025456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HUBERTUS-LOVAC j.d.o.o.</izvorni_sadrzaj>
    <derivirana_varijabla naziv="DomainObject.Predmet.ProtustrankaIDrugi_1">HUBERTUS-LOVAC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HUBERTUS-LOVAC j.d.o.o., OIB 18974881056, Ivančani 24, 10342 Ivančani</izvorni_sadrzaj>
    <derivirana_varijabla naziv="DomainObject.Predmet.ProtustrankaIDrugiAdressOIB_1">HUBERTUS-LOVAC j.d.o.o., OIB 18974881056, Ivančani 24, 10342 Ivančani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HUBERTUS-LOVAC j.d.o.o.</item>
      <item>FINA Regionalni centar Zagreb</item>
      <item>Dejan Jeličić</item>
    </izvorni_sadrzaj>
    <derivirana_varijabla naziv="DomainObject.Predmet.SudioniciListNaziv_1">
      <item>HUBERTUS-LOVAC j.d.o.o.</item>
      <item>FINA Regionalni centar Zagreb</item>
      <item>Dejan Jeličić</item>
    </derivirana_varijabla>
  </DomainObject.Predmet.SudioniciListNaziv>
  <DomainObject.Predmet.SudioniciListAdressOIB>
    <izvorni_sadrzaj>
      <item>HUBERTUS-LOVAC j.d.o.o., OIB 18974881056, Ivančani 24,10342 Ivančani</item>
      <item>FINA Regionalni centar Zagreb, OIB 85821130368, Trg svibanjskih žrtava 1995. 1,10000 Zagreb</item>
      <item>Dejan Jeličić, OIB 73836025456, Ivančani 24,10342 Ivančani</item>
    </izvorni_sadrzaj>
    <derivirana_varijabla naziv="DomainObject.Predmet.SudioniciListAdressOIB_1">
      <item>HUBERTUS-LOVAC j.d.o.o., OIB 18974881056, Ivančani 24,10342 Ivančani</item>
      <item>FINA Regionalni centar Zagreb, OIB 85821130368, Trg svibanjskih žrtava 1995. 1,10000 Zagreb</item>
      <item>Dejan Jeličić, OIB 73836025456, Ivančani 24,10342 Ivančani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18974881056</item>
      <item>, OIB 85821130368</item>
      <item>, OIB 73836025456</item>
    </izvorni_sadrzaj>
    <derivirana_varijabla naziv="DomainObject.Predmet.SudioniciListNazivOIB_1">
      <item>, OIB 18974881056</item>
      <item>, OIB 85821130368</item>
      <item>, OIB 73836025456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1313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2017-10-02T07:45:00Z</dcterms:created>
  <dc:creator>ilukac</dc:creator>
  <cp:lastModifiedBy>Marina Gojić</cp:lastModifiedBy>
  <cp:lastPrinted>2017-10-03T11:50:00Z</cp:lastPrinted>
  <dcterms:modified xmlns:xsi="http://www.w3.org/2001/XMLSchema-instance" xsi:type="dcterms:W3CDTF">2017-10-03T11:50:00Z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