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9f7b" w14:paraId="aa69f7b" w:rsidRDefault="00951474" w:rsidP="00910611" w:rsidR="0095147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474" w:rsidP="00951474" w:rsidR="00951474" w:rsidRPr="0087210C">
      <w:pPr>
        <w:jc w:val="both"/>
      </w:pPr>
      <w:r>
        <w:rPr>
          <w:rFonts w:eastAsia="MS Mincho"/>
        </w:rPr>
        <w:t xml:space="preserve">   REPUBLIKA HRVATSKA</w:t>
      </w:r>
      <w:r w:rsidRPr="00951474">
        <w:t xml:space="preserve"> </w:t>
      </w:r>
      <w:r>
        <w:tab/>
      </w:r>
      <w:r>
        <w:tab/>
      </w:r>
      <w:r>
        <w:tab/>
      </w:r>
      <w:r>
        <w:tab/>
        <w:t xml:space="preserve">      </w:t>
      </w:r>
      <w:r>
        <w:t>Poslovni broj</w:t>
      </w:r>
      <w:r w:rsidRPr="00F14A21">
        <w:t xml:space="preserve"> 15 St-</w:t>
      </w:r>
      <w:r>
        <w:t>543/13-296</w:t>
      </w:r>
    </w:p>
    <w:p w:rsidRDefault="00951474" w:rsidP="00910611" w:rsidR="00951474">
      <w:r>
        <w:rPr>
          <w:rFonts w:eastAsia="MS Mincho"/>
        </w:rPr>
        <w:t>TRGOVAČKI SUD U RIJECI</w:t>
      </w:r>
    </w:p>
    <w:p w:rsidRDefault="00951474" w:rsidR="0095147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053A9" w:rsidP="0087210C" w:rsidR="00A053A9" w:rsidRPr="00640566">
      <w:pPr>
        <w:jc w:val="center"/>
      </w:pPr>
    </w:p>
    <w:p w:rsidRDefault="0087210C" w:rsidP="0087210C" w:rsidR="00726A98" w:rsidRPr="00640566">
      <w:pPr>
        <w:jc w:val="center"/>
      </w:pPr>
      <w:r w:rsidRPr="00640566">
        <w:t>R E P U B L I K A    H R V A T S K A</w:t>
      </w:r>
    </w:p>
    <w:p w:rsidRDefault="0087210C" w:rsidP="0087210C" w:rsidR="0087210C" w:rsidRPr="00640566">
      <w:pPr>
        <w:jc w:val="center"/>
      </w:pPr>
    </w:p>
    <w:p w:rsidRDefault="00726A98" w:rsidP="00726A98" w:rsidR="00726A98" w:rsidRPr="00640566">
      <w:pPr>
        <w:jc w:val="center"/>
      </w:pPr>
      <w:r w:rsidRPr="00640566">
        <w:t>R</w:t>
      </w:r>
      <w:r w:rsidR="004E30EC" w:rsidRPr="00640566">
        <w:t xml:space="preserve"> </w:t>
      </w:r>
      <w:r w:rsidRPr="00640566">
        <w:t>J</w:t>
      </w:r>
      <w:r w:rsidR="004E30EC" w:rsidRPr="00640566">
        <w:t xml:space="preserve"> </w:t>
      </w:r>
      <w:r w:rsidRPr="00640566">
        <w:t>E</w:t>
      </w:r>
      <w:r w:rsidR="004E30EC" w:rsidRPr="00640566">
        <w:t xml:space="preserve"> </w:t>
      </w:r>
      <w:r w:rsidRPr="00640566">
        <w:t>Š</w:t>
      </w:r>
      <w:r w:rsidR="004E30EC" w:rsidRPr="00640566">
        <w:t xml:space="preserve"> </w:t>
      </w:r>
      <w:r w:rsidRPr="00640566">
        <w:t>E</w:t>
      </w:r>
      <w:r w:rsidR="004E30EC" w:rsidRPr="00640566">
        <w:t xml:space="preserve"> </w:t>
      </w:r>
      <w:r w:rsidRPr="00640566">
        <w:t>N</w:t>
      </w:r>
      <w:r w:rsidR="004E30EC" w:rsidRPr="00640566">
        <w:t xml:space="preserve"> </w:t>
      </w:r>
      <w:r w:rsidRPr="00640566">
        <w:t>J</w:t>
      </w:r>
      <w:r w:rsidR="004E30EC" w:rsidRPr="00640566">
        <w:t xml:space="preserve"> </w:t>
      </w:r>
      <w:r w:rsidRPr="00640566"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="00FB4AFE">
        <w:t>,</w:t>
      </w:r>
      <w:r w:rsidRPr="00926A99">
        <w:t xml:space="preserve"> po </w:t>
      </w:r>
      <w:r w:rsidR="00426976">
        <w:t xml:space="preserve">stečajnom </w:t>
      </w:r>
      <w:r w:rsidRPr="00926A99">
        <w:t xml:space="preserve">sucu Danieli Korlević, u stečajnom postupku nad dužnikom </w:t>
      </w:r>
      <w:r w:rsidR="00C243BB" w:rsidRPr="000104A4">
        <w:t>NATURA STUDIO – CENTAR ENERGETSKE EFIKASNOSTI d.o.o. Pula, Mletačka 12, OIB 29262809628</w:t>
      </w:r>
      <w:r w:rsidRPr="000104A4">
        <w:t xml:space="preserve">, </w:t>
      </w:r>
      <w:r w:rsidR="00426976"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0104A4">
        <w:t>20. srpnja</w:t>
      </w:r>
      <w:r w:rsidR="00C243BB">
        <w:t xml:space="preserve"> 2018.</w:t>
      </w:r>
      <w:r w:rsidR="00FB4AFE">
        <w:t xml:space="preserve"> godine</w:t>
      </w:r>
    </w:p>
    <w:p w:rsidRDefault="004E30EC" w:rsidP="00D47925" w:rsidR="004E30EC" w:rsidRPr="0087210C">
      <w:pPr>
        <w:jc w:val="both"/>
        <w:rPr>
          <w:b/>
        </w:rPr>
      </w:pPr>
    </w:p>
    <w:p w:rsidRDefault="00640566" w:rsidP="00726A98" w:rsidR="00726A98" w:rsidRPr="00640566">
      <w:pPr>
        <w:jc w:val="center"/>
      </w:pPr>
      <w:r>
        <w:t>r i j e š i o   j e</w:t>
      </w:r>
    </w:p>
    <w:p w:rsidRDefault="004E30EC" w:rsidP="00E33B70" w:rsidR="004E30EC">
      <w:pPr>
        <w:jc w:val="both"/>
        <w:rPr>
          <w:b/>
        </w:rPr>
      </w:pPr>
    </w:p>
    <w:p w:rsidRDefault="008E17EB" w:rsidP="00C243BB" w:rsidR="00C243BB" w:rsidRPr="00931AD4">
      <w:pPr>
        <w:jc w:val="both"/>
        <w:rPr>
          <w:b/>
          <w:bCs/>
        </w:rPr>
      </w:pPr>
      <w:r w:rsidRPr="0087210C">
        <w:tab/>
      </w:r>
      <w:r w:rsidR="00C243BB" w:rsidRPr="00475C28">
        <w:t>Stečajnom upravitelju</w:t>
      </w:r>
      <w:r w:rsidR="00C243BB">
        <w:t xml:space="preserve"> Vlasti Majstorović iz Pule, Koparska 37, OIB </w:t>
      </w:r>
      <w:r w:rsidR="00C243BB" w:rsidRPr="00E514A8">
        <w:t>78258328195</w:t>
      </w:r>
      <w:r w:rsidR="00C243BB" w:rsidRPr="00475C28">
        <w:t xml:space="preserve">, odobrava se naknada stvarnih troškova u razdoblju od </w:t>
      </w:r>
      <w:r w:rsidR="00C243BB">
        <w:t xml:space="preserve">01. </w:t>
      </w:r>
      <w:r w:rsidR="00E678E8">
        <w:t>travnja</w:t>
      </w:r>
      <w:r w:rsidR="00C243BB">
        <w:t xml:space="preserve"> do </w:t>
      </w:r>
      <w:r w:rsidR="00E678E8">
        <w:t xml:space="preserve">30. lipnja </w:t>
      </w:r>
      <w:r w:rsidR="00C243BB">
        <w:t>201</w:t>
      </w:r>
      <w:r w:rsidR="00FB4AFE">
        <w:t>8</w:t>
      </w:r>
      <w:r w:rsidR="00C243BB">
        <w:t xml:space="preserve">. </w:t>
      </w:r>
      <w:r w:rsidR="00C243BB" w:rsidRPr="00475C28">
        <w:t xml:space="preserve">u ukupnom iznosu od </w:t>
      </w:r>
      <w:r w:rsidR="00FB4AFE">
        <w:t>1.</w:t>
      </w:r>
      <w:r w:rsidR="00E678E8">
        <w:t>591,12</w:t>
      </w:r>
      <w:r w:rsidR="00C243BB">
        <w:t xml:space="preserve"> </w:t>
      </w:r>
      <w:r w:rsidR="00C243BB" w:rsidRPr="00475C28">
        <w:t>kn.</w:t>
      </w:r>
    </w:p>
    <w:p w:rsidRDefault="00C243BB" w:rsidP="00C243BB" w:rsidR="00C243BB">
      <w:pPr>
        <w:jc w:val="center"/>
        <w:rPr>
          <w:bCs/>
        </w:rPr>
      </w:pPr>
    </w:p>
    <w:p w:rsidRDefault="00C243BB" w:rsidP="00C243BB" w:rsidR="00C243BB" w:rsidRPr="00D548BA">
      <w:pPr>
        <w:jc w:val="center"/>
        <w:rPr>
          <w:bCs/>
        </w:rPr>
      </w:pPr>
      <w:r w:rsidRPr="00D548BA">
        <w:rPr>
          <w:bCs/>
        </w:rPr>
        <w:t>Obrazloženje</w:t>
      </w:r>
    </w:p>
    <w:p w:rsidRDefault="00C243BB" w:rsidP="00C243BB" w:rsidR="00C243BB">
      <w:pPr>
        <w:jc w:val="both"/>
        <w:rPr>
          <w:bCs/>
        </w:rPr>
      </w:pPr>
    </w:p>
    <w:p w:rsidRDefault="00C243BB" w:rsidP="00C243BB" w:rsidR="00E678E8">
      <w:pPr>
        <w:ind w:firstLine="708"/>
        <w:jc w:val="both"/>
      </w:pPr>
      <w:r w:rsidRPr="00475C28">
        <w:rPr>
          <w:bCs/>
        </w:rPr>
        <w:t>Stečajni upravitelj zatražio je</w:t>
      </w:r>
      <w:r>
        <w:rPr>
          <w:bCs/>
        </w:rPr>
        <w:t xml:space="preserve"> dana </w:t>
      </w:r>
      <w:r w:rsidR="00E678E8">
        <w:rPr>
          <w:bCs/>
        </w:rPr>
        <w:t>19. srpnja</w:t>
      </w:r>
      <w:r>
        <w:rPr>
          <w:bCs/>
        </w:rPr>
        <w:t xml:space="preserve"> 2018.</w:t>
      </w:r>
      <w:r w:rsidR="00FB4AFE">
        <w:rPr>
          <w:bCs/>
        </w:rPr>
        <w:t xml:space="preserve"> godine</w:t>
      </w:r>
      <w:r>
        <w:rPr>
          <w:bCs/>
        </w:rPr>
        <w:t xml:space="preserve"> </w:t>
      </w:r>
      <w:r w:rsidRPr="00475C28">
        <w:rPr>
          <w:bCs/>
        </w:rPr>
        <w:t xml:space="preserve">od stečajnog suca naknadu stvarnih troškova koje je imao u proteklom razdoblju </w:t>
      </w:r>
      <w:r>
        <w:rPr>
          <w:bCs/>
        </w:rPr>
        <w:t xml:space="preserve">od </w:t>
      </w:r>
      <w:r w:rsidR="00E678E8" w:rsidRPr="00E678E8">
        <w:t>01. travnja do 30. lipnja 2018. u ukupnom iznosu od 1.591,12 kn.</w:t>
      </w:r>
    </w:p>
    <w:p w:rsidRDefault="00C243BB" w:rsidP="00C243BB" w:rsidR="00C243BB">
      <w:pPr>
        <w:ind w:firstLine="708"/>
        <w:jc w:val="both"/>
      </w:pPr>
      <w:r>
        <w:t xml:space="preserve">U obračunu troškova stečajni upravitelj zatražio je trošak loko vožnje </w:t>
      </w:r>
      <w:r w:rsidR="00FB4AFE">
        <w:t xml:space="preserve">prema dnevniku putovanja </w:t>
      </w:r>
      <w:r>
        <w:t xml:space="preserve">u iznosu od </w:t>
      </w:r>
      <w:r w:rsidR="00E678E8">
        <w:t>308</w:t>
      </w:r>
      <w:r>
        <w:t>,00 kn (</w:t>
      </w:r>
      <w:r w:rsidR="00E678E8">
        <w:t>154</w:t>
      </w:r>
      <w:r>
        <w:t xml:space="preserve"> km x 2,00 kn/km), </w:t>
      </w:r>
      <w:r w:rsidR="00FB4AFE">
        <w:t xml:space="preserve">putni trošak na relaciji Pula – Rijeka – Pula dana </w:t>
      </w:r>
      <w:r w:rsidR="00E678E8">
        <w:t>22. svibnja</w:t>
      </w:r>
      <w:r w:rsidR="00FB4AFE">
        <w:t xml:space="preserve"> 2018. godine (204 km x 2,00 kn) u ukupnom iznosu 408,00 kn, trošak cestarine u iznosu </w:t>
      </w:r>
      <w:r w:rsidR="00E678E8">
        <w:t>80</w:t>
      </w:r>
      <w:r w:rsidR="00FB4AFE">
        <w:t xml:space="preserve">,00 kn i trošak parkirne naknade u iznosu </w:t>
      </w:r>
      <w:r w:rsidR="00E678E8">
        <w:t>21</w:t>
      </w:r>
      <w:r w:rsidR="00FB4AFE">
        <w:t xml:space="preserve">,00 kn, putni trošak na relaciji Pula – Rijeka – Pula dana </w:t>
      </w:r>
      <w:r w:rsidR="00E678E8">
        <w:t>12. lipnja</w:t>
      </w:r>
      <w:r w:rsidR="00FB4AFE">
        <w:t xml:space="preserve"> 2018. godine (204 km x 2,00 kn) u ukupnom iznosu 408,00 kn,</w:t>
      </w:r>
      <w:r w:rsidR="00E678E8">
        <w:t xml:space="preserve"> trošak cestarine u iznosu 97,00 kn i trošak parkirne naknade u iznosu 28,00 </w:t>
      </w:r>
      <w:r w:rsidR="00FB4AFE">
        <w:t xml:space="preserve"> </w:t>
      </w:r>
      <w:r>
        <w:t xml:space="preserve">trošak telefona u iznosu </w:t>
      </w:r>
      <w:r w:rsidR="00E678E8">
        <w:t>95,32</w:t>
      </w:r>
      <w:r w:rsidR="00FB4AFE">
        <w:t xml:space="preserve"> kn</w:t>
      </w:r>
      <w:r>
        <w:t xml:space="preserve"> (tri računa) i trošak interneta </w:t>
      </w:r>
      <w:r w:rsidR="00FB4AFE">
        <w:t xml:space="preserve">u iznosu </w:t>
      </w:r>
      <w:r w:rsidR="00E678E8">
        <w:t xml:space="preserve">145,80 </w:t>
      </w:r>
      <w:r w:rsidR="00FB4AFE">
        <w:t xml:space="preserve">kn </w:t>
      </w:r>
      <w:r w:rsidR="00E678E8">
        <w:t>(tri računa)</w:t>
      </w:r>
    </w:p>
    <w:p w:rsidRDefault="00C243BB" w:rsidP="00C243BB" w:rsidR="00C243BB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243BB" w:rsidP="00C243BB" w:rsidR="00C243BB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</w:t>
      </w:r>
      <w:r w:rsidR="00640566">
        <w:rPr>
          <w:bCs/>
        </w:rPr>
        <w:t xml:space="preserve">(list </w:t>
      </w:r>
      <w:r w:rsidR="00E678E8">
        <w:rPr>
          <w:bCs/>
        </w:rPr>
        <w:t>1794-1810</w:t>
      </w:r>
      <w:r w:rsidR="00640566">
        <w:rPr>
          <w:bCs/>
        </w:rPr>
        <w:t xml:space="preserve"> spisa) </w:t>
      </w:r>
      <w:r w:rsidRPr="008453D2">
        <w:rPr>
          <w:bCs/>
        </w:rPr>
        <w:t xml:space="preserve">te utvrdio da je u razdoblju od </w:t>
      </w:r>
      <w:r w:rsidR="00E678E8" w:rsidRPr="00E678E8">
        <w:t>01. travnja do 30. lipnja 2018.</w:t>
      </w:r>
      <w:r w:rsidR="00FB4AFE" w:rsidRPr="00FB4AFE">
        <w:t xml:space="preserve"> </w:t>
      </w:r>
      <w:r w:rsidR="00FB4AFE">
        <w:t xml:space="preserve">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>
        <w:rPr>
          <w:bCs/>
        </w:rPr>
        <w:t>, a koje je troškove stečajni sudac ocijenio opravdanim, realnim i nužnim za vođenje stečajnog postupka (</w:t>
      </w:r>
      <w:r w:rsidR="00E678E8">
        <w:rPr>
          <w:bCs/>
        </w:rPr>
        <w:t>O</w:t>
      </w:r>
      <w:r>
        <w:rPr>
          <w:bCs/>
        </w:rPr>
        <w:t>pćinski sud u Puli,</w:t>
      </w:r>
      <w:r w:rsidR="00FB4AFE">
        <w:rPr>
          <w:bCs/>
        </w:rPr>
        <w:t xml:space="preserve"> Trgovački sud u Rijeci –ročište</w:t>
      </w:r>
      <w:r w:rsidR="00E678E8">
        <w:rPr>
          <w:bCs/>
        </w:rPr>
        <w:t xml:space="preserve"> za diobu kupovnine, knjigovodstvo stečajnog dužnika</w:t>
      </w:r>
      <w:r>
        <w:rPr>
          <w:bCs/>
        </w:rPr>
        <w:t xml:space="preserve">). </w:t>
      </w:r>
    </w:p>
    <w:p w:rsidRDefault="00C243BB" w:rsidP="00C243BB" w:rsidR="00C243BB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</w:t>
      </w:r>
      <w:r>
        <w:t xml:space="preserve">arodne novine broj </w:t>
      </w:r>
      <w:r w:rsidRPr="00920AED">
        <w:t>71/15) riješio kao u izreci.</w:t>
      </w:r>
    </w:p>
    <w:p w:rsidRDefault="00951474" w:rsidP="00C243BB" w:rsidR="00951474">
      <w:pPr>
        <w:jc w:val="center"/>
      </w:pPr>
    </w:p>
    <w:p w:rsidRDefault="00C243BB" w:rsidP="00C243BB" w:rsidR="00C243BB">
      <w:pPr>
        <w:jc w:val="center"/>
      </w:pPr>
      <w:r w:rsidRPr="00475C28">
        <w:t xml:space="preserve">U Rijeci, </w:t>
      </w:r>
      <w:r w:rsidR="000104A4">
        <w:t>20. srpnja</w:t>
      </w:r>
      <w:r w:rsidR="00FB4AFE">
        <w:t xml:space="preserve"> </w:t>
      </w:r>
      <w:r>
        <w:t>2018</w:t>
      </w:r>
      <w:r w:rsidRPr="00475C28">
        <w:t xml:space="preserve">. </w:t>
      </w:r>
      <w:r w:rsidR="00FB4AFE">
        <w:t>godine</w:t>
      </w:r>
    </w:p>
    <w:p w:rsidRDefault="00C243BB" w:rsidP="00C243BB" w:rsidR="00C243BB" w:rsidRPr="00475C28">
      <w:pPr>
        <w:jc w:val="right"/>
      </w:pPr>
      <w:r w:rsidRPr="00475C28">
        <w:rPr>
          <w:b/>
        </w:rPr>
        <w:lastRenderedPageBreak/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243BB" w:rsidP="00640566" w:rsidR="00C243BB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  <w:t xml:space="preserve">          Daniela Korlević</w:t>
      </w:r>
      <w:r>
        <w:t xml:space="preserve"> </w:t>
      </w:r>
    </w:p>
    <w:p w:rsidRDefault="00C243BB" w:rsidP="00C243BB" w:rsidR="00C243BB" w:rsidRPr="00640566">
      <w:r w:rsidRPr="00640566">
        <w:t>UPUTA O PRAVNOM LIJEKU:</w:t>
      </w:r>
    </w:p>
    <w:p w:rsidRDefault="00C243BB" w:rsidP="00C243BB" w:rsidR="00C243BB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E648B" w:rsidP="00C243BB" w:rsidR="009E648B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640566"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543" w:rsidR="00165543">
      <w:r>
        <w:separator/>
      </w:r>
    </w:p>
  </w:endnote>
  <w:endnote w:id="0" w:type="continuationSeparator">
    <w:p w:rsidRDefault="00165543" w:rsidR="00165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4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543" w:rsidR="00165543">
      <w:r>
        <w:separator/>
      </w:r>
    </w:p>
  </w:footnote>
  <w:footnote w:id="0" w:type="continuationSeparator">
    <w:p w:rsidRDefault="00165543" w:rsidR="00165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497451" w:rsidR="00165543" w:rsidRPr="00F14A21">
    <w:pPr>
      <w:pStyle w:val="Zaglavlje"/>
      <w:jc w:val="right"/>
    </w:pPr>
    <w:r>
      <w:tab/>
    </w:r>
    <w:r>
      <w:tab/>
      <w:t xml:space="preserve">    </w:t>
    </w:r>
    <w:r w:rsidR="00640566">
      <w:t>Poslovni broj</w:t>
    </w:r>
    <w:r w:rsidRPr="00F14A21">
      <w:t xml:space="preserve"> 15 St-</w:t>
    </w:r>
    <w:r w:rsidR="00640566">
      <w:t>543/13-</w:t>
    </w:r>
    <w:r w:rsidR="00E678E8">
      <w:t>296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104A4"/>
    <w:rsid w:val="000223B9"/>
    <w:rsid w:val="00083C06"/>
    <w:rsid w:val="000A0DFA"/>
    <w:rsid w:val="000B7215"/>
    <w:rsid w:val="000D4559"/>
    <w:rsid w:val="000F679A"/>
    <w:rsid w:val="00103308"/>
    <w:rsid w:val="00130D98"/>
    <w:rsid w:val="00165543"/>
    <w:rsid w:val="001F4E79"/>
    <w:rsid w:val="00240BB0"/>
    <w:rsid w:val="002549BC"/>
    <w:rsid w:val="002738F1"/>
    <w:rsid w:val="00295EC0"/>
    <w:rsid w:val="002B555F"/>
    <w:rsid w:val="002D3686"/>
    <w:rsid w:val="002D494B"/>
    <w:rsid w:val="00300D0E"/>
    <w:rsid w:val="00317BF0"/>
    <w:rsid w:val="003737F2"/>
    <w:rsid w:val="003B52A0"/>
    <w:rsid w:val="00426976"/>
    <w:rsid w:val="0044545E"/>
    <w:rsid w:val="00461C87"/>
    <w:rsid w:val="00497451"/>
    <w:rsid w:val="004D0BFC"/>
    <w:rsid w:val="004D74FD"/>
    <w:rsid w:val="004E30EC"/>
    <w:rsid w:val="005056FB"/>
    <w:rsid w:val="0056261E"/>
    <w:rsid w:val="00564439"/>
    <w:rsid w:val="0057109E"/>
    <w:rsid w:val="005C78E0"/>
    <w:rsid w:val="005E7C86"/>
    <w:rsid w:val="00603DA1"/>
    <w:rsid w:val="00640566"/>
    <w:rsid w:val="006467AF"/>
    <w:rsid w:val="00671DED"/>
    <w:rsid w:val="006C4A1B"/>
    <w:rsid w:val="00726A98"/>
    <w:rsid w:val="007667A7"/>
    <w:rsid w:val="00865FE0"/>
    <w:rsid w:val="0087187A"/>
    <w:rsid w:val="0087210C"/>
    <w:rsid w:val="008A1339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51474"/>
    <w:rsid w:val="009A1EC8"/>
    <w:rsid w:val="009E648B"/>
    <w:rsid w:val="00A053A9"/>
    <w:rsid w:val="00A50178"/>
    <w:rsid w:val="00A97AE9"/>
    <w:rsid w:val="00AD4630"/>
    <w:rsid w:val="00B329DE"/>
    <w:rsid w:val="00B8178D"/>
    <w:rsid w:val="00BE27EC"/>
    <w:rsid w:val="00BE6310"/>
    <w:rsid w:val="00C00193"/>
    <w:rsid w:val="00C243BB"/>
    <w:rsid w:val="00C3222B"/>
    <w:rsid w:val="00C43913"/>
    <w:rsid w:val="00C461B0"/>
    <w:rsid w:val="00C879DE"/>
    <w:rsid w:val="00C921DE"/>
    <w:rsid w:val="00CE0BC2"/>
    <w:rsid w:val="00D15BB1"/>
    <w:rsid w:val="00D47925"/>
    <w:rsid w:val="00D57061"/>
    <w:rsid w:val="00D90E68"/>
    <w:rsid w:val="00E27E94"/>
    <w:rsid w:val="00E33B70"/>
    <w:rsid w:val="00E43748"/>
    <w:rsid w:val="00E4458D"/>
    <w:rsid w:val="00E60BF0"/>
    <w:rsid w:val="00E678E8"/>
    <w:rsid w:val="00E76133"/>
    <w:rsid w:val="00EA2B71"/>
    <w:rsid w:val="00F14A21"/>
    <w:rsid w:val="00F15F1E"/>
    <w:rsid w:val="00F23095"/>
    <w:rsid w:val="00F6330C"/>
    <w:rsid w:val="00F72521"/>
    <w:rsid w:val="00F731C0"/>
    <w:rsid w:val="00FB4AFE"/>
    <w:rsid w:val="00FC72DD"/>
    <w:rsid w:val="00FE0183"/>
    <w:rsid w:val="00FE6712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5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5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2B46A-D773-4DE7-A890-8E6EF1E12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2598</properties:Characters>
  <properties:Lines>57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2018-07-20T08:38:00Z</dcterms:created>
  <dc:creator>dcmelik</dc:creator>
  <cp:lastModifiedBy>Jasna Radulović</cp:lastModifiedBy>
  <cp:lastPrinted>2018-05-22T09:51:00Z</cp:lastPrinted>
  <dcterms:modified xmlns:xsi="http://www.w3.org/2001/XMLSchema-instance" xsi:type="dcterms:W3CDTF">2018-07-20T08:42:00Z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(543-13-296 naknada stvarnih 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