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2ce0" w14:paraId="7042ce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4D15D3">
        <w:t>979/15-7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D2BDD">
        <w:t xml:space="preserve"> </w:t>
      </w:r>
      <w:r w:rsidR="004D15D3">
        <w:t>UDRUGA CIVILNIH INVALIDA RATA GRADA VARAŽDINA, OIB: 79563855949, Varaždin, Trg slobode 10, dana 24</w:t>
      </w:r>
      <w:r w:rsidR="00BD2BDD">
        <w:t>. lipnja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4D15D3">
        <w:t xml:space="preserve"> UDRUGA CIVILNIH INVALIDA RATA GRADA VARAŽDINA, OIB: 79563855949, Varaždin, Trg slobode 10</w:t>
      </w:r>
      <w:r w:rsidR="00740000">
        <w:t xml:space="preserve">, </w:t>
      </w:r>
      <w:r w:rsidR="00CB6C18">
        <w:t xml:space="preserve">iznosi </w:t>
      </w:r>
      <w:r w:rsidR="004D15D3">
        <w:t>98,59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D15D3">
        <w:t>predsjednik udruge Ivan Kovač</w:t>
      </w:r>
      <w:r w:rsidR="006641A4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4D15D3">
        <w:t>predsjednik udruge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6641A4" w:rsidP="0081351D" w:rsidR="0081351D" w:rsidRPr="006A424F">
      <w:pPr>
        <w:jc w:val="center"/>
      </w:pPr>
      <w:r>
        <w:t xml:space="preserve">U </w:t>
      </w:r>
      <w:r w:rsidR="004D15D3">
        <w:t>Varaždinu, 24</w:t>
      </w:r>
      <w:r w:rsidR="00BD2BDD">
        <w:t>. lipnja</w:t>
      </w:r>
      <w:r w:rsidR="00740000">
        <w:t xml:space="preserve">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E9A" w:rsidR="009F0E9A">
      <w:r>
        <w:separator/>
      </w:r>
    </w:p>
  </w:endnote>
  <w:endnote w:id="0" w:type="continuationSeparator">
    <w:p w:rsidRDefault="009F0E9A" w:rsidR="009F0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E9A" w:rsidR="009F0E9A">
      <w:r>
        <w:separator/>
      </w:r>
    </w:p>
  </w:footnote>
  <w:footnote w:id="0" w:type="continuationSeparator">
    <w:p w:rsidRDefault="009F0E9A" w:rsidR="009F0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15D3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41A4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5207D"/>
    <w:rsid w:val="00982CC9"/>
    <w:rsid w:val="009941B0"/>
    <w:rsid w:val="009A1525"/>
    <w:rsid w:val="009D0C5B"/>
    <w:rsid w:val="009E2798"/>
    <w:rsid w:val="009E3C97"/>
    <w:rsid w:val="009F0E9A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D2BDD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041CD"/>
    <w:rsid w:val="00E1410C"/>
    <w:rsid w:val="00E1490A"/>
    <w:rsid w:val="00E2093F"/>
    <w:rsid w:val="00E43607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0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0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0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0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0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0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0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0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St-979/2015</izvorni_sadrzaj>
    <derivirana_varijabla naziv="DomainObject.Predmet.OznakaBroj_1">St-979/2015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civilnih invalida rata Grada Varaždina zastupanog po punomoćniku Ivan Kovač; Zlatko Mehun</izvorni_sadrzaj>
    <derivirana_varijabla naziv="DomainObject.Predmet.ProtustrankaFormated_1">  Udruga civilnih invalida rata Grada Varaždina zastupanog po punomoćniku Ivan Kovač; Zlatko Mehun</derivirana_varijabla>
  </DomainObject.Predmet.ProtustrankaFormated>
  <DomainObject.Predmet.ProtustrankaFormatedOIB>
    <izvorni_sadrzaj>  Udruga civilnih invalida rata Grada Varaždina, OIB 79563855949 zastupanog po punomoćniku Ivan Kovač; Zlatko Mehun</izvorni_sadrzaj>
    <derivirana_varijabla naziv="DomainObject.Predmet.ProtustrankaFormatedOIB_1">  Udruga civilnih invalida rata Grada Varaždina, OIB 79563855949 zastupanog po punomoćniku Ivan Kovač; Zlatko Mehun</derivirana_varijabla>
  </DomainObject.Predmet.ProtustrankaFormatedOIB>
  <DomainObject.Predmet.ProtustrankaFormatedWithAdress>
    <izvorni_sadrzaj> Udruga civilnih invalida rata Grada Varaždina, Trg slobode 10, 42000 Varaždin zastupanog po punomoćniku Ivan Kovač; Zlatko Mehun</izvorni_sadrzaj>
    <derivirana_varijabla naziv="DomainObject.Predmet.ProtustrankaFormatedWithAdress_1"> Udruga civilnih invalida rata Grada Varaždina, Trg slobode 10, 42000 Varaždin zastupanog po punomoćniku Ivan Kovač; Zlatko Mehun</derivirana_varijabla>
  </DomainObject.Predmet.ProtustrankaFormatedWithAdress>
  <DomainObject.Predmet.ProtustrankaFormatedWithAdressOIB>
    <izvorni_sadrzaj> Udruga civilnih invalida rata Grada Varaždina, OIB 79563855949, Trg slobode 10, 42000 Varaždin zastupanog po punomoćniku Ivan Kovač; Zlatko Mehun</izvorni_sadrzaj>
    <derivirana_varijabla naziv="DomainObject.Predmet.ProtustrankaFormatedWithAdressOIB_1"> Udruga civilnih invalida rata Grada Varaždina, OIB 79563855949, Trg slobode 10, 42000 Varaždin zastupanog po punomoćniku Ivan Kovač; Zlatko Mehun</derivirana_varijabla>
  </DomainObject.Predmet.ProtustrankaFormatedWithAdressOIB>
  <DomainObject.Predmet.ProtustrankaWithAdress>
    <izvorni_sadrzaj>Udruga civilnih invalida rata Grada Varaždina Trg slobode 10, 42000 Varaždin</izvorni_sadrzaj>
    <derivirana_varijabla naziv="DomainObject.Predmet.ProtustrankaWithAdress_1">Udruga civilnih invalida rata Grada Varaždina Trg slobode 10, 42000 Varaždin</derivirana_varijabla>
  </DomainObject.Predmet.ProtustrankaWithAdress>
  <DomainObject.Predmet.ProtustrankaWithAdressOIB>
    <izvorni_sadrzaj>Udruga civilnih invalida rata Grada Varaždina, OIB 79563855949, Trg slobode 10, 42000 Varaždin</izvorni_sadrzaj>
    <derivirana_varijabla naziv="DomainObject.Predmet.ProtustrankaWithAdressOIB_1">Udruga civilnih invalida rata Grada Varaždina, OIB 79563855949, Trg slobode 10, 42000 Varaždin</derivirana_varijabla>
  </DomainObject.Predmet.ProtustrankaWithAdressOIB>
  <DomainObject.Predmet.ProtustrankaNazivFormated>
    <izvorni_sadrzaj>Udruga civilnih invalida rata Grada Varaždina</izvorni_sadrzaj>
    <derivirana_varijabla naziv="DomainObject.Predmet.ProtustrankaNazivFormated_1">Udruga civilnih invalida rata Grada Varaždina</derivirana_varijabla>
  </DomainObject.Predmet.ProtustrankaNazivFormated>
  <DomainObject.Predmet.ProtustrankaNazivFormatedOIB>
    <izvorni_sadrzaj>Udruga civilnih invalida rata Grada Varaždina, OIB 79563855949</izvorni_sadrzaj>
    <derivirana_varijabla naziv="DomainObject.Predmet.ProtustrankaNazivFormatedOIB_1">Udruga civilnih invalida rata Grada Varaždina, OIB 79563855949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98.59</izvorni_sadrzaj>
    <derivirana_varijabla naziv="DomainObject.Predmet.TrenutnaVrijednost_1">98.59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civilnih invalida rata Grada Varaždina zastupanog po punomoćniku Ivan Kovač; Zlatko Mehun</item>
    </izvorni_sadrzaj>
    <derivirana_varijabla naziv="DomainObject.Predmet.ProtuStrankaListFormated_1">
      <item>Udruga civilnih invalida rata Grada Varaždina zastupanog po punomoćniku Ivan Kovač; Zlatko Mehun</item>
    </derivirana_varijabla>
  </DomainObject.Predmet.ProtuStrankaListFormated>
  <DomainObject.Predmet.ProtuStrankaListFormatedOIB>
    <izvorni_sadrzaj>
      <item>Udruga civilnih invalida rata Grada Varaždina, OIB 79563855949 zastupanog po punomoćniku Ivan Kovač; Zlatko Mehun</item>
    </izvorni_sadrzaj>
    <derivirana_varijabla naziv="DomainObject.Predmet.ProtuStrankaListFormatedOIB_1">
      <item>Udruga civilnih invalida rata Grada Varaždina, OIB 79563855949 zastupanog po punomoćniku Ivan Kovač; Zlatko Mehun</item>
    </derivirana_varijabla>
  </DomainObject.Predmet.ProtuStrankaListFormatedOIB>
  <DomainObject.Predmet.ProtuStrankaListFormatedWithAdress>
    <izvorni_sadrzaj>
      <item>Udruga civilnih invalida rata Grada Varaždina, Trg slobode 10, 42000 Varaždin zastupanog po punomoćniku Ivan Kovač; Zlatko Mehun</item>
    </izvorni_sadrzaj>
    <derivirana_varijabla naziv="DomainObject.Predmet.ProtuStrankaListFormatedWithAdress_1">
      <item>Udruga civilnih invalida rata Grada Varaždina, Trg slobode 10, 42000 Varaždin zastupanog po punomoćniku Ivan Kovač; Zlatko Mehun</item>
    </derivirana_varijabla>
  </DomainObject.Predmet.ProtuStrankaListFormatedWithAdress>
  <DomainObject.Predmet.ProtuStrankaListFormatedWithAdressOIB>
    <izvorni_sadrzaj>
      <item>Udruga civilnih invalida rata Grada Varaždina, OIB 79563855949, Trg slobode 10, 42000 Varaždin zastupanog po punomoćniku Ivan Kovač; Zlatko Mehun</item>
    </izvorni_sadrzaj>
    <derivirana_varijabla naziv="DomainObject.Predmet.ProtuStrankaListFormatedWithAdressOIB_1">
      <item>Udruga civilnih invalida rata Grada Varaždina, OIB 79563855949, Trg slobode 10, 42000 Varaždin zastupanog po punomoćniku Ivan Kovač; Zlatko Mehun</item>
    </derivirana_varijabla>
  </DomainObject.Predmet.ProtuStrankaListFormatedWithAdressOIB>
  <DomainObject.Predmet.ProtuStrankaListNazivFormated>
    <izvorni_sadrzaj>
      <item>Udruga civilnih invalida rata Grada Varaždina</item>
    </izvorni_sadrzaj>
    <derivirana_varijabla naziv="DomainObject.Predmet.ProtuStrankaListNazivFormated_1">
      <item>Udruga civilnih invalida rata Grada Varaždina</item>
    </derivirana_varijabla>
  </DomainObject.Predmet.ProtuStrankaListNazivFormated>
  <DomainObject.Predmet.ProtuStrankaListNazivFormatedOIB>
    <izvorni_sadrzaj>
      <item>Udruga civilnih invalida rata Grada Varaždina, OIB 79563855949</item>
    </izvorni_sadrzaj>
    <derivirana_varijabla naziv="DomainObject.Predmet.ProtuStrankaListNazivFormatedOIB_1">
      <item>Udruga civilnih invalida rata Grada Varaždina, OIB 79563855949</item>
    </derivirana_varijabla>
  </DomainObject.Predmet.ProtuStrankaListNazivFormatedOIB>
  <DomainObject.Predmet.OstaliListFormated>
    <izvorni_sadrzaj>
      <item>Ivan Kovač punomoćnik sudionika u postupku Udruga civilnih invalida rata Grada Varaždina</item>
      <item>Zlatko Mehun punomoćnik sudionika u postupku Udruga civilnih invalida rata Grada Varaždina</item>
    </izvorni_sadrzaj>
    <derivirana_varijabla naziv="DomainObject.Predmet.OstaliListFormated_1">
      <item>Ivan Kovač punomoćnik sudionika u postupku Udruga civilnih invalida rata Grada Varaždina</item>
      <item>Zlatko Mehun punomoćnik sudionika u postupku Udruga civilnih invalida rata Grada Varaždina</item>
    </derivirana_varijabla>
  </DomainObject.Predmet.OstaliListFormated>
  <DomainObject.Predmet.OstaliListFormatedOIB>
    <izvorni_sadrzaj>
      <item>Ivan Kovač punomoćnik sudionika u postupku Udruga civilnih invalida rata Grada Varaždina</item>
      <item>Zlatko Mehun, OIB 41705408843 punomoćnik sudionika u postupku Udruga civilnih invalida rata Grada Varaždina</item>
    </izvorni_sadrzaj>
    <derivirana_varijabla naziv="DomainObject.Predmet.OstaliListFormatedOIB_1">
      <item>Ivan Kovač punomoćnik sudionika u postupku Udruga civilnih invalida rata Grada Varaždina</item>
      <item>Zlatko Mehun, OIB 41705408843 punomoćnik sudionika u postupku Udruga civilnih invalida rata Grada Varaždina</item>
    </derivirana_varijabla>
  </DomainObject.Predmet.OstaliListFormatedOIB>
  <DomainObject.Predmet.OstaliListFormatedWithAdress>
    <izvorni_sadrzaj>
      <item>Ivan Kovač, Trg slobode 10 (kod Udruga civilnih invalida rata Grada Varaždi, 42000 Varaždin punomoćnik sudionika u postupku Udruga civilnih invalida rata Grada Varaždina</item>
      <item>Zlatko Mehun, Zagrebačka Ulica 245, 42000 Varaždin punomoćnik sudionika u postupku Udruga civilnih invalida rata Grada Varaždina</item>
    </izvorni_sadrzaj>
    <derivirana_varijabla naziv="DomainObject.Predmet.OstaliListFormatedWithAdress_1">
      <item>Ivan Kovač, Trg slobode 10 (kod Udruga civilnih invalida rata Grada Varaždi, 42000 Varaždin punomoćnik sudionika u postupku Udruga civilnih invalida rata Grada Varaždina</item>
      <item>Zlatko Mehun, Zagrebačka Ulica 245, 42000 Varaždin punomoćnik sudionika u postupku Udruga civilnih invalida rata Grada Varaždina</item>
    </derivirana_varijabla>
  </DomainObject.Predmet.OstaliListFormatedWithAdress>
  <DomainObject.Predmet.OstaliListFormatedWithAdressOIB>
    <izvorni_sadrzaj>
      <item>Ivan Kovač, Trg slobode 10 (kod Udruga civilnih invalida rata Grada Varaždi, 42000 Varaždin punomoćnik sudionika u postupku Udruga civilnih invalida rata Grada Varaždina</item>
      <item>Zlatko Mehun, OIB 41705408843, Zagrebačka Ulica 245, 42000 Varaždin punomoćnik sudionika u postupku Udruga civilnih invalida rata Grada Varaždina</item>
    </izvorni_sadrzaj>
    <derivirana_varijabla naziv="DomainObject.Predmet.OstaliListFormatedWithAdressOIB_1">
      <item>Ivan Kovač, Trg slobode 10 (kod Udruga civilnih invalida rata Grada Varaždi, 42000 Varaždin punomoćnik sudionika u postupku Udruga civilnih invalida rata Grada Varaždina</item>
      <item>Zlatko Mehun, OIB 41705408843, Zagrebačka Ulica 245, 42000 Varaždin punomoćnik sudionika u postupku Udruga civilnih invalida rata Grada Varaždina</item>
    </derivirana_varijabla>
  </DomainObject.Predmet.OstaliListFormatedWithAdressOIB>
  <DomainObject.Predmet.OstaliListNazivFormated>
    <izvorni_sadrzaj>
      <item>Ivan Kovač</item>
      <item>Zlatko Mehun</item>
    </izvorni_sadrzaj>
    <derivirana_varijabla naziv="DomainObject.Predmet.OstaliListNazivFormated_1">
      <item>Ivan Kovač</item>
      <item>Zlatko Mehun</item>
    </derivirana_varijabla>
  </DomainObject.Predmet.OstaliListNazivFormated>
  <DomainObject.Predmet.OstaliListNazivFormatedOIB>
    <izvorni_sadrzaj>
      <item>Ivan Kovač</item>
      <item>Zlatko Mehun, OIB 41705408843</item>
    </izvorni_sadrzaj>
    <derivirana_varijabla naziv="DomainObject.Predmet.OstaliListNazivFormatedOIB_1">
      <item>Ivan Kovač</item>
      <item>Zlatko Mehun, OIB 41705408843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civilnih invalida rata Grada Varaždina</izvorni_sadrzaj>
    <derivirana_varijabla naziv="DomainObject.Predmet.ProtustrankaIDrugi_1">Udruga civilnih invalida rata Grada Varaždina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civilnih invalida rata Grada Varaždina, OIB 79563855949, Trg slobode 10, 42000 Varaždin</izvorni_sadrzaj>
    <derivirana_varijabla naziv="DomainObject.Predmet.ProtustrankaIDrugiAdressOIB_1">Udruga civilnih invalida rata Grada Varaždina, OIB 79563855949, Trg slobode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civilnih invalida rata Grada Varaždina</item>
      <item>Ivan Kovač</item>
      <item>Zlatko Mehun</item>
    </izvorni_sadrzaj>
    <derivirana_varijabla naziv="DomainObject.Predmet.SudioniciListNaziv_1">
      <item>Financijska agencija</item>
      <item>Udruga civilnih invalida rata Grada Varaždina</item>
      <item>Ivan Kovač</item>
      <item>Zlatko Mehun</item>
    </derivirana_varijabla>
  </DomainObject.Predmet.SudioniciListNaziv>
  <DomainObject.Predmet.SudioniciListAdressOIB>
    <izvorni_sadrzaj>
      <item>Financijska agencija, OIB 85821130368, A. Cesarca 2,42000 Varaždin</item>
      <item>Udruga civilnih invalida rata Grada Varaždina, OIB 79563855949, Trg slobode 10,42000 Varaždin</item>
      <item>Ivan Kovač, Trg slobode 10 (kod Udruga civilnih invalida rata Grada Varaždi,42000 Varaždin</item>
      <item>Zlatko Mehun, OIB 41705408843, Zagrebačka Ulica 245,42000 Varaždin</item>
    </izvorni_sadrzaj>
    <derivirana_varijabla naziv="DomainObject.Predmet.SudioniciListAdressOIB_1">
      <item>Financijska agencija, OIB 85821130368, A. Cesarca 2,42000 Varaždin</item>
      <item>Udruga civilnih invalida rata Grada Varaždina, OIB 79563855949, Trg slobode 10,42000 Varaždin</item>
      <item>Ivan Kovač, Trg slobode 10 (kod Udruga civilnih invalida rata Grada Varaždi,42000 Varaždin</item>
      <item>Zlatko Mehun, OIB 41705408843, Zagrebačka Ulica 245,42000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79563855949</item>
      <item>, OIB null</item>
      <item>, OIB 41705408843</item>
    </izvorni_sadrzaj>
    <derivirana_varijabla naziv="DomainObject.Predmet.SudioniciListNazivOIB_1">
      <item>, OIB 85821130368</item>
      <item>, OIB 79563855949</item>
      <item>, OIB null</item>
      <item>, OIB 41705408843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66607-D15E-4B31-B389-218AA86A3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1860</properties:Characters>
  <properties:Lines>48</properties:Lines>
  <properties:Paragraphs>14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2016-06-24T13:37:00Z</cp:lastPrinted>
  <dcterms:modified xmlns:xsi="http://www.w3.org/2001/XMLSchema-instance" xsi:type="dcterms:W3CDTF">2016-06-24T13:37:00Z</dcterms:modified>
  <cp:revision>113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