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8b52" w14:paraId="eca8b52" w:rsidRDefault="006764AA" w:rsidP="00E83AD9" w:rsidR="00D57A11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7A58C4">
        <w:rPr>
          <w:b/>
        </w:rPr>
        <w:t>518</w:t>
      </w:r>
      <w:r w:rsidR="000D330B" w:rsidRPr="005153ED">
        <w:rPr>
          <w:b/>
        </w:rPr>
        <w:t>/201</w:t>
      </w:r>
      <w:r w:rsidR="000E3E06">
        <w:rPr>
          <w:b/>
        </w:rPr>
        <w:t>7</w:t>
      </w:r>
      <w:r w:rsidR="00721E5F">
        <w:rPr>
          <w:b/>
        </w:rPr>
        <w:t>-54</w:t>
      </w:r>
    </w:p>
    <w:p w:rsidRDefault="00CC2466" w:rsidP="00D57A11" w:rsidR="00CC2466" w:rsidRPr="005153ED">
      <w:pPr>
        <w:rPr>
          <w:b/>
        </w:rPr>
      </w:pPr>
    </w:p>
    <w:p w:rsidRDefault="006C7F48" w:rsidP="00D57A11" w:rsidR="00DB1319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841248" cx="738835"/>
            <wp:effectExtent b="0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1375" cx="7389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1E5F" w:rsidP="00D57A11" w:rsidR="00721E5F" w:rsidRPr="005153ED">
      <w:pPr>
        <w:rPr>
          <w:b/>
        </w:rPr>
      </w:pP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0E3E06" w:rsidP="00D57A11" w:rsidR="00D57A11" w:rsidRPr="005153ED">
      <w:pPr>
        <w:rPr>
          <w:b/>
        </w:rPr>
      </w:pPr>
      <w:r>
        <w:rPr>
          <w:b/>
        </w:rPr>
        <w:t>STALNA SLUŽBA U DUBROVNIKU</w:t>
      </w:r>
    </w:p>
    <w:p w:rsidRDefault="000E3E06" w:rsidP="00D57A11" w:rsidR="00DB1319" w:rsidRPr="003C75C1">
      <w:pPr>
        <w:rPr>
          <w:b/>
        </w:rPr>
      </w:pPr>
      <w:r w:rsidRPr="003C75C1">
        <w:rPr>
          <w:b/>
        </w:rPr>
        <w:t>Dubrovnik, Dr. Ante Starčevića 23</w:t>
      </w:r>
    </w:p>
    <w:p w:rsidRDefault="006C7F48" w:rsidP="006C7F48" w:rsidR="006C7F48"/>
    <w:p w:rsidRDefault="0042320D" w:rsidP="006C7F48" w:rsidR="0042320D">
      <w:pPr>
        <w:jc w:val="center"/>
        <w:rPr>
          <w:b/>
        </w:rPr>
      </w:pPr>
    </w:p>
    <w:p w:rsidRDefault="006C7F48" w:rsidP="006C7F48" w:rsidR="00CC2466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E83AD9" w:rsidP="006C7F48" w:rsidR="00E83AD9" w:rsidRPr="006C7F48">
      <w:pPr>
        <w:jc w:val="center"/>
        <w:rPr>
          <w:b/>
        </w:rPr>
      </w:pP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E96046" w:rsidR="00DB1319">
      <w:pPr>
        <w:ind w:firstLine="708"/>
        <w:jc w:val="both"/>
      </w:pPr>
      <w:r>
        <w:t>Trgovački sud u Splitu</w:t>
      </w:r>
      <w:r w:rsidR="00AA7FCA" w:rsidRPr="005153ED">
        <w:t>,</w:t>
      </w:r>
      <w:r w:rsidR="000E3E06">
        <w:t xml:space="preserve"> Stalna služba u Dubrovniku,</w:t>
      </w:r>
      <w:r w:rsidR="00AA7FCA" w:rsidRPr="005153ED">
        <w:t xml:space="preserve"> u ime Republike Hrvatske, po sucu tog suda Katarini Franković, kao sucu pojedincu, u stečajnom postupku nad stečajnim dužnikom </w:t>
      </w:r>
      <w:r w:rsidR="007A58C4" w:rsidRPr="007A58C4">
        <w:t xml:space="preserve">Stečajna masa iza  MOHORKO d.o.o. u stečaju, </w:t>
      </w:r>
      <w:r w:rsidR="007A58C4">
        <w:t>OIB: 34426559036</w:t>
      </w:r>
      <w:r w:rsidR="000E3E06">
        <w:t>,</w:t>
      </w:r>
      <w:r w:rsidR="00AA7FCA" w:rsidRPr="005153ED">
        <w:t xml:space="preserve"> </w:t>
      </w:r>
      <w:r w:rsidR="006679CB">
        <w:t>zastupana po stečajnom upravitelju</w:t>
      </w:r>
      <w:r w:rsidR="0065031A" w:rsidRPr="005153ED">
        <w:t xml:space="preserve"> </w:t>
      </w:r>
      <w:r w:rsidR="006679CB">
        <w:t>Ante G</w:t>
      </w:r>
      <w:r w:rsidR="007A58C4">
        <w:t>abelica</w:t>
      </w:r>
      <w:r w:rsidR="00E96046">
        <w:t xml:space="preserve">, </w:t>
      </w:r>
      <w:r w:rsidR="00E26A29">
        <w:t xml:space="preserve">dana </w:t>
      </w:r>
      <w:r w:rsidR="00721E5F">
        <w:t>04</w:t>
      </w:r>
      <w:r w:rsidR="005328D3" w:rsidRPr="005328D3">
        <w:t xml:space="preserve">. </w:t>
      </w:r>
      <w:r w:rsidR="00721E5F">
        <w:t>rujn</w:t>
      </w:r>
      <w:r w:rsidR="00127C92">
        <w:t>a</w:t>
      </w:r>
      <w:r w:rsidR="006679CB">
        <w:t xml:space="preserve"> 2018</w:t>
      </w:r>
      <w:r w:rsidR="00AA7FCA" w:rsidRPr="005153ED">
        <w:t>. godine,</w:t>
      </w:r>
    </w:p>
    <w:p w:rsidRDefault="00721E5F" w:rsidP="00E96046" w:rsidR="00721E5F" w:rsidRPr="005153ED">
      <w:pPr>
        <w:ind w:firstLine="708"/>
        <w:jc w:val="both"/>
      </w:pP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721E5F" w:rsidP="00127C92" w:rsidR="00E26A29">
      <w:pPr>
        <w:ind w:firstLine="708"/>
        <w:jc w:val="both"/>
      </w:pPr>
      <w:r>
        <w:t xml:space="preserve">Odbacuje se žalba </w:t>
      </w:r>
      <w:r w:rsidR="00127C92">
        <w:t>stečajnog vjerovnika Borisa Mohorko</w:t>
      </w:r>
      <w:r>
        <w:t xml:space="preserve"> izjavljena po punomoćniku </w:t>
      </w:r>
      <w:r w:rsidR="00127C92">
        <w:t xml:space="preserve"> </w:t>
      </w:r>
      <w:r w:rsidRPr="00721E5F">
        <w:t>odvjetnik</w:t>
      </w:r>
      <w:r>
        <w:t>u</w:t>
      </w:r>
      <w:r w:rsidRPr="00721E5F">
        <w:t xml:space="preserve"> Nikol</w:t>
      </w:r>
      <w:r>
        <w:t>i</w:t>
      </w:r>
      <w:r w:rsidRPr="00721E5F">
        <w:t xml:space="preserve"> Prižmić </w:t>
      </w:r>
      <w:r>
        <w:t>protiv rješenja Trgovačkog</w:t>
      </w:r>
      <w:r w:rsidRPr="00721E5F">
        <w:t xml:space="preserve"> sud</w:t>
      </w:r>
      <w:r>
        <w:t>a u Splitu, Stalne službe</w:t>
      </w:r>
      <w:r w:rsidRPr="00721E5F">
        <w:t xml:space="preserve"> u Dubrovniku</w:t>
      </w:r>
      <w:r>
        <w:t xml:space="preserve"> pod posl.br. 18 St-518/2017-43 od 07. svibnja 2018.g.</w:t>
      </w:r>
      <w:r w:rsidRPr="00721E5F">
        <w:t xml:space="preserve"> </w:t>
      </w:r>
    </w:p>
    <w:p w:rsidRDefault="00721E5F" w:rsidP="00127C92" w:rsidR="00721E5F">
      <w:pPr>
        <w:ind w:firstLine="708"/>
        <w:jc w:val="both"/>
      </w:pP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282226" w:rsidR="009543D0" w:rsidRPr="00282226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6679CB" w:rsidP="006679CB" w:rsidR="006679CB">
      <w:pPr>
        <w:jc w:val="both"/>
      </w:pPr>
    </w:p>
    <w:p w:rsidRDefault="00127C92" w:rsidP="00127C92" w:rsidR="00127C92">
      <w:pPr>
        <w:ind w:firstLine="708"/>
        <w:jc w:val="both"/>
      </w:pPr>
      <w:r>
        <w:t>Tina Smolnikar  rođ. Mohorko i Ela Mohorko putem punomoćnika su obavijestile sud da je njihov otac</w:t>
      </w:r>
      <w:r w:rsidRPr="00127C92">
        <w:t xml:space="preserve"> Borisa Mohorko</w:t>
      </w:r>
      <w:r>
        <w:t xml:space="preserve"> umro dana 15.07.2017.g., te da ne priznaju nikakve radnje odvjetnika Nikole Prižmić poduzete nakon navedenog dana smrti njihovog oca.  Navedene činjenice je potvrdio i sam odvjetnik i raniji punomoćnik Nikola Prižmić u </w:t>
      </w:r>
      <w:r w:rsidR="00282226">
        <w:t xml:space="preserve">svom </w:t>
      </w:r>
      <w:r>
        <w:t>podnesku (l.s. 145)</w:t>
      </w:r>
    </w:p>
    <w:p w:rsidRDefault="00721E5F" w:rsidP="00127C92" w:rsidR="00721E5F">
      <w:pPr>
        <w:ind w:firstLine="708"/>
        <w:jc w:val="both"/>
      </w:pPr>
    </w:p>
    <w:p w:rsidRDefault="00721E5F" w:rsidP="00721E5F" w:rsidR="00127C92">
      <w:pPr>
        <w:ind w:firstLine="708"/>
        <w:jc w:val="both"/>
      </w:pPr>
      <w:r>
        <w:t xml:space="preserve">Sud je stoga donio rješenje St-518/2017-51 od 31. kolovoza 2018.g. kojim je ukinuo sve radnje koje je u postupku nad </w:t>
      </w:r>
      <w:r w:rsidRPr="00721E5F">
        <w:t>stečajnim dužnikom Stečajna masa iza  MOHORKO d.o.o. u stečaju, OIB: 34426559036</w:t>
      </w:r>
      <w:r>
        <w:t xml:space="preserve"> poduzeo odvjetnik Nikola Prižmić iz Blata u ime </w:t>
      </w:r>
      <w:r w:rsidRPr="00721E5F">
        <w:t>stečajnog vjerovnika Borisa Mohorko</w:t>
      </w:r>
      <w:r>
        <w:t xml:space="preserve"> nakon dana njegove smrti 15.07.2017.g.</w:t>
      </w:r>
    </w:p>
    <w:p w:rsidRDefault="00127C92" w:rsidP="00282226" w:rsidR="00127C92">
      <w:pPr>
        <w:jc w:val="both"/>
      </w:pPr>
      <w:r>
        <w:tab/>
      </w:r>
    </w:p>
    <w:p w:rsidRDefault="00127C92" w:rsidP="00282226" w:rsidR="00282226">
      <w:pPr>
        <w:ind w:firstLine="708"/>
        <w:jc w:val="both"/>
      </w:pPr>
      <w:r>
        <w:t xml:space="preserve"> </w:t>
      </w:r>
      <w:r w:rsidR="00282226">
        <w:t>Prema čl. 10</w:t>
      </w:r>
      <w:r w:rsidR="000A3921" w:rsidRPr="000A3921">
        <w:t xml:space="preserve"> </w:t>
      </w:r>
      <w:r w:rsidR="000A3921">
        <w:t>Stečajnog zakona (NN 71/15 i 104/17,</w:t>
      </w:r>
      <w:r w:rsidR="000A3921" w:rsidRPr="000A3921">
        <w:t xml:space="preserve"> dalje u tekstu SZ)</w:t>
      </w:r>
      <w:r w:rsidR="00282226">
        <w:t xml:space="preserve"> primjenjujući čl. 98 st.4 Zakona o </w:t>
      </w:r>
      <w:r w:rsidR="00282226" w:rsidRPr="00282226">
        <w:t>parničnom postupku (NN 53/91, 91/92, 111/99, 88/01, 117/03, 88/05, 2/07,  84/08, 123/08, 57/11</w:t>
      </w:r>
      <w:r w:rsidR="00282226">
        <w:t>,</w:t>
      </w:r>
      <w:r w:rsidR="00282226" w:rsidRPr="00282226">
        <w:t>148/11, 25/13, 89/14</w:t>
      </w:r>
      <w:r w:rsidR="00282226">
        <w:t xml:space="preserve"> u daljnjem tekstu: ZPP) koji propisuje da je s</w:t>
      </w:r>
      <w:r w:rsidR="00282226" w:rsidRPr="00282226">
        <w:t>ud dužan u tijeku cijelog postupka paziti je li osoba koja se pojavljuje kao pun</w:t>
      </w:r>
      <w:r w:rsidR="00282226">
        <w:t>omoćnik ovlaštena za zastupanje, a  a</w:t>
      </w:r>
      <w:r w:rsidR="00282226" w:rsidRPr="00282226">
        <w:t>ko sud utvrdi da osoba koja se pojavljuje kao punomoćnik nije ovlaštena za zastupanje, ukinut će parnične radnje što ih je ta osoba poduzela ako te radnje nije stranka naknadno odobrila</w:t>
      </w:r>
      <w:r w:rsidR="00282226">
        <w:t>.</w:t>
      </w:r>
    </w:p>
    <w:p w:rsidRDefault="00721E5F" w:rsidP="00282226" w:rsidR="00721E5F">
      <w:pPr>
        <w:ind w:firstLine="708"/>
        <w:jc w:val="both"/>
      </w:pPr>
      <w:r>
        <w:t xml:space="preserve"> </w:t>
      </w:r>
    </w:p>
    <w:p w:rsidRDefault="00721E5F" w:rsidP="00282226" w:rsidR="00721E5F">
      <w:pPr>
        <w:ind w:firstLine="708"/>
        <w:jc w:val="both"/>
      </w:pPr>
      <w:r>
        <w:lastRenderedPageBreak/>
        <w:t>Kako punomoćnik odvjetnik</w:t>
      </w:r>
      <w:r w:rsidRPr="00721E5F">
        <w:t xml:space="preserve"> Nikoli Prižmić</w:t>
      </w:r>
      <w:r>
        <w:t xml:space="preserve"> nije naknadno dobio odobrenje nasljednika </w:t>
      </w:r>
      <w:r w:rsidRPr="00721E5F">
        <w:t>stečajnog vjerovnika Borisa Mohorko</w:t>
      </w:r>
      <w:r>
        <w:t>, smatra se da je žalba podnesena od neovlaštene osobe, a sve u smislu čl. 358 ZPP-a.</w:t>
      </w:r>
    </w:p>
    <w:p w:rsidRDefault="000A3921" w:rsidP="000A3921" w:rsidR="000A3921">
      <w:pPr>
        <w:ind w:firstLine="708"/>
        <w:jc w:val="both"/>
      </w:pPr>
    </w:p>
    <w:p w:rsidRDefault="00D151FA" w:rsidP="009543D0" w:rsidR="008B5CAB">
      <w:pPr>
        <w:jc w:val="both"/>
      </w:pPr>
      <w:r>
        <w:tab/>
      </w:r>
      <w:r w:rsidR="009543D0" w:rsidRPr="005153ED">
        <w:t>Zbog navedenog, na temelju spomenutih propisa, odlučeno je kao u izreci.</w:t>
      </w:r>
    </w:p>
    <w:p w:rsidRDefault="00EE75CA" w:rsidP="009543D0" w:rsidR="00EE75CA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721E5F">
        <w:rPr>
          <w:b/>
        </w:rPr>
        <w:t>04</w:t>
      </w:r>
      <w:r w:rsidR="003D0C55">
        <w:rPr>
          <w:b/>
        </w:rPr>
        <w:t xml:space="preserve">. </w:t>
      </w:r>
      <w:r w:rsidR="00721E5F">
        <w:rPr>
          <w:b/>
        </w:rPr>
        <w:t>rujn</w:t>
      </w:r>
      <w:r w:rsidR="00282226">
        <w:rPr>
          <w:b/>
        </w:rPr>
        <w:t>a</w:t>
      </w:r>
      <w:r w:rsidRPr="005153ED">
        <w:rPr>
          <w:b/>
        </w:rPr>
        <w:t xml:space="preserve"> 201</w:t>
      </w:r>
      <w:r w:rsidR="0042320D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  <w:r w:rsidR="0042320D">
        <w:rPr>
          <w:b/>
        </w:rPr>
        <w:t>:</w:t>
      </w:r>
    </w:p>
    <w:p w:rsidRDefault="001D7B31" w:rsidP="0042320D" w:rsidR="001D7B31" w:rsidRPr="005153ED">
      <w:pPr>
        <w:pStyle w:val="Tijeloteksta"/>
        <w:jc w:val="both"/>
        <w:rPr>
          <w:b/>
        </w:rPr>
      </w:pPr>
      <w:r w:rsidRPr="005153ED">
        <w:t xml:space="preserve">Protiv ovog rješenja dopušteno je izjaviti žalbu. </w:t>
      </w:r>
      <w:r w:rsidR="0042320D" w:rsidRPr="0042320D">
        <w:t xml:space="preserve">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</w:t>
      </w:r>
      <w:r w:rsidR="0042320D">
        <w:t>mrežnoj stranici e-oglasna ploča suda.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42320D">
      <w:r w:rsidRPr="003D0C55">
        <w:t xml:space="preserve">- </w:t>
      </w:r>
      <w:r w:rsidR="006C7F48" w:rsidRPr="003D0C55">
        <w:t xml:space="preserve">mrežna stranica </w:t>
      </w:r>
      <w:r w:rsidR="0042320D">
        <w:t xml:space="preserve">e </w:t>
      </w:r>
      <w:r w:rsidRPr="003D0C55">
        <w:t>oglasna ploča suda</w:t>
      </w:r>
    </w:p>
    <w:p w:rsidRDefault="00282226" w:rsidP="0042320D" w:rsidR="0042320D">
      <w:r>
        <w:t>- stečajni upravitelj</w:t>
      </w:r>
      <w:r w:rsidR="00E83AD9">
        <w:t xml:space="preserve">, putem </w:t>
      </w:r>
      <w:r w:rsidR="00E83AD9" w:rsidRPr="00E83AD9">
        <w:t>e oglasna ploča suda</w:t>
      </w:r>
    </w:p>
    <w:p w:rsidRDefault="00282226" w:rsidP="0042320D" w:rsidR="00B25B3C">
      <w:r>
        <w:t xml:space="preserve">-vjerovnici nasljednici </w:t>
      </w:r>
      <w:r w:rsidR="0042320D">
        <w:t xml:space="preserve"> B. Moh</w:t>
      </w:r>
      <w:r>
        <w:t>orko:</w:t>
      </w:r>
      <w:r w:rsidRPr="00282226">
        <w:t xml:space="preserve"> Tina Smolnikar  rođ. Mohorko i Ela Mohorko</w:t>
      </w:r>
      <w:r w:rsidR="00E83AD9">
        <w:t xml:space="preserve"> putem </w:t>
      </w:r>
      <w:r w:rsidR="00E83AD9" w:rsidRPr="00E83AD9">
        <w:t>e oglasna ploča suda</w:t>
      </w:r>
      <w:r w:rsidR="00E83AD9">
        <w:t xml:space="preserve"> </w:t>
      </w:r>
    </w:p>
    <w:p w:rsidRDefault="00282226" w:rsidP="0042320D" w:rsidR="003D0C55">
      <w:r>
        <w:t>-</w:t>
      </w:r>
      <w:r w:rsidR="0042320D">
        <w:t xml:space="preserve"> </w:t>
      </w:r>
      <w:r w:rsidR="00E83AD9">
        <w:t xml:space="preserve">raniji </w:t>
      </w:r>
      <w:r w:rsidR="0042320D">
        <w:t xml:space="preserve">punomoćnik vjerovnika Nikola Prižmić, odvjetnik u Blatu, </w:t>
      </w:r>
      <w:r w:rsidR="00E83AD9" w:rsidRPr="00E83AD9">
        <w:t>putem e oglasna ploča suda</w:t>
      </w:r>
    </w:p>
    <w:p w:rsidRDefault="00E83AD9" w:rsidP="0042320D" w:rsidR="00E83AD9" w:rsidRPr="003D0C55"/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8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721E5F">
      <w:rPr>
        <w:rFonts w:hAnsi="Book Antiqua" w:ascii="Book Antiqua"/>
        <w:b/>
        <w:sz w:val="20"/>
        <w:szCs w:val="20"/>
      </w:rPr>
      <w:t>Posl. br. 18 St-518/2017-54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2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15BEB"/>
    <w:rsid w:val="0002360C"/>
    <w:rsid w:val="00050A6E"/>
    <w:rsid w:val="000531F5"/>
    <w:rsid w:val="00062A4B"/>
    <w:rsid w:val="00066300"/>
    <w:rsid w:val="000750F1"/>
    <w:rsid w:val="000A3921"/>
    <w:rsid w:val="000D330B"/>
    <w:rsid w:val="000E3E06"/>
    <w:rsid w:val="000E67BB"/>
    <w:rsid w:val="000F1661"/>
    <w:rsid w:val="000F6F9A"/>
    <w:rsid w:val="00124E7D"/>
    <w:rsid w:val="00126C37"/>
    <w:rsid w:val="00127C92"/>
    <w:rsid w:val="0014197F"/>
    <w:rsid w:val="00162766"/>
    <w:rsid w:val="00164A6F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2226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320D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679CB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21E5F"/>
    <w:rsid w:val="00733350"/>
    <w:rsid w:val="00747C5B"/>
    <w:rsid w:val="00755A4D"/>
    <w:rsid w:val="00790D87"/>
    <w:rsid w:val="0079665F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1D30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25B3C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658D5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34453"/>
    <w:rsid w:val="00E430B8"/>
    <w:rsid w:val="00E55540"/>
    <w:rsid w:val="00E7471A"/>
    <w:rsid w:val="00E83AD9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8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8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8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8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8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8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8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8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nanadna dioba St-664/2015</izvorni_sadrzaj>
    <derivirana_varijabla naziv="DomainObject.Predmet.Opis_1">nanadna dioba St-664/2015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Stečajna masa iza MOHORKO d.o.o. za turizam i usluge u stečaju zastupanog po punomoćniku Ante Gabelica, stečajni upravitelj</izvorni_sadrzaj>
    <derivirana_varijabla naziv="DomainObject.Predmet.ProtustrankaFormated_1">  Stečajna masa iza MOHORKO d.o.o. za turizam i usluge u stečaju zastupanog po punomoćniku Ante Gabelica, stečajni upravitelj</derivirana_varijabla>
  </DomainObject.Predmet.ProtustrankaFormated>
  <DomainObject.Predmet.ProtustrankaFormatedOIB>
    <izvorni_sadrzaj>  Stečajna masa iza MOHORKO d.o.o. za turizam i usluge u stečaju, OIB 34426559036 zastupanog po punomoćniku Ante Gabelica, stečajni upravitelj</izvorni_sadrzaj>
    <derivirana_varijabla naziv="DomainObject.Predmet.ProtustrankaFormatedOIB_1">  Stečajna masa iza MOHORKO d.o.o. za turizam i usluge u stečaju, OIB 34426559036 zastupanog po punomoćniku Ante Gabelica, stečajni upravitelj</derivirana_varijabla>
  </DomainObject.Predmet.ProtustrankaFormatedOIB>
  <DomainObject.Predmet.ProtustrankaFormatedWithAdress>
    <izvorni_sadrzaj> Stečajna masa iza MOHORKO d.o.o. za turizam i usluge u stečaju, Ruđera Boškovića 7/125, 21000 Split zastupanog po punomoćniku Ante Gabelica, stečajni upravitelj</izvorni_sadrzaj>
    <derivirana_varijabla naziv="DomainObject.Predmet.ProtustrankaFormatedWithAdress_1"> Stečajna masa iza MOHORKO d.o.o. za turizam i usluge u stečaju, Ruđera Boškovića 7/125, 21000 Split zastupanog po punomoćniku Ante Gabelica, stečajni upravitelj</derivirana_varijabla>
  </DomainObject.Predmet.ProtustrankaFormatedWithAdress>
  <DomainObject.Predmet.ProtustrankaFormatedWithAdressOIB>
    <izvorni_sadrzaj> Stečajna masa iza MOHORKO d.o.o. za turizam i usluge u stečaju, OIB 34426559036, Ruđera Boškovića 7/125, 21000 Split zastupanog po punomoćniku Ante Gabelica, stečajni upravitelj</izvorni_sadrzaj>
    <derivirana_varijabla naziv="DomainObject.Predmet.ProtustrankaFormatedWithAdressOIB_1"> Stečajna masa iza MOHORKO d.o.o. za turizam i usluge u stečaju, OIB 34426559036, Ruđera Boškovića 7/125, 21000 Split zastupanog po punomoćniku Ante Gabelica, stečajni upravitelj</derivirana_varijabla>
  </DomainObject.Predmet.ProtustrankaFormatedWithAdressOIB>
  <DomainObject.Predmet.ProtustrankaWithAdress>
    <izvorni_sadrzaj>Stečajna masa iza MOHORKO d.o.o. za turizam i usluge u stečaju Ruđera Boškovića 7/125, 21000 Split</izvorni_sadrzaj>
    <derivirana_varijabla naziv="DomainObject.Predmet.ProtustrankaWithAdress_1">Stečajna masa iza MOHORKO d.o.o. za turizam i usluge u stečaju Ruđera Boškovića 7/125, 21000 Split</derivirana_varijabla>
  </DomainObject.Predmet.ProtustrankaWithAdress>
  <DomainObject.Predmet.ProtustrankaWithAdressOIB>
    <izvorni_sadrzaj>Stečajna masa iza MOHORKO d.o.o. za turizam i usluge u stečaju, OIB 34426559036, Ruđera Boškovića 7/125, 21000 Split</izvorni_sadrzaj>
    <derivirana_varijabla naziv="DomainObject.Predmet.ProtustrankaWithAdressOIB_1">Stečajna masa iza MOHORKO d.o.o. za turizam i usluge u stečaju, OIB 34426559036, Ruđera Boškovića 7/125, 21000 Split</derivirana_varijabla>
  </DomainObject.Predmet.ProtustrankaWithAdressOIB>
  <DomainObject.Predmet.ProtustrankaNazivFormated>
    <izvorni_sadrzaj>Stečajna masa iza MOHORKO d.o.o. za turizam i usluge u stečaju</izvorni_sadrzaj>
    <derivirana_varijabla naziv="DomainObject.Predmet.ProtustrankaNazivFormated_1">Stečajna masa iza MOHORKO d.o.o. za turizam i usluge u stečaju</derivirana_varijabla>
  </DomainObject.Predmet.ProtustrankaNazivFormated>
  <DomainObject.Predmet.ProtustrankaNazivFormatedOIB>
    <izvorni_sadrzaj>Stečajna masa iza MOHORKO d.o.o. za turizam i usluge u stečaju, OIB 34426559036</izvorni_sadrzaj>
    <derivirana_varijabla naziv="DomainObject.Predmet.ProtustrankaNazivFormatedOIB_1">Stečajna masa iza MOHORKO d.o.o. za turizam i usluge u stečaju, OIB 34426559036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Mohorko</izvorni_sadrzaj>
    <derivirana_varijabla naziv="DomainObject.Predmet.StrankaFormated_1">  Boris Mohorko</derivirana_varijabla>
  </DomainObject.Predmet.StrankaFormated>
  <DomainObject.Predmet.StrankaFormatedOIB>
    <izvorni_sadrzaj>  Boris Mohorko</izvorni_sadrzaj>
    <derivirana_varijabla naziv="DomainObject.Predmet.StrankaFormatedOIB_1">  Boris Mohorko</derivirana_varijabla>
  </DomainObject.Predmet.StrankaFormatedOIB>
  <DomainObject.Predmet.StrankaFormatedWithAdress>
    <izvorni_sadrzaj> Boris Mohorko, Jarška cesta 22, 0 Ljubljana</izvorni_sadrzaj>
    <derivirana_varijabla naziv="DomainObject.Predmet.StrankaFormatedWithAdress_1"> Boris Mohorko, Jarška cesta 22, 0 Ljubljana</derivirana_varijabla>
  </DomainObject.Predmet.StrankaFormatedWithAdress>
  <DomainObject.Predmet.StrankaFormatedWithAdressOIB>
    <izvorni_sadrzaj> Boris Mohorko, Jarška cesta 22, 0 Ljubljana</izvorni_sadrzaj>
    <derivirana_varijabla naziv="DomainObject.Predmet.StrankaFormatedWithAdressOIB_1"> Boris Mohorko, Jarška cesta 22, 0 Ljubljana</derivirana_varijabla>
  </DomainObject.Predmet.StrankaFormatedWithAdressOIB>
  <DomainObject.Predmet.StrankaWithAdress>
    <izvorni_sadrzaj>Boris Mohorko Jarška cesta 22,0 Ljubljana</izvorni_sadrzaj>
    <derivirana_varijabla naziv="DomainObject.Predmet.StrankaWithAdress_1">Boris Mohorko Jarška cesta 22,0 Ljubljana</derivirana_varijabla>
  </DomainObject.Predmet.StrankaWithAdress>
  <DomainObject.Predmet.StrankaWithAdressOIB>
    <izvorni_sadrzaj>Boris Mohorko, Jarška cesta 22,0 Ljubljana</izvorni_sadrzaj>
    <derivirana_varijabla naziv="DomainObject.Predmet.StrankaWithAdressOIB_1">Boris Mohorko, Jarška cesta 22,0 Ljubljana</derivirana_varijabla>
  </DomainObject.Predmet.StrankaWithAdressOIB>
  <DomainObject.Predmet.StrankaNazivFormated>
    <izvorni_sadrzaj>Boris Mohorko</izvorni_sadrzaj>
    <derivirana_varijabla naziv="DomainObject.Predmet.StrankaNazivFormated_1">Boris Mohorko</derivirana_varijabla>
  </DomainObject.Predmet.StrankaNazivFormated>
  <DomainObject.Predmet.StrankaNazivFormatedOIB>
    <izvorni_sadrzaj>Boris Mohorko</izvorni_sadrzaj>
    <derivirana_varijabla naziv="DomainObject.Predmet.StrankaNazivFormatedOIB_1">Boris Mohorko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Boris Mohorko</item>
    </izvorni_sadrzaj>
    <derivirana_varijabla naziv="DomainObject.Predmet.StrankaListFormated_1">
      <item>Boris Mohorko</item>
    </derivirana_varijabla>
  </DomainObject.Predmet.StrankaListFormated>
  <DomainObject.Predmet.StrankaListFormatedOIB>
    <izvorni_sadrzaj>
      <item>Boris Mohorko</item>
    </izvorni_sadrzaj>
    <derivirana_varijabla naziv="DomainObject.Predmet.StrankaListFormatedOIB_1">
      <item>Boris Mohorko</item>
    </derivirana_varijabla>
  </DomainObject.Predmet.StrankaListFormatedOIB>
  <DomainObject.Predmet.StrankaListFormatedWithAdress>
    <izvorni_sadrzaj>
      <item>Boris Mohorko, Jarška cesta 22, 0 Ljubljana</item>
    </izvorni_sadrzaj>
    <derivirana_varijabla naziv="DomainObject.Predmet.StrankaListFormatedWithAdress_1">
      <item>Boris Mohorko, Jarška cesta 22, 0 Ljubljana</item>
    </derivirana_varijabla>
  </DomainObject.Predmet.StrankaListFormatedWithAdress>
  <DomainObject.Predmet.StrankaListFormatedWithAdressOIB>
    <izvorni_sadrzaj>
      <item>Boris Mohorko, Jarška cesta 22, 0 Ljubljana</item>
    </izvorni_sadrzaj>
    <derivirana_varijabla naziv="DomainObject.Predmet.StrankaListFormatedWithAdressOIB_1">
      <item>Boris Mohorko, Jarška cesta 22, 0 Ljubljana</item>
    </derivirana_varijabla>
  </DomainObject.Predmet.StrankaListFormatedWithAdressOIB>
  <DomainObject.Predmet.StrankaListNazivFormated>
    <izvorni_sadrzaj>
      <item>Boris Mohorko</item>
    </izvorni_sadrzaj>
    <derivirana_varijabla naziv="DomainObject.Predmet.StrankaListNazivFormated_1">
      <item>Boris Mohorko</item>
    </derivirana_varijabla>
  </DomainObject.Predmet.StrankaListNazivFormated>
  <DomainObject.Predmet.StrankaListNazivFormatedOIB>
    <izvorni_sadrzaj>
      <item>Boris Mohorko</item>
    </izvorni_sadrzaj>
    <derivirana_varijabla naziv="DomainObject.Predmet.StrankaListNazivFormatedOIB_1">
      <item>Boris Mohorko</item>
    </derivirana_varijabla>
  </DomainObject.Predmet.StrankaListNazivFormatedOIB>
  <DomainObject.Predmet.ProtuStrankaListFormated>
    <izvorni_sadrzaj>
      <item>Stečajna masa iza MOHORKO d.o.o. za turizam i usluge u stečaju zastupanog po punomoćniku Ante Gabelica, stečajni upravitelj</item>
    </izvorni_sadrzaj>
    <derivirana_varijabla naziv="DomainObject.Predmet.ProtuStrankaListFormated_1">
      <item>Stečajna masa iza MOHORKO d.o.o. za turizam i usluge u stečaju zastupanog po punomoćniku Ante Gabelica, stečajni upravitelj</item>
    </derivirana_varijabla>
  </DomainObject.Predmet.ProtuStrankaListFormated>
  <DomainObject.Predmet.ProtuStrankaListFormatedOIB>
    <izvorni_sadrzaj>
      <item>Stečajna masa iza MOHORKO d.o.o. za turizam i usluge u stečaju, OIB 34426559036 zastupanog po punomoćniku Ante Gabelica, stečajni upravitelj</item>
    </izvorni_sadrzaj>
    <derivirana_varijabla naziv="DomainObject.Predmet.ProtuStrankaListFormatedOIB_1">
      <item>Stečajna masa iza MOHORKO d.o.o. za turizam i usluge u stečaju, OIB 34426559036 zastupanog po punomoćniku Ante Gabelica, stečajni upravitelj</item>
    </derivirana_varijabla>
  </DomainObject.Predmet.ProtuStrankaListFormatedOIB>
  <DomainObject.Predmet.ProtuStrankaListFormatedWithAdress>
    <izvorni_sadrzaj>
      <item>Stečajna masa iza MOHORKO d.o.o. za turizam i usluge u stečaju, Ruđera Boškovića 7/125, 21000 Split zastupanog po punomoćniku Ante Gabelica, stečajni upravitelj</item>
    </izvorni_sadrzaj>
    <derivirana_varijabla naziv="DomainObject.Predmet.ProtuStrankaListFormatedWithAdress_1">
      <item>Stečajna masa iza MOHORKO d.o.o. za turizam i usluge u stečaju, Ruđera Boškovića 7/125, 21000 Split zastupanog po punomoćniku Ante Gabelica, stečajni upravitelj</item>
    </derivirana_varijabla>
  </DomainObject.Predmet.ProtuStrankaListFormatedWithAdress>
  <DomainObject.Predmet.ProtuStrankaListFormatedWithAdressOIB>
    <izvorni_sadrzaj>
      <item>Stečajna masa iza MOHORKO d.o.o. za turizam i usluge u stečaju, OIB 34426559036, Ruđera Boškovića 7/125, 21000 Split zastupanog po punomoćniku Ante Gabelica, stečajni upravitelj</item>
    </izvorni_sadrzaj>
    <derivirana_varijabla naziv="DomainObject.Predmet.ProtuStrankaListFormatedWithAdressOIB_1">
      <item>Stečajna masa iza MOHORKO d.o.o. za turizam i usluge u stečaju, OIB 34426559036, Ruđera Boškovića 7/125, 21000 Split zastupanog po punomoćniku Ante Gabelica, stečajni upravitelj</item>
    </derivirana_varijabla>
  </DomainObject.Predmet.ProtuStrankaListFormatedWithAdressOIB>
  <DomainObject.Predmet.ProtuStrankaListNazivFormated>
    <izvorni_sadrzaj>
      <item>Stečajna masa iza MOHORKO d.o.o. za turizam i usluge u stečaju</item>
    </izvorni_sadrzaj>
    <derivirana_varijabla naziv="DomainObject.Predmet.ProtuStrankaListNazivFormated_1">
      <item>Stečajna masa iza MOHORKO d.o.o. za turizam i usluge u stečaju</item>
    </derivirana_varijabla>
  </DomainObject.Predmet.ProtuStrankaListNazivFormated>
  <DomainObject.Predmet.ProtuStrankaListNazivFormatedOIB>
    <izvorni_sadrzaj>
      <item>Stečajna masa iza MOHORKO d.o.o. za turizam i usluge u stečaju, OIB 34426559036</item>
    </izvorni_sadrzaj>
    <derivirana_varijabla naziv="DomainObject.Predmet.ProtuStrankaListNazivFormatedOIB_1">
      <item>Stečajna masa iza MOHORKO d.o.o. za turizam i usluge u stečaju, OIB 34426559036</item>
    </derivirana_varijabla>
  </DomainObject.Predmet.ProtuStrankaListNazivFormatedOIB>
  <DomainObject.Predmet.OstaliListFormated>
    <izvorni_sadrzaj>
      <item>Ante Gabelica, stečajni upravitelj punomoćnik sudionika u postupku Stečajna masa iza MOHORKO d.o.o. za turizam i usluge u stečaju</item>
      <item>odvjetnik Andrija Bagarić</item>
    </izvorni_sadrzaj>
    <derivirana_varijabla naziv="DomainObject.Predmet.OstaliListFormated_1">
      <item>Ante Gabelica, stečajni upravitelj punomoćnik sudionika u postupku Stečajna masa iza MOHORKO d.o.o. za turizam i usluge u stečaju</item>
      <item>odvjetnik Andrija Bagarić</item>
    </derivirana_varijabla>
  </DomainObject.Predmet.OstaliListFormated>
  <DomainObject.Predmet.OstaliListFormatedOIB>
    <izvorni_sadrzaj>
      <item>Ante Gabelica, stečajni upravitelj, OIB 68765596631 punomoćnik sudionika u postupku Stečajna masa iza MOHORKO d.o.o. za turizam i usluge u stečaju</item>
      <item>odvjetnik Andrija Bagarić</item>
    </izvorni_sadrzaj>
    <derivirana_varijabla naziv="DomainObject.Predmet.OstaliListFormatedOIB_1">
      <item>Ante Gabelica, stečajni upravitelj, OIB 68765596631 punomoćnik sudionika u postupku Stečajna masa iza MOHORKO d.o.o. za turizam i usluge u stečaju</item>
      <item>odvjetnik Andrija Bagarić</item>
    </derivirana_varijabla>
  </DomainObject.Predmet.OstaliListFormatedOIB>
  <DomainObject.Predmet.OstaliListFormatedWithAdress>
    <izvorni_sadrzaj>
      <item>Ante Gabelica, stečajni upravitelj, Oca Gabrića 28, 21000 Split punomoćnik sudionika u postupku Stečajna masa iza MOHORKO d.o.o. za turizam i usluge u stečaju</item>
      <item>odvjetnik Andrija Bagarić, Vončinina 6, 10000 Zagreb</item>
    </izvorni_sadrzaj>
    <derivirana_varijabla naziv="DomainObject.Predmet.OstaliListFormatedWithAdress_1">
      <item>Ante Gabelica, stečajni upravitelj, Oca Gabrića 28, 21000 Split punomoćnik sudionika u postupku Stečajna masa iza MOHORKO d.o.o. za turizam i usluge u stečaju</item>
      <item>odvjetnik Andrija Bagarić, Vončinina 6, 10000 Zagreb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Stečajna masa iza MOHORKO d.o.o. za turizam i usluge u stečaju</item>
      <item>odvjetnik Andrija Bagarić, Vončinina 6, 10000 Zagreb</item>
    </izvorni_sadrzaj>
    <derivirana_varijabla naziv="DomainObject.Predmet.OstaliListFormatedWithAdressOIB_1">
      <item>Ante Gabelica, stečajni upravitelj, OIB 68765596631, Oca Gabrića 28, 21000 Split punomoćnik sudionika u postupku Stečajna masa iza MOHORKO d.o.o. za turizam i usluge u stečaju</item>
      <item>odvjetnik Andrija Bagarić, Vončinina 6, 10000 Zagreb</item>
    </derivirana_varijabla>
  </DomainObject.Predmet.OstaliListFormatedWithAdressOIB>
  <DomainObject.Predmet.OstaliListNazivFormated>
    <izvorni_sadrzaj>
      <item>Ante Gabelica, stečajni upravitelj</item>
      <item>odvjetnik Andrija Bagarić</item>
    </izvorni_sadrzaj>
    <derivirana_varijabla naziv="DomainObject.Predmet.OstaliListNazivFormated_1">
      <item>Ante Gabelica, stečajni upravitelj</item>
      <item>odvjetnik Andrija Bagarić</item>
    </derivirana_varijabla>
  </DomainObject.Predmet.OstaliListNazivFormated>
  <DomainObject.Predmet.OstaliListNazivFormatedOIB>
    <izvorni_sadrzaj>
      <item>Ante Gabelica, stečajni upravitelj, OIB 68765596631</item>
      <item>odvjetnik Andrija Bagarić</item>
    </izvorni_sadrzaj>
    <derivirana_varijabla naziv="DomainObject.Predmet.OstaliListNazivFormatedOIB_1">
      <item>Ante Gabelica, stečajni upravitelj, OIB 68765596631</item>
      <item>odvjetnik Andrija Bagarić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Mohorko</izvorni_sadrzaj>
    <derivirana_varijabla naziv="DomainObject.Predmet.StrankaIDrugi_1">Boris Mohorko</derivirana_varijabla>
  </DomainObject.Predmet.StrankaIDrugi>
  <DomainObject.Predmet.ProtustrankaIDrugi>
    <izvorni_sadrzaj>Stečajna masa iza MOHORKO d.o.o. za turizam i usluge u stečaju</izvorni_sadrzaj>
    <derivirana_varijabla naziv="DomainObject.Predmet.ProtustrankaIDrugi_1">Stečajna masa iza MOHORKO d.o.o. za turizam i usluge u stečaju</derivirana_varijabla>
  </DomainObject.Predmet.ProtustrankaIDrugi>
  <DomainObject.Predmet.StrankaIDrugiAdressOIB>
    <izvorni_sadrzaj>Boris Mohorko, Jarška cesta 22, 0 Ljubljana</izvorni_sadrzaj>
    <derivirana_varijabla naziv="DomainObject.Predmet.StrankaIDrugiAdressOIB_1">Boris Mohorko, Jarška cesta 22, 0 Ljubljana</derivirana_varijabla>
  </DomainObject.Predmet.StrankaIDrugiAdressOIB>
  <DomainObject.Predmet.ProtustrankaIDrugiAdressOIB>
    <izvorni_sadrzaj>Stečajna masa iza MOHORKO d.o.o. za turizam i usluge u stečaju, OIB 34426559036, Ruđera Boškovića 7/125, 21000 Split</izvorni_sadrzaj>
    <derivirana_varijabla naziv="DomainObject.Predmet.ProtustrankaIDrugiAdressOIB_1">Stečajna masa iza MOHORKO d.o.o. za turizam i usluge u stečaju, OIB 34426559036,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Mohorko</item>
      <item>Stečajna masa iza MOHORKO d.o.o. za turizam i usluge u stečaju</item>
      <item>Ante Gabelica, stečajni upravitelj</item>
      <item>odvjetnik Andrija Bagarić</item>
    </izvorni_sadrzaj>
    <derivirana_varijabla naziv="DomainObject.Predmet.SudioniciListNaziv_1">
      <item>Boris Mohorko</item>
      <item>Stečajna masa iza MOHORKO d.o.o. za turizam i usluge u stečaju</item>
      <item>Ante Gabelica, stečajni upravitelj</item>
      <item>odvjetnik Andrija Bagarić</item>
    </derivirana_varijabla>
  </DomainObject.Predmet.SudioniciListNaziv>
  <DomainObject.Predmet.SudioniciListAdressOIB>
    <izvorni_sadrzaj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  <item>odvjetnik Andrija Bagarić, Vončinina 6,10000 Zagreb</item>
    </izvorni_sadrzaj>
    <derivirana_varijabla naziv="DomainObject.Predmet.SudioniciListAdressOIB_1"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  <item>odvjetnik Andrija Bagarić, Vončinina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34426559036</item>
      <item>, OIB 68765596631</item>
      <item>, OIB null</item>
    </izvorni_sadrzaj>
    <derivirana_varijabla naziv="DomainObject.Predmet.SudioniciListNazivOIB_1">
      <item>, OIB null</item>
      <item>, OIB 34426559036</item>
      <item>, OIB 68765596631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5E838-683C-49B0-8112-7D2D450936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2560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2018-09-04T10:49:00Z</dcterms:created>
  <dc:creator>stanka grcic</dc:creator>
  <cp:lastModifiedBy>Katarina Franković</cp:lastModifiedBy>
  <cp:lastPrinted>2018-08-31T07:57:00Z</cp:lastPrinted>
  <dcterms:modified xmlns:xsi="http://www.w3.org/2001/XMLSchema-instance" xsi:type="dcterms:W3CDTF">2018-09-04T10:51:00Z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odbačena žalba kao nedopuštena/nepotpuna/nepravodobna (rješenje - odbacuje se žalba  518 -17.docx)</vt:lpwstr>
  </prop:property>
  <prop:property name="CC_coloring" pid="5" fmtid="{D5CDD505-2E9C-101B-9397-08002B2CF9AE}">
    <vt:bool>false</vt:bool>
  </prop:property>
</prop:Properties>
</file>