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b70c" w14:paraId="1a0b70c" w:rsidRDefault="00487694" w:rsidP="00487694" w:rsidR="0048769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REPUBLIKA HRVATSKA                                                          Broj:7/ St-43/2015-</w:t>
      </w:r>
      <w:r w:rsidR="00A63069">
        <w:rPr>
          <w:b/>
        </w:rPr>
        <w:t>12</w:t>
      </w:r>
      <w:r w:rsidR="00C30688">
        <w:rPr>
          <w:b/>
        </w:rPr>
        <w:t>5</w:t>
      </w:r>
      <w:r>
        <w:rPr>
          <w:b/>
        </w:rPr>
        <w:t xml:space="preserve">     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TRGOVAČKI SUD U OSIJEKU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STALNA SLUŽBA U SLAVONSKOM BRODU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Trg pobjede 13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Slavonski Brod</w:t>
      </w:r>
    </w:p>
    <w:p w:rsidRDefault="00487694" w:rsidP="00487694" w:rsidR="00487694">
      <w:pPr>
        <w:jc w:val="both"/>
        <w:rPr>
          <w:b/>
        </w:rPr>
      </w:pPr>
    </w:p>
    <w:p w:rsidRDefault="00487694" w:rsidP="00487694" w:rsidR="0048769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87694" w:rsidP="00487694" w:rsidR="00487694">
      <w:pPr>
        <w:jc w:val="center"/>
        <w:rPr>
          <w:b/>
        </w:rPr>
      </w:pPr>
    </w:p>
    <w:p w:rsidRDefault="00487694" w:rsidP="00487694" w:rsidR="00487694">
      <w:pPr>
        <w:jc w:val="center"/>
      </w:pPr>
      <w:r>
        <w:rPr>
          <w:b/>
        </w:rPr>
        <w:t>R J E Š E N J E</w:t>
      </w:r>
    </w:p>
    <w:p w:rsidRDefault="00487694" w:rsidP="00487694" w:rsidR="00487694"/>
    <w:p w:rsidRDefault="00487694" w:rsidP="00487694" w:rsidR="00487694">
      <w:pPr>
        <w:ind w:firstLine="1440"/>
        <w:jc w:val="both"/>
      </w:pPr>
      <w:r>
        <w:t>TRGOVAČKI SUD U OSIJEKU, STALNA SLUŽBA U SLAVONSKOM BRODU, po stečajnoj sutkinji Mirni Vujčić, u stečajnom postupku nad stečajnim dužnikom MANIVA  društvo s ograničenom odgovornošću za trgovinu i graditeljstvo, skraćena tvrtka: MANIVA d.o.o.  Pakrac, ( Grad Pakrac) Hrvatskih velikana 19, OIB 10</w:t>
      </w:r>
      <w:r w:rsidR="00B939E9">
        <w:t>478288107, nakon provedene četvrte</w:t>
      </w:r>
      <w:r>
        <w:t xml:space="preserve"> elektroničke javne</w:t>
      </w:r>
      <w:r w:rsidR="00B939E9">
        <w:t xml:space="preserve"> dražbe u razdoblju od </w:t>
      </w:r>
      <w:r w:rsidR="00593EB1">
        <w:t>2. prosinca  2016. godine do 24</w:t>
      </w:r>
      <w:r w:rsidR="00B939E9">
        <w:t>. veljače  2017</w:t>
      </w:r>
      <w:r>
        <w:t>. godine radi unovčenja dijela imovine stečajnog dužnika opterećene razlučnim pravom, odlučujuć</w:t>
      </w:r>
      <w:r w:rsidR="00B42E90">
        <w:t>i o dosudi nekretnina, dana 2</w:t>
      </w:r>
      <w:r w:rsidR="00FE05E1">
        <w:t>1</w:t>
      </w:r>
      <w:r>
        <w:t xml:space="preserve">. </w:t>
      </w:r>
      <w:r w:rsidR="009177A4">
        <w:t>ožujka</w:t>
      </w:r>
      <w:r>
        <w:t xml:space="preserve"> 201</w:t>
      </w:r>
      <w:r w:rsidR="009177A4">
        <w:t>7</w:t>
      </w:r>
      <w:r>
        <w:t>. godine</w:t>
      </w:r>
    </w:p>
    <w:p w:rsidRDefault="00487694" w:rsidP="00487694" w:rsidR="00487694">
      <w:pPr>
        <w:jc w:val="both"/>
      </w:pPr>
    </w:p>
    <w:p w:rsidRDefault="00487694" w:rsidP="00487694" w:rsidR="00487694">
      <w:pPr>
        <w:jc w:val="center"/>
      </w:pPr>
      <w:r>
        <w:t>r i j e š i o   j e</w:t>
      </w:r>
    </w:p>
    <w:p w:rsidRDefault="00487694" w:rsidP="00487694" w:rsidR="00487694"/>
    <w:p w:rsidRDefault="00487694" w:rsidP="00C30688" w:rsidR="00510547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B939E9">
        <w:t xml:space="preserve"> </w:t>
      </w:r>
      <w:r>
        <w:t xml:space="preserve">Utvrđuje se da je nakon provedene </w:t>
      </w:r>
      <w:r w:rsidR="00510547">
        <w:t>četvrte</w:t>
      </w:r>
      <w:r>
        <w:t xml:space="preserve"> elektroničke javne dražbe radi prodaje nekretnina stečajnog dužnika opterećenih razlučnim pravom</w:t>
      </w:r>
      <w:r w:rsidR="00CA4AAB">
        <w:t xml:space="preserve"> ( identifikator predmeta prodaje 31</w:t>
      </w:r>
      <w:r w:rsidR="00C30688">
        <w:t>3</w:t>
      </w:r>
      <w:r w:rsidR="00CA4AAB">
        <w:t>)</w:t>
      </w:r>
      <w:r>
        <w:t xml:space="preserve"> kupac </w:t>
      </w:r>
      <w:r w:rsidR="00C30688" w:rsidRPr="00C30688">
        <w:t>VLAD</w:t>
      </w:r>
      <w:r w:rsidR="00C30688">
        <w:t>O</w:t>
      </w:r>
      <w:r w:rsidR="00C30688" w:rsidRPr="00C30688">
        <w:t xml:space="preserve"> AMIĆ vl. Obrta AUTOPRIJEVOZNIK VLADO AMIĆ, iz Badljevine, Kralja Tomislava 19, OIB 01862443850</w:t>
      </w:r>
      <w:r w:rsidR="00C30688">
        <w:t xml:space="preserve"> </w:t>
      </w:r>
      <w:r>
        <w:t>ponudio najve</w:t>
      </w:r>
      <w:r w:rsidR="00B939E9">
        <w:t>ću c</w:t>
      </w:r>
      <w:r w:rsidR="00C30688">
        <w:t>ijenu u iznosu od 2</w:t>
      </w:r>
      <w:r w:rsidR="00593EB1">
        <w:t>.00</w:t>
      </w:r>
      <w:r w:rsidR="00C30688">
        <w:t>1</w:t>
      </w:r>
      <w:r w:rsidR="00593EB1">
        <w:t>,0</w:t>
      </w:r>
      <w:r w:rsidR="00C30688">
        <w:t>0</w:t>
      </w:r>
      <w:r w:rsidR="00593EB1">
        <w:t xml:space="preserve"> Kn </w:t>
      </w:r>
      <w:r>
        <w:t xml:space="preserve">te da su ispunjene pretpostavke da mu se dosude </w:t>
      </w:r>
      <w:r w:rsidR="00510547">
        <w:t>nekretnine</w:t>
      </w:r>
      <w:r>
        <w:t xml:space="preserve"> </w:t>
      </w:r>
      <w:r w:rsidR="00510547">
        <w:t>i to:</w:t>
      </w:r>
    </w:p>
    <w:p w:rsidRDefault="00C30688" w:rsidP="00C30688" w:rsidR="00C30688">
      <w:pPr>
        <w:jc w:val="both"/>
      </w:pPr>
    </w:p>
    <w:p w:rsidRDefault="00FB7103" w:rsidP="00510547" w:rsidR="00510547" w:rsidRPr="00510547">
      <w:pPr>
        <w:jc w:val="both"/>
      </w:pPr>
      <w:r>
        <w:t xml:space="preserve">                        </w:t>
      </w:r>
      <w:r w:rsidR="00510547" w:rsidRPr="00510547">
        <w:t>nekretnine upisane u  zk.ul. 103</w:t>
      </w:r>
      <w:r w:rsidR="00C30688">
        <w:t>3</w:t>
      </w:r>
      <w:r w:rsidR="00510547" w:rsidRPr="00510547">
        <w:t xml:space="preserve"> k.o.Kusonje i to:</w:t>
      </w:r>
    </w:p>
    <w:p w:rsidRDefault="00510547" w:rsidP="00510547" w:rsidR="00510547" w:rsidRPr="00510547">
      <w:pPr>
        <w:jc w:val="both"/>
      </w:pPr>
    </w:p>
    <w:p w:rsidRDefault="00FB7103" w:rsidP="00510547" w:rsidR="00510547" w:rsidRPr="00510547">
      <w:pPr>
        <w:jc w:val="both"/>
      </w:pPr>
      <w:r>
        <w:t xml:space="preserve">                        </w:t>
      </w:r>
      <w:r w:rsidR="00510547" w:rsidRPr="00510547">
        <w:t>-  kč.br. 140</w:t>
      </w:r>
      <w:r w:rsidR="00C30688">
        <w:t>6/3</w:t>
      </w:r>
      <w:r w:rsidR="00510547" w:rsidRPr="00510547">
        <w:t>-</w:t>
      </w:r>
      <w:r w:rsidR="00C30688">
        <w:t xml:space="preserve"> industrijsko</w:t>
      </w:r>
      <w:r w:rsidR="00510547" w:rsidRPr="00510547">
        <w:t xml:space="preserve"> dvorište </w:t>
      </w:r>
      <w:r w:rsidR="00C30688">
        <w:t>sa 1126</w:t>
      </w:r>
      <w:r w:rsidR="00510547" w:rsidRPr="00510547">
        <w:t xml:space="preserve"> m2,</w:t>
      </w:r>
    </w:p>
    <w:p w:rsidRDefault="00B939E9" w:rsidP="00510547" w:rsidR="00B939E9">
      <w:pPr>
        <w:jc w:val="both"/>
      </w:pPr>
    </w:p>
    <w:p w:rsidRDefault="00B939E9" w:rsidP="00C30688" w:rsidR="00487694">
      <w:pPr>
        <w:jc w:val="both"/>
      </w:pPr>
      <w:r>
        <w:t xml:space="preserve">           </w:t>
      </w:r>
      <w:r>
        <w:tab/>
      </w:r>
      <w:r>
        <w:tab/>
      </w:r>
    </w:p>
    <w:p w:rsidRDefault="00487694" w:rsidP="00510547" w:rsidR="00510547">
      <w:pPr>
        <w:jc w:val="both"/>
      </w:pPr>
      <w:r>
        <w:t xml:space="preserve"> </w:t>
      </w:r>
      <w:r>
        <w:tab/>
        <w:t xml:space="preserve"> </w:t>
      </w:r>
      <w:r>
        <w:tab/>
        <w:t xml:space="preserve">II. Ponuditelju - kupcu </w:t>
      </w:r>
      <w:r w:rsidR="00C30688" w:rsidRPr="00C30688">
        <w:t>VLAD</w:t>
      </w:r>
      <w:r w:rsidR="00C30688">
        <w:t>I</w:t>
      </w:r>
      <w:r w:rsidR="00C30688" w:rsidRPr="00C30688">
        <w:t xml:space="preserve"> AMIĆ vl. Obrta AUTOPRIJEVOZNIK VLADO AMIĆ, iz Badljevine, Kralja Tomislava 19, OIB 01862443850</w:t>
      </w:r>
      <w:r>
        <w:t xml:space="preserve">  nastavno tome dosuđuju se </w:t>
      </w:r>
      <w:r w:rsidR="00510547">
        <w:t>nekretnine i to:</w:t>
      </w:r>
    </w:p>
    <w:p w:rsidRDefault="00C30688" w:rsidP="00510547" w:rsidR="00C30688">
      <w:pPr>
        <w:jc w:val="both"/>
      </w:pPr>
    </w:p>
    <w:p w:rsidRDefault="00C30688" w:rsidP="00C30688" w:rsidR="00C30688" w:rsidRPr="00C30688">
      <w:pPr>
        <w:jc w:val="both"/>
      </w:pPr>
      <w:r>
        <w:t xml:space="preserve"> </w:t>
      </w:r>
      <w:r>
        <w:tab/>
      </w:r>
      <w:r>
        <w:tab/>
      </w:r>
      <w:r w:rsidRPr="00C30688">
        <w:t>nekretnine upisane u  zk.ul. 1033 k.o.Kusonje i to:</w:t>
      </w:r>
    </w:p>
    <w:p w:rsidRDefault="00C30688" w:rsidP="00C30688" w:rsidR="00C30688" w:rsidRPr="00C30688">
      <w:pPr>
        <w:jc w:val="both"/>
      </w:pPr>
    </w:p>
    <w:p w:rsidRDefault="00C30688" w:rsidP="00510547" w:rsidR="00FB7103">
      <w:pPr>
        <w:jc w:val="both"/>
      </w:pPr>
      <w:r w:rsidRPr="00C30688">
        <w:t xml:space="preserve">                        -  kč.br. 1406/3- industrijsko dvorište sa 1126 m2,</w:t>
      </w:r>
    </w:p>
    <w:p w:rsidRDefault="00487694" w:rsidP="00510547" w:rsidR="00487694">
      <w:pPr>
        <w:jc w:val="both"/>
      </w:pPr>
    </w:p>
    <w:p w:rsidRDefault="00487694" w:rsidP="00487694" w:rsidR="00224122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</w:t>
      </w:r>
      <w:r w:rsidR="00FA51E1">
        <w:t xml:space="preserve"> </w:t>
      </w:r>
      <w:r w:rsidR="00510547" w:rsidRPr="003E2F89">
        <w:t>K</w:t>
      </w:r>
      <w:r w:rsidRPr="003E2F89">
        <w:t>upovnin</w:t>
      </w:r>
      <w:r w:rsidR="00510547" w:rsidRPr="003E2F89">
        <w:t>a</w:t>
      </w:r>
      <w:r w:rsidR="00FA51E1" w:rsidRPr="003E2F89">
        <w:t xml:space="preserve"> za</w:t>
      </w:r>
      <w:r w:rsidR="00FA51E1">
        <w:rPr>
          <w:b/>
        </w:rPr>
        <w:t xml:space="preserve"> </w:t>
      </w:r>
      <w:r>
        <w:t>nekretnine</w:t>
      </w:r>
      <w:r w:rsidR="00FA51E1">
        <w:t xml:space="preserve"> iz točke I  </w:t>
      </w:r>
      <w:r w:rsidR="00F868D1">
        <w:t>ovoga rješenja</w:t>
      </w:r>
      <w:r w:rsidR="003B1F9C">
        <w:t xml:space="preserve"> upis</w:t>
      </w:r>
      <w:r w:rsidR="00B42E90">
        <w:t>a</w:t>
      </w:r>
      <w:r w:rsidR="003B1F9C">
        <w:t>ne u z</w:t>
      </w:r>
      <w:r w:rsidR="006A54CD">
        <w:t>k</w:t>
      </w:r>
      <w:r w:rsidR="003B1F9C">
        <w:t>.ul. 103</w:t>
      </w:r>
      <w:r w:rsidR="00C30688">
        <w:t>3</w:t>
      </w:r>
      <w:r w:rsidR="003B1F9C">
        <w:t>. k.o. Kusonje</w:t>
      </w:r>
      <w:r w:rsidR="00F868D1">
        <w:t xml:space="preserve"> u izno</w:t>
      </w:r>
      <w:r w:rsidR="00FA51E1">
        <w:t>s</w:t>
      </w:r>
      <w:r w:rsidR="00F868D1">
        <w:t>u</w:t>
      </w:r>
      <w:r w:rsidR="00C30688">
        <w:t xml:space="preserve"> od 2</w:t>
      </w:r>
      <w:r w:rsidR="00FA51E1">
        <w:t xml:space="preserve">.001,00 Kn  </w:t>
      </w:r>
      <w:r w:rsidR="003E2F89">
        <w:t xml:space="preserve">platit će se iz sredstava </w:t>
      </w:r>
      <w:r w:rsidR="00224122">
        <w:t>koje je kupac</w:t>
      </w:r>
      <w:r w:rsidR="006E7B59">
        <w:t>-</w:t>
      </w:r>
      <w:r w:rsidR="00224122">
        <w:t xml:space="preserve"> ponuditelj </w:t>
      </w:r>
      <w:r w:rsidR="00C30688" w:rsidRPr="00C30688">
        <w:t xml:space="preserve">VLADO AMIĆ vl. Obrta AUTOPRIJEVOZNIK VLADO AMIĆ, iz Badljevine, Kralja Tomislava 19, OIB 01862443850 </w:t>
      </w:r>
      <w:r w:rsidR="006E7B59">
        <w:t xml:space="preserve"> </w:t>
      </w:r>
      <w:r w:rsidR="003E2F89">
        <w:t>polož</w:t>
      </w:r>
      <w:r w:rsidR="00224122">
        <w:t>io po osnovi</w:t>
      </w:r>
      <w:r w:rsidR="003E2F89">
        <w:t xml:space="preserve"> jamčevine na računu Financijske agencije broj </w:t>
      </w:r>
      <w:r w:rsidR="00224122">
        <w:t>HR3323900011300028779</w:t>
      </w:r>
      <w:r w:rsidR="006E7B59">
        <w:t>,</w:t>
      </w:r>
      <w:r w:rsidR="00224122" w:rsidRPr="00224122">
        <w:t xml:space="preserve"> a s obzirom da je novčani iznos uplaćen po osnovi jamčevine veći od </w:t>
      </w:r>
      <w:r w:rsidR="00B42E90">
        <w:t xml:space="preserve">iznosa </w:t>
      </w:r>
      <w:r w:rsidR="00224122" w:rsidRPr="00224122">
        <w:t>kupovnine</w:t>
      </w:r>
    </w:p>
    <w:p w:rsidRDefault="00EC5E84" w:rsidP="00487694" w:rsidR="00EC5E84">
      <w:pPr>
        <w:jc w:val="both"/>
      </w:pPr>
    </w:p>
    <w:p w:rsidRDefault="00224122" w:rsidP="009045AC" w:rsidR="005C5E05">
      <w:pPr>
        <w:jc w:val="right"/>
      </w:pPr>
      <w:r>
        <w:lastRenderedPageBreak/>
        <w:t xml:space="preserve"> </w:t>
      </w:r>
      <w:r>
        <w:tab/>
      </w:r>
      <w:r>
        <w:tab/>
      </w:r>
      <w:r w:rsidR="009045AC">
        <w:t xml:space="preserve">       </w:t>
      </w:r>
      <w:r w:rsidR="009045AC" w:rsidRPr="009045AC">
        <w:rPr>
          <w:b/>
        </w:rPr>
        <w:t>Broj:7/ St-43/2015-125</w:t>
      </w:r>
      <w:r w:rsidR="00B80751">
        <w:tab/>
      </w:r>
    </w:p>
    <w:p w:rsidRDefault="009045AC" w:rsidP="009045AC" w:rsidR="009045AC">
      <w:pPr>
        <w:jc w:val="right"/>
      </w:pPr>
    </w:p>
    <w:p w:rsidRDefault="00113E5E" w:rsidP="00487694" w:rsidR="00EC5E84">
      <w:pPr>
        <w:jc w:val="both"/>
      </w:pPr>
      <w:r>
        <w:tab/>
        <w:t xml:space="preserve">        </w:t>
      </w:r>
      <w:r w:rsidR="00BE02B7">
        <w:t xml:space="preserve"> </w:t>
      </w:r>
      <w:r w:rsidR="00BE02B7">
        <w:tab/>
      </w:r>
      <w:r>
        <w:t xml:space="preserve">Kupovnina </w:t>
      </w:r>
      <w:r w:rsidR="0016397E">
        <w:t>za nekretnine i</w:t>
      </w:r>
      <w:r w:rsidR="006A54CD">
        <w:t>z</w:t>
      </w:r>
      <w:r w:rsidR="0016397E">
        <w:t xml:space="preserve"> toč. I </w:t>
      </w:r>
      <w:r w:rsidR="00A57092">
        <w:t xml:space="preserve"> </w:t>
      </w:r>
      <w:r w:rsidR="0016397E">
        <w:t xml:space="preserve"> izreke rješenja </w:t>
      </w:r>
      <w:r>
        <w:t xml:space="preserve">ostaje na </w:t>
      </w:r>
      <w:r>
        <w:rPr>
          <w:b/>
        </w:rPr>
        <w:t>posebnom</w:t>
      </w:r>
      <w:r w:rsidRPr="00A65500">
        <w:rPr>
          <w:b/>
        </w:rPr>
        <w:t xml:space="preserve"> računu </w:t>
      </w:r>
      <w:r>
        <w:rPr>
          <w:b/>
        </w:rPr>
        <w:t xml:space="preserve">Agencije otvorenom za primitak </w:t>
      </w:r>
      <w:r w:rsidRPr="00A65500">
        <w:rPr>
          <w:b/>
        </w:rPr>
        <w:t>jamčevine</w:t>
      </w:r>
      <w:r>
        <w:t xml:space="preserve"> do primitka naloga suda za postupanje s novčanim sredstvima uplaćenim po osnovi jamčevine koja se uračunavaju u kupovni</w:t>
      </w:r>
      <w:r w:rsidR="0016397E">
        <w:t>nu.</w:t>
      </w:r>
    </w:p>
    <w:p w:rsidRDefault="00113E5E" w:rsidP="00487694" w:rsidR="00113E5E">
      <w:pPr>
        <w:jc w:val="both"/>
      </w:pPr>
    </w:p>
    <w:p w:rsidRDefault="00224122" w:rsidP="00487694" w:rsidR="00F868D1">
      <w:pPr>
        <w:jc w:val="both"/>
      </w:pPr>
      <w:r>
        <w:t xml:space="preserve"> </w:t>
      </w:r>
      <w:r>
        <w:tab/>
      </w:r>
      <w:r>
        <w:tab/>
      </w:r>
      <w:r w:rsidRPr="00224122">
        <w:t>Ostatak</w:t>
      </w:r>
      <w:r>
        <w:t xml:space="preserve"> sredstava po osnovi </w:t>
      </w:r>
      <w:r w:rsidR="005C5E05">
        <w:t>upl</w:t>
      </w:r>
      <w:r>
        <w:t>a</w:t>
      </w:r>
      <w:r w:rsidR="005C5E05">
        <w:t>ćen</w:t>
      </w:r>
      <w:r>
        <w:t>e</w:t>
      </w:r>
      <w:r w:rsidR="005C5E05">
        <w:t xml:space="preserve"> jamčevine koji </w:t>
      </w:r>
      <w:r w:rsidR="00925026">
        <w:t>je veći od iznos</w:t>
      </w:r>
      <w:r w:rsidR="00113E5E">
        <w:t>a</w:t>
      </w:r>
      <w:r w:rsidR="00925026">
        <w:t xml:space="preserve"> kupovnine</w:t>
      </w:r>
      <w:r>
        <w:t xml:space="preserve"> za nekretnine iz točke I.</w:t>
      </w:r>
      <w:r w:rsidR="00CA1AA5">
        <w:t xml:space="preserve"> izreke rješenja </w:t>
      </w:r>
      <w:r>
        <w:t xml:space="preserve"> </w:t>
      </w:r>
      <w:r w:rsidR="00BA19ED">
        <w:t>u iznosu od</w:t>
      </w:r>
      <w:r w:rsidR="00A57092">
        <w:t xml:space="preserve"> </w:t>
      </w:r>
      <w:r w:rsidR="00825435">
        <w:t>4.809,97</w:t>
      </w:r>
      <w:r w:rsidR="00A57092">
        <w:t xml:space="preserve"> Kn </w:t>
      </w:r>
      <w:r w:rsidR="00BA19ED">
        <w:t xml:space="preserve"> </w:t>
      </w:r>
      <w:r w:rsidR="00B42E90">
        <w:t xml:space="preserve">Financijska agencija </w:t>
      </w:r>
      <w:r>
        <w:t>vratiti</w:t>
      </w:r>
      <w:r w:rsidR="00B42E90">
        <w:t xml:space="preserve"> će</w:t>
      </w:r>
      <w:r>
        <w:t xml:space="preserve"> kupcu </w:t>
      </w:r>
      <w:r w:rsidR="00A57092" w:rsidRPr="00A57092">
        <w:t>VLAD</w:t>
      </w:r>
      <w:r w:rsidR="00A57092">
        <w:t>I</w:t>
      </w:r>
      <w:r w:rsidR="00A57092" w:rsidRPr="00A57092">
        <w:t xml:space="preserve"> AMIĆ vl. Obrta AUTOPRIJEVOZNIK VLADO AMIĆ, iz Badljevine, Kralja Tomislava 19, OIB 01862443850  </w:t>
      </w:r>
      <w:r>
        <w:t xml:space="preserve"> na račun naznačen na prijavi n</w:t>
      </w:r>
      <w:r w:rsidR="00B42E90">
        <w:t xml:space="preserve">a sudjelovanje, a u roku od osam dana od dana zaprimanja </w:t>
      </w:r>
      <w:r w:rsidR="00647EAB">
        <w:t>ovog rješenja s potvrdom</w:t>
      </w:r>
      <w:r w:rsidR="00B42E90">
        <w:t xml:space="preserve"> pravomoćnosti.</w:t>
      </w:r>
    </w:p>
    <w:p w:rsidRDefault="00224122" w:rsidP="00487694" w:rsidR="00224122">
      <w:pPr>
        <w:jc w:val="both"/>
      </w:pPr>
    </w:p>
    <w:p w:rsidRDefault="00224122" w:rsidP="00487694" w:rsidR="00F868D1">
      <w:pPr>
        <w:jc w:val="both"/>
      </w:pPr>
      <w:r>
        <w:tab/>
      </w:r>
      <w:r>
        <w:tab/>
        <w:t xml:space="preserve">IV. </w:t>
      </w:r>
      <w:r w:rsidR="006C46B6" w:rsidRPr="006C46B6">
        <w:t>Nalaže se Financijs</w:t>
      </w:r>
      <w:r w:rsidR="00B42E90">
        <w:t>koj agenciji</w:t>
      </w:r>
      <w:r w:rsidR="006C46B6" w:rsidRPr="006C46B6">
        <w:t xml:space="preserve"> ponuditel</w:t>
      </w:r>
      <w:r w:rsidR="00084CAA">
        <w:t>ju</w:t>
      </w:r>
      <w:r w:rsidR="006C46B6" w:rsidRPr="006C46B6">
        <w:t xml:space="preserve">  </w:t>
      </w:r>
      <w:r w:rsidR="00B42E90">
        <w:t>ADRIA NOVA d.o.o.</w:t>
      </w:r>
      <w:r w:rsidR="006C46B6">
        <w:t xml:space="preserve"> Rijeka, Ciottina ulica 22, </w:t>
      </w:r>
      <w:r w:rsidR="006C46B6" w:rsidRPr="006C46B6">
        <w:t xml:space="preserve"> </w:t>
      </w:r>
      <w:r w:rsidR="006C46B6">
        <w:t xml:space="preserve">OIB 14832702287 </w:t>
      </w:r>
      <w:r w:rsidR="00084CAA">
        <w:t xml:space="preserve"> </w:t>
      </w:r>
      <w:r w:rsidR="006C46B6" w:rsidRPr="006C46B6">
        <w:t>izvršiti povrat  uplaćene jamčevine za sudjelovanje na četvrtoj elektroničkoj javnoj dražbi radi prodaje nekretnina stečajnog dužnika upisanih u zk.ul.</w:t>
      </w:r>
      <w:r w:rsidR="00A57092">
        <w:t>1033</w:t>
      </w:r>
      <w:r w:rsidR="006C46B6" w:rsidRPr="006C46B6">
        <w:t xml:space="preserve"> k.o.</w:t>
      </w:r>
      <w:r w:rsidR="00A57092">
        <w:t xml:space="preserve"> Kusonje</w:t>
      </w:r>
      <w:r w:rsidR="006C46B6" w:rsidRPr="006C46B6">
        <w:t xml:space="preserve"> ( identifikator predmeta prodaje 31</w:t>
      </w:r>
      <w:r w:rsidR="00A57092">
        <w:t>3</w:t>
      </w:r>
      <w:r w:rsidR="006C46B6" w:rsidRPr="006C46B6">
        <w:t xml:space="preserve"> ) u ovoj pravn</w:t>
      </w:r>
      <w:r w:rsidR="00A57092">
        <w:t xml:space="preserve">oj stvari u iznosu od </w:t>
      </w:r>
      <w:r w:rsidR="00825435">
        <w:t>6.810,97</w:t>
      </w:r>
      <w:r w:rsidR="00A57092">
        <w:t xml:space="preserve"> </w:t>
      </w:r>
      <w:r w:rsidR="006C46B6" w:rsidRPr="006C46B6">
        <w:t>Kn koja je</w:t>
      </w:r>
      <w:r w:rsidR="00825435">
        <w:t xml:space="preserve"> e</w:t>
      </w:r>
      <w:r w:rsidR="006C46B6" w:rsidRPr="006C46B6">
        <w:t>videntirana na posebnom računu  Agencije broj HR33</w:t>
      </w:r>
      <w:r w:rsidR="00084CAA">
        <w:t>23900011300028779, na račun ovog</w:t>
      </w:r>
      <w:r w:rsidR="006C46B6" w:rsidRPr="006C46B6">
        <w:t xml:space="preserve"> ponuditelja naznačen u prijavi na sudjelovanje, a u roku od osam dana</w:t>
      </w:r>
      <w:r w:rsidR="00084CAA">
        <w:t xml:space="preserve"> od dana zapr</w:t>
      </w:r>
      <w:r w:rsidR="00113E5E">
        <w:t>imanja ovog rješenja s potvrdom</w:t>
      </w:r>
      <w:r w:rsidR="00084CAA">
        <w:t xml:space="preserve"> pravomoćnosti.</w:t>
      </w:r>
    </w:p>
    <w:p w:rsidRDefault="00113E5E" w:rsidP="00487694" w:rsidR="00084CAA">
      <w:pPr>
        <w:jc w:val="both"/>
      </w:pPr>
      <w:r>
        <w:t xml:space="preserve">  </w:t>
      </w:r>
      <w:r w:rsidR="00B42E90">
        <w:tab/>
      </w:r>
      <w:r w:rsidR="00B42E90">
        <w:tab/>
      </w:r>
      <w:r w:rsidR="001E767B">
        <w:t xml:space="preserve">             </w:t>
      </w:r>
    </w:p>
    <w:p w:rsidRDefault="00487694" w:rsidP="00510547" w:rsidR="002E7BB8">
      <w:pPr>
        <w:jc w:val="both"/>
      </w:pPr>
      <w:r>
        <w:t xml:space="preserve"> </w:t>
      </w:r>
      <w:r>
        <w:tab/>
        <w:t xml:space="preserve"> </w:t>
      </w:r>
      <w:r>
        <w:tab/>
        <w:t xml:space="preserve"> V. Određuje se upis prava vlasništva u korist kupca </w:t>
      </w:r>
      <w:r w:rsidR="00A57092" w:rsidRPr="00A57092">
        <w:t>VLAD</w:t>
      </w:r>
      <w:r w:rsidR="00A92D47">
        <w:t>E</w:t>
      </w:r>
      <w:r w:rsidR="00A57092" w:rsidRPr="00A57092">
        <w:t xml:space="preserve"> AMIĆ vl. Obrta AUTOPRIJEVOZNIK VLADO AMIĆ, iz Badljevine, Kralja Tomislava 19, OIB 01862443850  </w:t>
      </w:r>
      <w:r w:rsidR="00B80751">
        <w:t xml:space="preserve"> na nekretninama i to:</w:t>
      </w:r>
      <w:r w:rsidR="00510547">
        <w:t xml:space="preserve"> </w:t>
      </w:r>
    </w:p>
    <w:p w:rsidRDefault="00AA04DC" w:rsidP="00510547" w:rsidR="00AA04DC">
      <w:pPr>
        <w:jc w:val="both"/>
      </w:pPr>
    </w:p>
    <w:p w:rsidRDefault="00A57092" w:rsidP="00A57092" w:rsidR="00A57092" w:rsidRPr="00A57092">
      <w:pPr>
        <w:jc w:val="both"/>
      </w:pPr>
      <w:r>
        <w:t xml:space="preserve"> </w:t>
      </w:r>
      <w:r>
        <w:tab/>
      </w:r>
      <w:r>
        <w:tab/>
        <w:t xml:space="preserve">  </w:t>
      </w:r>
      <w:r w:rsidRPr="00A57092">
        <w:t>nekretnin</w:t>
      </w:r>
      <w:r w:rsidR="00E648F1">
        <w:t>ama</w:t>
      </w:r>
      <w:r w:rsidRPr="00A57092">
        <w:t xml:space="preserve"> upisan</w:t>
      </w:r>
      <w:r w:rsidR="00E648F1">
        <w:t>im</w:t>
      </w:r>
      <w:r w:rsidRPr="00A57092">
        <w:t xml:space="preserve"> u  zk.ul. 1033 k.o.Kusonje i to:</w:t>
      </w:r>
    </w:p>
    <w:p w:rsidRDefault="00A57092" w:rsidP="00A57092" w:rsidR="00A57092" w:rsidRPr="00A57092">
      <w:pPr>
        <w:jc w:val="both"/>
      </w:pPr>
    </w:p>
    <w:p w:rsidRDefault="00A57092" w:rsidP="00A57092" w:rsidR="00A57092" w:rsidRPr="00A57092">
      <w:pPr>
        <w:jc w:val="both"/>
      </w:pPr>
      <w:r w:rsidRPr="00A57092">
        <w:t xml:space="preserve">                        -  kč.br. 1406/3- industrijsko dvorište sa 1126 m2,</w:t>
      </w:r>
    </w:p>
    <w:p w:rsidRDefault="00510547" w:rsidP="00487694" w:rsidR="00510547">
      <w:pPr>
        <w:jc w:val="both"/>
      </w:pPr>
    </w:p>
    <w:p w:rsidRDefault="00487694" w:rsidP="00487694" w:rsidR="00487694">
      <w:pPr>
        <w:jc w:val="both"/>
      </w:pPr>
      <w:r>
        <w:t>a nakon pravomoćnosti ovoga rje</w:t>
      </w:r>
      <w:r w:rsidR="00084CAA">
        <w:t>šenja o dosudi</w:t>
      </w:r>
      <w:r w:rsidR="00B47637">
        <w:t>.</w:t>
      </w:r>
    </w:p>
    <w:p w:rsidRDefault="00487694" w:rsidP="00487694" w:rsidR="00487694">
      <w:pPr>
        <w:jc w:val="both"/>
      </w:pPr>
    </w:p>
    <w:p w:rsidRDefault="00487694" w:rsidP="00487694" w:rsidR="00487694">
      <w:pPr>
        <w:ind w:firstLine="1440"/>
        <w:jc w:val="both"/>
      </w:pPr>
      <w:r>
        <w:t>V</w:t>
      </w:r>
      <w:r w:rsidR="00EC5E84">
        <w:t>I</w:t>
      </w:r>
      <w:r w:rsidR="00B2665B">
        <w:t>.</w:t>
      </w:r>
      <w:r>
        <w:t xml:space="preserve"> Određuje se brisanje tereta i prava koja prestaju prodajom u zemljišnim knjigama i to</w:t>
      </w:r>
      <w:r w:rsidR="009D1343">
        <w:t xml:space="preserve"> na nekretninama upisanim u zk.ul. 103</w:t>
      </w:r>
      <w:r w:rsidR="00A57092">
        <w:t>3</w:t>
      </w:r>
      <w:r w:rsidR="009D1343">
        <w:t xml:space="preserve"> K.O Kusonje</w:t>
      </w:r>
      <w:r>
        <w:t>:</w:t>
      </w:r>
    </w:p>
    <w:p w:rsidRDefault="009D1343" w:rsidP="00487694" w:rsidR="009D1343">
      <w:pPr>
        <w:ind w:firstLine="1440"/>
        <w:jc w:val="both"/>
      </w:pPr>
    </w:p>
    <w:p w:rsidRDefault="00487694" w:rsidP="00487694" w:rsidR="00487694">
      <w:pPr>
        <w:jc w:val="both"/>
      </w:pPr>
      <w:r>
        <w:t xml:space="preserve">                      </w:t>
      </w:r>
      <w:r w:rsidR="0089576D">
        <w:t xml:space="preserve">  </w:t>
      </w:r>
      <w:r w:rsidR="008E79B8">
        <w:t xml:space="preserve">  N</w:t>
      </w:r>
      <w:r>
        <w:t>a listu B:</w:t>
      </w:r>
    </w:p>
    <w:p w:rsidRDefault="00A63069" w:rsidP="00487694" w:rsidR="00A63069">
      <w:pPr>
        <w:jc w:val="both"/>
      </w:pPr>
    </w:p>
    <w:p w:rsidRDefault="00B42E90" w:rsidP="00A63069" w:rsidR="00DC1F4F">
      <w:pPr>
        <w:jc w:val="both"/>
      </w:pPr>
      <w:r>
        <w:t xml:space="preserve">   </w:t>
      </w:r>
      <w:r w:rsidR="00EC5E84">
        <w:tab/>
      </w:r>
      <w:r w:rsidR="00EC5E84">
        <w:tab/>
      </w:r>
      <w:r w:rsidR="00567294">
        <w:t xml:space="preserve">  -r</w:t>
      </w:r>
      <w:r w:rsidR="00A63069">
        <w:t>edni broj 2.1.- broj Z-685/13-2 zabilježbe otvaranja postupka predsteč</w:t>
      </w:r>
      <w:r w:rsidR="00567294">
        <w:t>a</w:t>
      </w:r>
      <w:r w:rsidR="00A63069">
        <w:t>jne nagodbe na na nekretninama u A.upisane na temelju Rješenja Fine, Regionalnog centra Osijek, Klasa:UP-I/110/07/13-01/2987, Ur.broj:04-06-13-29</w:t>
      </w:r>
      <w:r w:rsidR="008C273F">
        <w:t>87-24 od 05. travnja 2013.godin</w:t>
      </w:r>
    </w:p>
    <w:p w:rsidRDefault="00DC1F4F" w:rsidP="00A63069" w:rsidR="00DC1F4F">
      <w:pPr>
        <w:jc w:val="both"/>
      </w:pPr>
    </w:p>
    <w:p w:rsidRDefault="00DC1F4F" w:rsidP="00A63069" w:rsidR="00A63069" w:rsidRPr="00A63069">
      <w:pPr>
        <w:jc w:val="both"/>
      </w:pPr>
      <w:r>
        <w:t xml:space="preserve"> </w:t>
      </w:r>
      <w:r>
        <w:tab/>
      </w:r>
      <w:r>
        <w:tab/>
      </w:r>
      <w:r w:rsidR="00A63069">
        <w:t>-</w:t>
      </w:r>
      <w:r w:rsidR="00A63069" w:rsidRPr="00A63069">
        <w:t>redni broj 1.2. – broj Z-2176/2015 – zabilježbe otvaranja stečajnog postupka na nekretninama u A upisane na temelju rješenja Trgovačkog suda u Osijeku, Stalne službe Trgovačkog suda u Osijeku Slavonski Brod broj: 7/St-43/2015-14 od 03. travnja 2015. godine.</w:t>
      </w:r>
    </w:p>
    <w:p w:rsidRDefault="00A63069" w:rsidP="00A63069" w:rsidR="00A63069">
      <w:pPr>
        <w:jc w:val="both"/>
      </w:pPr>
      <w:r w:rsidRPr="00A63069">
        <w:t xml:space="preserve">                      - redni broj 1.3. – broj– Z-9859/2015- zabilježbe prodaje na nekretninama u A, upisane na temelju rješenja Trgovačkog suda u Osijeku, Stalne službe Trgovačkog suda u Osijeku Slavonski Brod broj: 7/St-43/2015-54 od 02. listopada 2015. godine.</w:t>
      </w:r>
    </w:p>
    <w:p w:rsidRDefault="00A63069" w:rsidP="00487694" w:rsidR="00A63069">
      <w:pPr>
        <w:jc w:val="both"/>
      </w:pPr>
    </w:p>
    <w:p w:rsidRDefault="008C273F" w:rsidP="00487694" w:rsidR="008C273F">
      <w:pPr>
        <w:jc w:val="both"/>
      </w:pPr>
    </w:p>
    <w:p w:rsidRDefault="008C273F" w:rsidP="00487694" w:rsidR="008C273F">
      <w:pPr>
        <w:jc w:val="both"/>
      </w:pPr>
    </w:p>
    <w:p w:rsidRDefault="009045AC" w:rsidP="009045AC" w:rsidR="008C273F">
      <w:pPr>
        <w:jc w:val="right"/>
      </w:pPr>
      <w:r w:rsidRPr="009045AC">
        <w:rPr>
          <w:b/>
        </w:rPr>
        <w:lastRenderedPageBreak/>
        <w:t>Broj:7/ St-43/2015-125</w:t>
      </w:r>
    </w:p>
    <w:p w:rsidRDefault="0089576D" w:rsidP="00487694" w:rsidR="0089576D">
      <w:pPr>
        <w:jc w:val="both"/>
      </w:pPr>
      <w:r>
        <w:t xml:space="preserve"> </w:t>
      </w:r>
      <w:r>
        <w:tab/>
      </w:r>
      <w:r>
        <w:tab/>
        <w:t xml:space="preserve">  </w:t>
      </w:r>
      <w:r w:rsidR="003343B4">
        <w:t>N</w:t>
      </w:r>
      <w:r>
        <w:t>a listu C:</w:t>
      </w:r>
    </w:p>
    <w:p w:rsidRDefault="0089576D" w:rsidP="00487694" w:rsidR="0089576D">
      <w:pPr>
        <w:jc w:val="both"/>
      </w:pPr>
    </w:p>
    <w:p w:rsidRDefault="0089576D" w:rsidP="00487694" w:rsidR="0089576D">
      <w:pPr>
        <w:jc w:val="both"/>
      </w:pPr>
      <w:r>
        <w:t xml:space="preserve"> </w:t>
      </w:r>
      <w:r>
        <w:tab/>
      </w:r>
      <w:r>
        <w:tab/>
        <w:t>-redni broj 1.1.-broj Z-1343/06-uknjižbe</w:t>
      </w:r>
      <w:r w:rsidR="00F74C64">
        <w:t xml:space="preserve"> prava zaloga na nekretnine </w:t>
      </w:r>
      <w:r w:rsidR="00822363">
        <w:t>na</w:t>
      </w:r>
      <w:r w:rsidR="00F74C64">
        <w:t xml:space="preserve"> A</w:t>
      </w:r>
      <w:r>
        <w:t xml:space="preserve"> za kredit u iznosu od 3.000.000,00 kuna, u protuvrijednosti EUR-a, kamata i drugih troškova sukladno Ugovoru o kreditu za korist: H-ABDUCO d.o.o. Zagre</w:t>
      </w:r>
      <w:r w:rsidR="00F74C64">
        <w:t>b, OIB: 13667298928, Slavonska a</w:t>
      </w:r>
      <w:r>
        <w:t>venija 6A ,</w:t>
      </w:r>
      <w:r w:rsidR="00F74C64">
        <w:t xml:space="preserve"> </w:t>
      </w:r>
      <w:r>
        <w:t>izvršene po osnovi Ugovora o dugoročnom kreditu uz valutnu klauzulu iz Programa kreditiranja poticanja razvitka malog i srednjeg privatnog poduzetništva broj: 97022504/2006 od 23.06.2006.g.</w:t>
      </w:r>
    </w:p>
    <w:p w:rsidRDefault="0089576D" w:rsidP="00487694" w:rsidR="0089576D">
      <w:pPr>
        <w:jc w:val="both"/>
      </w:pPr>
    </w:p>
    <w:p w:rsidRDefault="0089576D" w:rsidP="00487694" w:rsidR="0089576D">
      <w:pPr>
        <w:jc w:val="both"/>
      </w:pPr>
      <w:r>
        <w:t xml:space="preserve">   </w:t>
      </w:r>
      <w:r>
        <w:tab/>
      </w:r>
      <w:r>
        <w:tab/>
        <w:t>-redni broj 1.3 – broj Z-5207/2014- zabilježbe, GLAVNI ULOŽAK, upisan u zk.ul.broj 3270.k.o. Pakrac</w:t>
      </w:r>
    </w:p>
    <w:p w:rsidRDefault="0089576D" w:rsidP="00487694" w:rsidR="0089576D">
      <w:pPr>
        <w:jc w:val="both"/>
      </w:pPr>
    </w:p>
    <w:p w:rsidRDefault="0089576D" w:rsidP="00487694" w:rsidR="0089576D">
      <w:pPr>
        <w:jc w:val="both"/>
      </w:pPr>
      <w:r>
        <w:t xml:space="preserve"> </w:t>
      </w:r>
      <w:r>
        <w:tab/>
      </w:r>
      <w:r>
        <w:tab/>
        <w:t>-redni broj 4.1.- broj Z-1647/10-uknjižbe prava zaloga na nekretninama u A.za kredit u iznosu od 543.850,00HRK (slovima: petstoče</w:t>
      </w:r>
      <w:r w:rsidR="00D82ADB">
        <w:t>trdesettritisućeosmastopedesetkuna) s naknadama prema Ugovoru, sve naknade promjenjive u skladu s aktima Vjerovnika, s kamatom po dospijeću u visini zakonske zatezne kamate određene za odnose iz trgovačkih ugovora, a koja je promjenjiva u skladu s propisima i trenutno iznosi 17% (slovima:sedamnaest posto) godišnje, odnosno redovnu kamatu u visini iz ovog članka ukoliko ista bude viša od zakonske zatezne kamate, naknadama, te s ostalim troškovima i uvjetima utvrđenim Ugovorom i sporazumom</w:t>
      </w:r>
      <w:r w:rsidR="00F74C64">
        <w:t xml:space="preserve"> za korist: PRIVREDNE BANKE</w:t>
      </w:r>
      <w:r w:rsidR="00AB4777">
        <w:t xml:space="preserve"> ZAGREB d.d., OIB 02535697732, Zagreb, Račkoga 6</w:t>
      </w:r>
      <w:r w:rsidR="00D82ADB">
        <w:t xml:space="preserve"> izvršene na temelju Sporazuma o zasnivanju založnog prava na nekretninama i pravu na neposrednu ovrhu od 23. </w:t>
      </w:r>
      <w:r w:rsidR="00AB4777">
        <w:t xml:space="preserve">rujna </w:t>
      </w:r>
      <w:r w:rsidR="00D82ADB">
        <w:t>2010.godine</w:t>
      </w:r>
    </w:p>
    <w:p w:rsidRDefault="00D82ADB" w:rsidP="00487694" w:rsidR="00D82ADB">
      <w:pPr>
        <w:jc w:val="both"/>
      </w:pPr>
    </w:p>
    <w:p w:rsidRDefault="00D82ADB" w:rsidP="00487694" w:rsidR="00D82ADB">
      <w:pPr>
        <w:jc w:val="both"/>
      </w:pPr>
      <w:r>
        <w:t xml:space="preserve">  </w:t>
      </w:r>
      <w:r>
        <w:tab/>
      </w:r>
      <w:r>
        <w:tab/>
        <w:t>-redni broj 5.1.- broj Z-1293/11 – uknjižbe prava zaloga na nekretninama u A. za iznos od 10.319,04 EUR-a (slovima:desettisućatristodevetnaest EUR-a i četiri centa), uvećano za pripadajuće kamate i sve ostale troškove, radi osiguranja tražbine Banke, za korist: H-ABDUCO d.o.o. Zagreb, OIB: 13667298928, Slavonska avenija 6a izvršene na temelju Ugovora o kreditu br. 841-51010448 sa Sporazumom o osiguranju novčane tražbine od 06.srpnja 2011.godine</w:t>
      </w:r>
    </w:p>
    <w:p w:rsidRDefault="00D82ADB" w:rsidP="00487694" w:rsidR="00D82ADB">
      <w:pPr>
        <w:jc w:val="both"/>
      </w:pPr>
    </w:p>
    <w:p w:rsidRDefault="00D82ADB" w:rsidP="00D82ADB" w:rsidR="00D82ADB">
      <w:pPr>
        <w:jc w:val="both"/>
      </w:pPr>
      <w:r>
        <w:t xml:space="preserve"> </w:t>
      </w:r>
      <w:r>
        <w:tab/>
      </w:r>
      <w:r>
        <w:tab/>
        <w:t xml:space="preserve">-redni broj 5.2. – </w:t>
      </w:r>
      <w:r w:rsidR="000E0E7A">
        <w:t>zabilježbe obveze brisanja hipoteka uknjiženih pod. posl.</w:t>
      </w:r>
      <w:r>
        <w:t>broj Z-1343/06</w:t>
      </w:r>
      <w:r w:rsidR="000E0E7A">
        <w:t>, Z-1647/10 i Z-1293/11</w:t>
      </w:r>
    </w:p>
    <w:p w:rsidRDefault="00AB4777" w:rsidP="00D82ADB" w:rsidR="00AB4777">
      <w:pPr>
        <w:jc w:val="both"/>
      </w:pPr>
    </w:p>
    <w:p w:rsidRDefault="00AB4777" w:rsidP="00D82ADB" w:rsidR="00AB4777">
      <w:pPr>
        <w:jc w:val="both"/>
      </w:pPr>
      <w:r>
        <w:t xml:space="preserve"> </w:t>
      </w:r>
      <w:r>
        <w:tab/>
      </w:r>
      <w:r>
        <w:tab/>
        <w:t>-redni broj 5.4 –broj  Z-5207/14 – zabilježbe</w:t>
      </w:r>
      <w:r w:rsidR="000B1BEF">
        <w:t>,</w:t>
      </w:r>
      <w:r>
        <w:t xml:space="preserve">  </w:t>
      </w:r>
      <w:r w:rsidR="00C70665">
        <w:t>GLAVNI</w:t>
      </w:r>
      <w:r>
        <w:t xml:space="preserve"> ULOŽAK</w:t>
      </w:r>
      <w:r w:rsidR="000B1BEF">
        <w:t>,</w:t>
      </w:r>
      <w:r>
        <w:t xml:space="preserve"> upisan u zk.ul. broj  103</w:t>
      </w:r>
      <w:r w:rsidR="00C70665">
        <w:t>1</w:t>
      </w:r>
      <w:r>
        <w:t xml:space="preserve"> k.o. Kusonje.</w:t>
      </w:r>
    </w:p>
    <w:p w:rsidRDefault="00AB4777" w:rsidP="00EC5E84" w:rsidR="00EC5E84">
      <w:r>
        <w:tab/>
      </w:r>
      <w:r>
        <w:tab/>
      </w:r>
    </w:p>
    <w:p w:rsidRDefault="00EC5E84" w:rsidP="00D82ADB" w:rsidR="00DC1F4F">
      <w:pPr>
        <w:jc w:val="both"/>
      </w:pPr>
      <w:r>
        <w:t xml:space="preserve"> </w:t>
      </w:r>
      <w:r>
        <w:tab/>
      </w:r>
      <w:r>
        <w:tab/>
      </w:r>
      <w:r w:rsidR="00AB4777">
        <w:t xml:space="preserve">-redni broj 6.1. - broj Z-632/13-2 – </w:t>
      </w:r>
      <w:r w:rsidR="000B1BEF">
        <w:t xml:space="preserve">predbilježbe </w:t>
      </w:r>
      <w:r w:rsidR="00AB4777">
        <w:t xml:space="preserve">ovršnog prava zaloga na nekretnine u A radi osiguranja novčane tražbine u iznosu od 140.576,90 Kn zajedno sa zakonskom zateznom kamatom tekućom od 21. </w:t>
      </w:r>
      <w:r w:rsidR="001714FC">
        <w:t>v</w:t>
      </w:r>
      <w:r w:rsidR="00AB4777">
        <w:t xml:space="preserve">eljače 2012.godine do isplate u korist: </w:t>
      </w:r>
    </w:p>
    <w:p w:rsidRDefault="00AB4777" w:rsidP="00D82ADB" w:rsidR="00AB4777">
      <w:pPr>
        <w:jc w:val="both"/>
      </w:pPr>
      <w:r>
        <w:t>REPUBLIKE HRVATSKE – za Ministarstvo financija, OIB: 52634238587 izvršene na temelju rješenja posl.br.: Ovr-544/13-2 od 02.travnja 2013.godine</w:t>
      </w:r>
    </w:p>
    <w:p w:rsidRDefault="00EC5E84" w:rsidP="00D82ADB" w:rsidR="00EC5E84">
      <w:pPr>
        <w:jc w:val="both"/>
      </w:pPr>
    </w:p>
    <w:p w:rsidRDefault="00AB4777" w:rsidP="00D82ADB" w:rsidR="00AB4777">
      <w:pPr>
        <w:jc w:val="both"/>
      </w:pPr>
      <w:r>
        <w:t xml:space="preserve"> </w:t>
      </w:r>
      <w:r>
        <w:tab/>
      </w:r>
      <w:r>
        <w:tab/>
        <w:t xml:space="preserve">-redni broj 6.4. – broj Z-791/13-2 – zabilježbe opravdanja predbilježbe u predmetu predlagatelja osiguranja Republike Hrvatske  za Ministarstvo financija kojom se predbilježba </w:t>
      </w:r>
      <w:r w:rsidR="000E734F">
        <w:t>pod poslovnim brojem Z-632/13-2 pretvara u uknjižbu prisilnog založnog prava izvršene na temelju pravomoćnog Rješenja  posl.br.:Ovr-544/13-2 od 02.travnja 2013.godine.</w:t>
      </w:r>
    </w:p>
    <w:p w:rsidRDefault="00E60DFA" w:rsidP="00D82ADB" w:rsidR="00E60DFA">
      <w:pPr>
        <w:jc w:val="both"/>
      </w:pPr>
    </w:p>
    <w:p w:rsidRDefault="00E60DFA" w:rsidP="00D82ADB" w:rsidR="00E60DFA">
      <w:pPr>
        <w:jc w:val="both"/>
      </w:pPr>
      <w:r>
        <w:t xml:space="preserve"> </w:t>
      </w:r>
      <w:r>
        <w:tab/>
      </w:r>
      <w:r>
        <w:tab/>
        <w:t>-redni broj 6.5. – zabilježbe ovršnosti tražbine radi čijeg je osiguranja uknjižba dopuštena po čl. 259 Ovršnog zakona.</w:t>
      </w:r>
    </w:p>
    <w:p w:rsidRDefault="009045AC" w:rsidP="009045AC" w:rsidR="00BD77B9">
      <w:pPr>
        <w:jc w:val="right"/>
      </w:pPr>
      <w:r w:rsidRPr="009045AC">
        <w:rPr>
          <w:b/>
        </w:rPr>
        <w:lastRenderedPageBreak/>
        <w:t>Broj:7/ St-43/2015-125</w:t>
      </w:r>
    </w:p>
    <w:p w:rsidRDefault="00487694" w:rsidP="00487694" w:rsidR="00487694">
      <w:pPr>
        <w:jc w:val="both"/>
      </w:pPr>
    </w:p>
    <w:p w:rsidRDefault="00487694" w:rsidP="00487694" w:rsidR="00487694">
      <w:pPr>
        <w:ind w:firstLine="1440"/>
        <w:jc w:val="both"/>
      </w:pPr>
      <w:r>
        <w:t>VI</w:t>
      </w:r>
      <w:r w:rsidR="00EC5E84">
        <w:t>I</w:t>
      </w:r>
      <w:r>
        <w:t xml:space="preserve">.  Nekretnine koje su predmetom ovog rješenja predat će se kupcu zaključkom o predaji nakon što ovo rješenje postaje </w:t>
      </w:r>
      <w:r w:rsidR="00AC4B27">
        <w:t>pravomoćno</w:t>
      </w:r>
      <w:r w:rsidR="00C856B7">
        <w:t>.</w:t>
      </w:r>
    </w:p>
    <w:p w:rsidRDefault="00487694" w:rsidP="00487694" w:rsidR="00487694">
      <w:pPr>
        <w:jc w:val="both"/>
      </w:pPr>
    </w:p>
    <w:p w:rsidRDefault="00487694" w:rsidP="000E20BA" w:rsidR="000E20BA">
      <w:pPr>
        <w:jc w:val="both"/>
      </w:pPr>
      <w:r>
        <w:t xml:space="preserve"> </w:t>
      </w:r>
      <w:r>
        <w:tab/>
      </w:r>
      <w:r>
        <w:tab/>
        <w:t>VI</w:t>
      </w:r>
      <w:r w:rsidR="00EC5E84">
        <w:t>I</w:t>
      </w:r>
      <w:r>
        <w:t>I. U zemljišnim knji</w:t>
      </w:r>
      <w:r w:rsidR="001A239D">
        <w:t>gama Općinskog suda u Bjelovaru</w:t>
      </w:r>
      <w:r>
        <w:t xml:space="preserve"> Zemljišnoknjižni odjel Pakrac, u  </w:t>
      </w:r>
      <w:r w:rsidR="000E20BA" w:rsidRPr="000E20BA">
        <w:t>zk.ul. 103</w:t>
      </w:r>
      <w:r w:rsidR="00785541">
        <w:t>3</w:t>
      </w:r>
      <w:r w:rsidR="000E20BA" w:rsidRPr="000E20BA">
        <w:t xml:space="preserve"> k.o.Kusonje i to:</w:t>
      </w:r>
    </w:p>
    <w:p w:rsidRDefault="00486265" w:rsidP="00785541" w:rsidR="00785541" w:rsidRPr="00785541">
      <w:pPr>
        <w:jc w:val="both"/>
      </w:pPr>
      <w:r>
        <w:t xml:space="preserve"> </w:t>
      </w:r>
      <w:r>
        <w:tab/>
      </w:r>
      <w:r>
        <w:tab/>
      </w:r>
      <w:r w:rsidR="00B2665B">
        <w:t xml:space="preserve">   </w:t>
      </w:r>
    </w:p>
    <w:p w:rsidRDefault="00785541" w:rsidP="00785541" w:rsidR="000E20BA">
      <w:pPr>
        <w:jc w:val="both"/>
      </w:pPr>
      <w:r w:rsidRPr="00785541">
        <w:t xml:space="preserve">                        -  kč.br. 1406/3- industrijsko dvorište sa 1126 m2,</w:t>
      </w:r>
      <w:r w:rsidR="00AC4B27">
        <w:t xml:space="preserve"> </w:t>
      </w:r>
      <w:r w:rsidR="00AC4B27">
        <w:tab/>
      </w:r>
      <w:r w:rsidR="00AC4B27">
        <w:tab/>
      </w:r>
    </w:p>
    <w:p w:rsidRDefault="000E20BA" w:rsidP="00487694" w:rsidR="000E20BA">
      <w:pPr>
        <w:jc w:val="both"/>
      </w:pPr>
    </w:p>
    <w:p w:rsidRDefault="00487694" w:rsidP="00487694" w:rsidR="00487694">
      <w:pPr>
        <w:jc w:val="both"/>
      </w:pPr>
      <w:r>
        <w:t>zabilježit će se dosuda nekretnina po osnovi ovoga rješenja.</w:t>
      </w:r>
    </w:p>
    <w:p w:rsidRDefault="00487694" w:rsidP="00487694" w:rsidR="00487694">
      <w:pPr>
        <w:jc w:val="both"/>
      </w:pPr>
    </w:p>
    <w:p w:rsidRDefault="00EC5E84" w:rsidP="00487694" w:rsidR="00487694">
      <w:pPr>
        <w:ind w:firstLine="1440"/>
        <w:jc w:val="both"/>
      </w:pPr>
      <w:r>
        <w:t>IX</w:t>
      </w:r>
      <w:r w:rsidR="00487694">
        <w:t>. Upis prava vlasništva iz točke V. ovog rješenja te upise iz točke V</w:t>
      </w:r>
      <w:r>
        <w:t>I</w:t>
      </w:r>
      <w:r w:rsidR="00487694">
        <w:t>. izreke ovog rješenja prove</w:t>
      </w:r>
      <w:r w:rsidR="001A239D">
        <w:t xml:space="preserve">st će Općinski sud u Bjelovaru </w:t>
      </w:r>
      <w:r w:rsidR="00487694">
        <w:t>Zemljišnoknjižni odjel Pakrac po pravomoćnosti ovog rješenja i na temelju potvrde o uplati kupovnine, dok će upis zabilježbe dosude iz točke VI</w:t>
      </w:r>
      <w:r>
        <w:t>I</w:t>
      </w:r>
      <w:r w:rsidR="00487694">
        <w:t>I</w:t>
      </w:r>
      <w:r w:rsidR="00487694">
        <w:rPr>
          <w:b/>
        </w:rPr>
        <w:t xml:space="preserve">. </w:t>
      </w:r>
      <w:r w:rsidR="00487694">
        <w:t>ovoga rješenja Općinski sud u Bjelovaru, Zemljišnoknjižni odjel Pakrac izvršiti i prije pravomoćnosti rješenja, a po zaprimanju rješenja.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otpravak rješenja.</w:t>
      </w:r>
    </w:p>
    <w:p w:rsidRDefault="00487694" w:rsidP="00487694" w:rsidR="00487694">
      <w:pPr>
        <w:jc w:val="both"/>
      </w:pP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>X</w:t>
      </w:r>
      <w:r w:rsidR="00EC5E84">
        <w:t>I</w:t>
      </w:r>
      <w:r>
        <w:t xml:space="preserve">. Ovo rješenje o dosudi nekretnine kupcu dostavit će se Financijskoj agenciji s potvrdom pravomoćnosti radi objave rješenja na mrežnim stranicama Agencije.                               </w:t>
      </w:r>
    </w:p>
    <w:p w:rsidRDefault="00487694" w:rsidP="00487694" w:rsidR="00487694">
      <w:pPr>
        <w:jc w:val="right"/>
      </w:pPr>
    </w:p>
    <w:p w:rsidRDefault="00487694" w:rsidP="00487694" w:rsidR="00487694">
      <w:pPr>
        <w:jc w:val="center"/>
      </w:pPr>
      <w:r>
        <w:t>Obrazloženje</w:t>
      </w:r>
    </w:p>
    <w:p w:rsidRDefault="00487694" w:rsidP="00487694" w:rsidR="00487694">
      <w:pPr>
        <w:jc w:val="both"/>
      </w:pPr>
    </w:p>
    <w:p w:rsidRDefault="00487694" w:rsidP="00487694" w:rsidR="00487694">
      <w:pPr>
        <w:ind w:firstLine="1440"/>
        <w:jc w:val="both"/>
      </w:pPr>
      <w:r>
        <w:t>Pravomoćnim rješenjem poslovni broj 7/St-43/2015-54 od 02. listopada 2015. godine određeno je da će se imovina stečajnog dužnika opterećena razlučnim pravom koja čini stečajnu masu, pa t</w:t>
      </w:r>
      <w:r w:rsidR="00B2665B">
        <w:t>ako i nekretnine navedene u točci</w:t>
      </w:r>
      <w:r>
        <w:t xml:space="preserve"> I.</w:t>
      </w:r>
      <w:r w:rsidR="00785541">
        <w:t xml:space="preserve"> </w:t>
      </w:r>
      <w:r>
        <w:t xml:space="preserve"> izreke ovoga rješenja upisane u</w:t>
      </w:r>
      <w:r w:rsidR="00D8132C" w:rsidRPr="00D8132C">
        <w:t xml:space="preserve"> </w:t>
      </w:r>
      <w:r w:rsidR="00D8132C">
        <w:t>zk.ul.103</w:t>
      </w:r>
      <w:r w:rsidR="00785541">
        <w:t xml:space="preserve">3 k.o. Kusonje </w:t>
      </w:r>
      <w:r>
        <w:t xml:space="preserve">prodavati u stečajnom postupku sukladno odredbi čl. 247. Stečajnog zakona ( NN 71/15 ) elektroničkom javnom dražbom koju prodaju će provesti Financijska agencija.  </w:t>
      </w:r>
    </w:p>
    <w:p w:rsidRDefault="00487694" w:rsidP="00487694" w:rsidR="00487694">
      <w:pPr>
        <w:ind w:firstLine="1416"/>
        <w:jc w:val="both"/>
      </w:pPr>
      <w:r>
        <w:t>Zaključkom poslovni broj 7/St-43/2015-75 od 19. siječnja 2016. godine utvrđena je vrijednost nekretnina</w:t>
      </w:r>
      <w:r w:rsidR="000E20BA">
        <w:t xml:space="preserve"> upisanih</w:t>
      </w:r>
      <w:r w:rsidR="00B47637" w:rsidRPr="00B47637">
        <w:t xml:space="preserve"> </w:t>
      </w:r>
      <w:r w:rsidR="00B47637">
        <w:t>u zk.ul.103</w:t>
      </w:r>
      <w:r w:rsidR="00785541">
        <w:t>3</w:t>
      </w:r>
      <w:r w:rsidR="00B47637">
        <w:t xml:space="preserve"> k.o. Kusonje u iznosu od </w:t>
      </w:r>
      <w:r w:rsidR="00785541">
        <w:t>68.109,65</w:t>
      </w:r>
      <w:r w:rsidR="00B47637">
        <w:t xml:space="preserve"> Kn</w:t>
      </w:r>
      <w:r w:rsidR="00E20517">
        <w:t xml:space="preserve"> </w:t>
      </w:r>
      <w:r>
        <w:t xml:space="preserve">za potrebe prodaje koju će  provesti Financijska agencija elektroničkom javnom dražbom, te je tako određeno </w:t>
      </w:r>
      <w:r w:rsidR="00E20517">
        <w:t xml:space="preserve">i </w:t>
      </w:r>
      <w:r>
        <w:t xml:space="preserve">da se na </w:t>
      </w:r>
      <w:r w:rsidR="000E20BA">
        <w:t>četvrtoj</w:t>
      </w:r>
      <w:r>
        <w:t xml:space="preserve"> elektroničkoj dražbi nekretnine</w:t>
      </w:r>
      <w:r w:rsidR="000E20BA">
        <w:t xml:space="preserve"> prodaju po početnoj cijeni od jedne kune.</w:t>
      </w:r>
    </w:p>
    <w:p w:rsidRDefault="00C856B7" w:rsidP="00487694" w:rsidR="000E20BA">
      <w:pPr>
        <w:ind w:firstLine="1416"/>
        <w:jc w:val="both"/>
      </w:pPr>
      <w:r>
        <w:t xml:space="preserve"> Nakon provedenog</w:t>
      </w:r>
      <w:r w:rsidR="00487694">
        <w:t xml:space="preserve"> </w:t>
      </w:r>
      <w:r>
        <w:t xml:space="preserve">postupka </w:t>
      </w:r>
      <w:r w:rsidR="00487694">
        <w:t>elektroničke javne dražbe Financijska agencija izv</w:t>
      </w:r>
      <w:r w:rsidR="00DD084D">
        <w:t xml:space="preserve">ijestila je sud da su na </w:t>
      </w:r>
      <w:r w:rsidR="00487694">
        <w:t xml:space="preserve"> </w:t>
      </w:r>
      <w:r w:rsidR="00DD084D">
        <w:t>četvrtoj elektroničkoj javnoj dražbi</w:t>
      </w:r>
      <w:r w:rsidR="00487694">
        <w:t xml:space="preserve"> koja je započela  0</w:t>
      </w:r>
      <w:r w:rsidR="000E20BA">
        <w:t>2</w:t>
      </w:r>
      <w:r w:rsidR="00487694">
        <w:t xml:space="preserve">. </w:t>
      </w:r>
      <w:r w:rsidR="000E20BA">
        <w:t>prosinca 2016. godine i završila 24</w:t>
      </w:r>
      <w:r w:rsidR="00487694">
        <w:t xml:space="preserve">. </w:t>
      </w:r>
      <w:r w:rsidR="000E20BA">
        <w:t>veljače 2017.</w:t>
      </w:r>
      <w:r w:rsidR="00E20517">
        <w:t xml:space="preserve"> </w:t>
      </w:r>
      <w:r w:rsidR="000E20BA">
        <w:t>godine</w:t>
      </w:r>
      <w:r w:rsidR="0014060E">
        <w:t xml:space="preserve"> za nekretnine upisane u zk.ul.103</w:t>
      </w:r>
      <w:r w:rsidR="00785541">
        <w:t>3</w:t>
      </w:r>
      <w:r w:rsidR="0014060E">
        <w:t xml:space="preserve"> k.o. Kusonje</w:t>
      </w:r>
      <w:r w:rsidR="00487694">
        <w:t xml:space="preserve"> </w:t>
      </w:r>
      <w:r w:rsidR="00E20517">
        <w:t>( id</w:t>
      </w:r>
      <w:r w:rsidR="007646E1">
        <w:t>e</w:t>
      </w:r>
      <w:r w:rsidR="00E20517">
        <w:t xml:space="preserve">ntifikator </w:t>
      </w:r>
      <w:r w:rsidR="0009114E">
        <w:t xml:space="preserve">predmeta </w:t>
      </w:r>
      <w:r w:rsidR="00E20517">
        <w:t xml:space="preserve">prodaje </w:t>
      </w:r>
      <w:r w:rsidR="00693FA1">
        <w:t>31</w:t>
      </w:r>
      <w:r w:rsidR="00B2665B">
        <w:t>3</w:t>
      </w:r>
      <w:r w:rsidR="00E20517">
        <w:t xml:space="preserve">  ) </w:t>
      </w:r>
      <w:r w:rsidR="000E20BA">
        <w:t xml:space="preserve">valjane ponude dali </w:t>
      </w:r>
      <w:r w:rsidR="00487694">
        <w:t>ponuditelj</w:t>
      </w:r>
      <w:r w:rsidR="00727816">
        <w:t>i</w:t>
      </w:r>
      <w:r w:rsidR="00487694">
        <w:t xml:space="preserve"> </w:t>
      </w:r>
      <w:r w:rsidR="000E20BA">
        <w:t>VLADO AMIĆ, vl. Obrta AUTOPRIJEVOZNIK VLADO AMIĆ, Badljevina, Kralja Tomislava 19, OIB 01862443850</w:t>
      </w:r>
      <w:r w:rsidR="0097211B">
        <w:t xml:space="preserve"> u iznosu od </w:t>
      </w:r>
      <w:r w:rsidR="007646E1">
        <w:t xml:space="preserve">1,00 Kn te potom i u iznosu od </w:t>
      </w:r>
      <w:r w:rsidR="00785541">
        <w:t>2.001,00</w:t>
      </w:r>
      <w:r w:rsidR="0097211B">
        <w:t xml:space="preserve"> Kn</w:t>
      </w:r>
      <w:r w:rsidR="00785541">
        <w:t xml:space="preserve"> i </w:t>
      </w:r>
      <w:r w:rsidR="00785541" w:rsidRPr="00785541">
        <w:t xml:space="preserve">ADRIA NOVA d.o.o. Rijeka, Ciottina ulica 22, OIB 14832702287 u iznosu od </w:t>
      </w:r>
      <w:r w:rsidR="00785541">
        <w:t>501,00</w:t>
      </w:r>
      <w:r w:rsidR="00785541" w:rsidRPr="00785541">
        <w:t xml:space="preserve"> Kn</w:t>
      </w:r>
      <w:r w:rsidR="000E20BA">
        <w:t xml:space="preserve"> iz čega proizlazi da je najveću valjanu ponudu za kupnju nekretnina dao ponuditelj</w:t>
      </w:r>
      <w:r w:rsidR="000E20BA" w:rsidRPr="000E20BA">
        <w:t xml:space="preserve"> </w:t>
      </w:r>
      <w:r w:rsidR="00785541" w:rsidRPr="00785541">
        <w:t>VLADO AMIĆ, vl. Obrta AUTOPRIJEVOZNIK VLADO AMIĆ, Badljevina, Kralja Tomislava 19, OIB 01862443850 u iznosu od 2.001,00 Kn</w:t>
      </w:r>
      <w:r w:rsidR="0097211B">
        <w:t>.</w:t>
      </w:r>
    </w:p>
    <w:p w:rsidRDefault="0057647C" w:rsidP="00487694" w:rsidR="0057647C">
      <w:pPr>
        <w:ind w:firstLine="1416"/>
        <w:jc w:val="both"/>
      </w:pPr>
    </w:p>
    <w:p w:rsidRDefault="0057647C" w:rsidP="00487694" w:rsidR="0057647C">
      <w:pPr>
        <w:ind w:firstLine="1416"/>
        <w:jc w:val="both"/>
      </w:pPr>
    </w:p>
    <w:p w:rsidRDefault="009045AC" w:rsidP="009045AC" w:rsidR="0014060E">
      <w:pPr>
        <w:jc w:val="right"/>
        <w:rPr>
          <w:b/>
        </w:rPr>
      </w:pPr>
      <w:r w:rsidRPr="009045AC">
        <w:rPr>
          <w:b/>
        </w:rPr>
        <w:t>Broj:7/ St-43/2015-125</w:t>
      </w:r>
    </w:p>
    <w:p w:rsidRDefault="009045AC" w:rsidP="009045AC" w:rsidR="009045AC">
      <w:pPr>
        <w:jc w:val="right"/>
      </w:pPr>
    </w:p>
    <w:p w:rsidRDefault="00487694" w:rsidP="00487694" w:rsidR="00F22E8C">
      <w:pPr>
        <w:jc w:val="both"/>
      </w:pPr>
      <w:r>
        <w:t xml:space="preserve"> </w:t>
      </w:r>
      <w:r>
        <w:tab/>
      </w:r>
      <w:r>
        <w:tab/>
        <w:t xml:space="preserve"> Kako je zaključkom poslovni broj 7/St-43/2015-75 od 19. siječnja 2016. godine utvrđeno da se predmetne nekretnine na </w:t>
      </w:r>
      <w:r w:rsidR="0097211B">
        <w:t>četvrtoj</w:t>
      </w:r>
      <w:r>
        <w:t xml:space="preserve"> elektroničkoj dražbi</w:t>
      </w:r>
      <w:r w:rsidR="00486265">
        <w:t xml:space="preserve">  prod</w:t>
      </w:r>
      <w:r w:rsidR="00CD6156">
        <w:t>aju po početnoj cijeni od 1,00 Kn</w:t>
      </w:r>
      <w:r w:rsidR="0057647C">
        <w:t>,</w:t>
      </w:r>
      <w:r>
        <w:t xml:space="preserve"> iznos</w:t>
      </w:r>
      <w:r w:rsidR="00486265">
        <w:t xml:space="preserve"> od </w:t>
      </w:r>
      <w:r w:rsidR="00785541">
        <w:t>2.001,00</w:t>
      </w:r>
      <w:r w:rsidR="00486265">
        <w:t xml:space="preserve"> Kn koji je</w:t>
      </w:r>
      <w:r>
        <w:t xml:space="preserve"> kupac </w:t>
      </w:r>
      <w:r w:rsidR="00785541" w:rsidRPr="00785541">
        <w:t>VLADO AMIĆ, vl. Obrta AUTOPRIJEVOZNIK VLADO AMIĆ, Badljevina, Kralja Tomislava 19, OIB 01862443850</w:t>
      </w:r>
      <w:r w:rsidR="00486265">
        <w:t xml:space="preserve"> </w:t>
      </w:r>
      <w:r>
        <w:t>valjano ponudio u postupku elektroničke javne dražbe</w:t>
      </w:r>
      <w:r w:rsidR="00D938EC">
        <w:t xml:space="preserve"> za nekretnine upisne</w:t>
      </w:r>
      <w:r w:rsidR="00E56E07">
        <w:t xml:space="preserve"> u z.k.ul. 103</w:t>
      </w:r>
      <w:r w:rsidR="00785541">
        <w:t>3</w:t>
      </w:r>
      <w:r w:rsidR="00E56E07">
        <w:t xml:space="preserve"> K.o. Kusonje</w:t>
      </w:r>
      <w:r w:rsidR="00D938EC">
        <w:t xml:space="preserve"> </w:t>
      </w:r>
      <w:r w:rsidR="00CD6156">
        <w:t xml:space="preserve"> predstavlja veći iznos  </w:t>
      </w:r>
      <w:r w:rsidR="00E56E07">
        <w:t>ponude od ponude ostalih ponuditelja, pa su</w:t>
      </w:r>
      <w:r>
        <w:t xml:space="preserve"> ispunjeni uvjeti da m</w:t>
      </w:r>
      <w:r w:rsidR="00F22E8C">
        <w:t>u se predmetne nekretnine dosude.</w:t>
      </w:r>
    </w:p>
    <w:p w:rsidRDefault="00F22E8C" w:rsidP="00487694" w:rsidR="00487694">
      <w:pPr>
        <w:jc w:val="both"/>
      </w:pPr>
      <w:r>
        <w:t xml:space="preserve">  </w:t>
      </w:r>
      <w:r>
        <w:tab/>
        <w:t xml:space="preserve">            Nadalje, kako iznos uplaćene jamčevine za nekretnine </w:t>
      </w:r>
      <w:r w:rsidR="0057647C" w:rsidRPr="0057647C">
        <w:t xml:space="preserve">upisane u zk.ul. 1033 K.O. Kusonje </w:t>
      </w:r>
      <w:r w:rsidR="0057647C">
        <w:t xml:space="preserve">koji je uplatio kupac čija je ponuda prihvaćena višestruko premašuje iznos kupovnine  </w:t>
      </w:r>
      <w:r>
        <w:t>za ove n</w:t>
      </w:r>
      <w:r w:rsidR="00CD6156">
        <w:t>ek</w:t>
      </w:r>
      <w:r w:rsidR="00110BAE">
        <w:t>retnine određeno je da će se</w:t>
      </w:r>
      <w:r>
        <w:t xml:space="preserve"> kupoprodajna cijena za nekretnine platiti iz sredstva pol</w:t>
      </w:r>
      <w:r w:rsidR="00442BAE">
        <w:t>o</w:t>
      </w:r>
      <w:r w:rsidR="00110BAE">
        <w:t>žene jamčevine</w:t>
      </w:r>
      <w:r w:rsidR="00E56E07">
        <w:t xml:space="preserve"> koja se nalaz</w:t>
      </w:r>
      <w:r w:rsidR="003926DA">
        <w:t>e</w:t>
      </w:r>
      <w:r w:rsidR="00E56E07">
        <w:t xml:space="preserve"> na pos</w:t>
      </w:r>
      <w:r w:rsidR="003926DA">
        <w:t>e</w:t>
      </w:r>
      <w:r w:rsidR="00E56E07">
        <w:t>bnom računu Agencije</w:t>
      </w:r>
      <w:r w:rsidR="003926DA">
        <w:t xml:space="preserve"> dok će se preostali iznos sredstva uplaćen po osnovi jamčevine koji je veći od iznosa kupovnine vratiti kupcu.</w:t>
      </w:r>
      <w:r w:rsidR="00CD6156">
        <w:t xml:space="preserve"> Odlučeno je,</w:t>
      </w:r>
      <w:r w:rsidR="00442BAE">
        <w:t xml:space="preserve"> nadalje</w:t>
      </w:r>
      <w:r w:rsidR="00CD6156">
        <w:t>,</w:t>
      </w:r>
      <w:r w:rsidR="00442BAE">
        <w:t xml:space="preserve"> i da će sredstva koje su po osnovni jamčevine u svrhu sudjelovanja na dražbi uplatiti </w:t>
      </w:r>
      <w:r w:rsidR="00110BAE">
        <w:t xml:space="preserve">ostali </w:t>
      </w:r>
      <w:r w:rsidR="00442BAE">
        <w:t>ponuditelji čije ponuda nije prihvaćena vr</w:t>
      </w:r>
      <w:r w:rsidR="00110BAE">
        <w:t>atiti ponuditeljima</w:t>
      </w:r>
      <w:r w:rsidR="00442BAE">
        <w:t xml:space="preserve">. </w:t>
      </w:r>
      <w:r>
        <w:t xml:space="preserve"> 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 w:rsidR="00EC5E84">
        <w:tab/>
        <w:t xml:space="preserve">Nastavno tome, upise iz točke </w:t>
      </w:r>
      <w:r>
        <w:t>V. i V</w:t>
      </w:r>
      <w:r w:rsidR="00EC5E84">
        <w:t>I</w:t>
      </w:r>
      <w:r>
        <w:t>. ovoga rješenja prov</w:t>
      </w:r>
      <w:r w:rsidR="00E37060">
        <w:t>est će Općinski sud u Bjelovaru</w:t>
      </w:r>
      <w:r>
        <w:t xml:space="preserve"> Zemljišnoknjižni odjel Pakrac po pravomoćnosti ovoga rješenja, a radi provedbe ovih upisa Općinskom sudu u Bjelovaru, Zemljišnoknjižnom odjelu Pakrac dostaviti će se rješenje o dosudi s klauzulom pravomoćnosti i potvrda o uplati kupovnine, dok će zabilježbu  dosude određenu u točci VII. izreke rj</w:t>
      </w:r>
      <w:r w:rsidR="00E37060">
        <w:t xml:space="preserve">ešenja Općinski sud u Bjelovaru </w:t>
      </w:r>
      <w:r>
        <w:t xml:space="preserve"> Zemljišnoknjižni odjel Pakrac provesti odmah po zaprimanju ovoga rješenja. </w:t>
      </w:r>
    </w:p>
    <w:p w:rsidRDefault="00487694" w:rsidP="00487694" w:rsidR="00487694">
      <w:pPr>
        <w:jc w:val="both"/>
      </w:pPr>
      <w:r>
        <w:t xml:space="preserve"> </w:t>
      </w:r>
      <w:r>
        <w:tab/>
      </w:r>
      <w:r>
        <w:tab/>
        <w:t>Stoga je na temelju odredbe čl. 247. Stečajnog zakona (NN 71/15) i uz primjenu odredbi članaka 103. do 108. Ovršnog zakona ( NN 112/15, 25/13 i 93/14)</w:t>
      </w:r>
      <w:r w:rsidR="00CD6156">
        <w:t xml:space="preserve"> te primjenu odredbi</w:t>
      </w:r>
      <w:r w:rsidR="0085058A">
        <w:t xml:space="preserve"> čl. 13. , čl. 26. i 27.</w:t>
      </w:r>
      <w:r w:rsidR="00CD6156">
        <w:t xml:space="preserve">  Pravilnika</w:t>
      </w:r>
      <w:r w:rsidR="000E48F5">
        <w:t xml:space="preserve"> o načinu i postupku provedbe prodaje nekretnina i </w:t>
      </w:r>
      <w:r w:rsidR="00CD6156">
        <w:t xml:space="preserve"> </w:t>
      </w:r>
      <w:r w:rsidR="000E48F5">
        <w:t>pokretnina u ovršnom postupku ( NN 156/14)</w:t>
      </w:r>
      <w:r>
        <w:t xml:space="preserve"> odlučeno kao u izreci rješenja. </w:t>
      </w:r>
    </w:p>
    <w:p w:rsidRDefault="00487694" w:rsidP="00487694" w:rsidR="00487694">
      <w:pPr>
        <w:jc w:val="both"/>
      </w:pPr>
      <w:r>
        <w:t xml:space="preserve">                      </w:t>
      </w:r>
    </w:p>
    <w:p w:rsidRDefault="00DC1F4F" w:rsidP="00487694" w:rsidR="00DC1F4F">
      <w:pPr>
        <w:jc w:val="both"/>
      </w:pPr>
    </w:p>
    <w:p w:rsidRDefault="00EC5E84" w:rsidP="00487694" w:rsidR="00487694">
      <w:pPr>
        <w:jc w:val="center"/>
      </w:pPr>
      <w:r>
        <w:t>U Slavonskom Brodu 2</w:t>
      </w:r>
      <w:r w:rsidR="00DC1F4F">
        <w:t>1</w:t>
      </w:r>
      <w:r w:rsidR="00487694">
        <w:t xml:space="preserve">. </w:t>
      </w:r>
      <w:r w:rsidR="00486265">
        <w:t xml:space="preserve">ožujka </w:t>
      </w:r>
      <w:r w:rsidR="00487694">
        <w:t>201</w:t>
      </w:r>
      <w:r w:rsidR="00486265">
        <w:t>7</w:t>
      </w:r>
      <w:r w:rsidR="00487694">
        <w:t xml:space="preserve">. </w:t>
      </w:r>
      <w:r w:rsidR="00DC1F4F">
        <w:t>godine</w:t>
      </w:r>
    </w:p>
    <w:p w:rsidRDefault="00DC1F4F" w:rsidP="00487694" w:rsidR="00DC1F4F">
      <w:pPr>
        <w:jc w:val="center"/>
      </w:pPr>
    </w:p>
    <w:p w:rsidRDefault="00D82362" w:rsidP="00487694" w:rsidR="00D82362"/>
    <w:p w:rsidRDefault="00487694" w:rsidP="00487694" w:rsidR="00487694">
      <w:r>
        <w:t xml:space="preserve">                                                                                                       Stečajna sutkinja:</w:t>
      </w:r>
    </w:p>
    <w:p w:rsidRDefault="00487694" w:rsidP="00487694" w:rsidR="00487694">
      <w:r>
        <w:t xml:space="preserve">                                                                                                          Mirna Vujčić</w:t>
      </w:r>
    </w:p>
    <w:p w:rsidRDefault="00487694" w:rsidP="00487694" w:rsidR="00487694"/>
    <w:p w:rsidRDefault="00487694" w:rsidP="00487694" w:rsidR="00487694">
      <w:pPr>
        <w:rPr>
          <w:b/>
          <w:sz w:val="20"/>
          <w:szCs w:val="20"/>
        </w:rPr>
      </w:pPr>
    </w:p>
    <w:p w:rsidRDefault="00487694" w:rsidP="00487694" w:rsidR="00487694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isteku trećeg dana od dana objave rješenja na mrežnoj stranici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9045AC" w:rsidP="00487694" w:rsidR="009045AC">
      <w:pPr>
        <w:rPr>
          <w:sz w:val="20"/>
          <w:szCs w:val="20"/>
        </w:rPr>
      </w:pPr>
    </w:p>
    <w:p w:rsidRDefault="009045AC" w:rsidP="00487694" w:rsidR="009045AC">
      <w:pPr>
        <w:rPr>
          <w:sz w:val="20"/>
          <w:szCs w:val="20"/>
        </w:rPr>
      </w:pPr>
    </w:p>
    <w:p w:rsidRDefault="009045AC" w:rsidP="00487694" w:rsidR="009045AC">
      <w:pPr>
        <w:rPr>
          <w:sz w:val="20"/>
          <w:szCs w:val="20"/>
        </w:rPr>
      </w:pPr>
    </w:p>
    <w:p w:rsidRDefault="009045AC" w:rsidP="00487694" w:rsidR="009045AC">
      <w:pPr>
        <w:rPr>
          <w:sz w:val="20"/>
          <w:szCs w:val="20"/>
        </w:rPr>
      </w:pPr>
    </w:p>
    <w:p w:rsidRDefault="009045AC" w:rsidP="00487694" w:rsidR="009045AC">
      <w:pPr>
        <w:rPr>
          <w:sz w:val="20"/>
          <w:szCs w:val="20"/>
        </w:rPr>
      </w:pPr>
    </w:p>
    <w:p w:rsidRDefault="009045AC" w:rsidP="00487694" w:rsidR="009045AC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487694" w:rsidP="00487694" w:rsidR="00487694"/>
    <w:p w:rsidRDefault="00487694" w:rsidP="00487694" w:rsidR="00487694">
      <w:r>
        <w:t>1. Rješenje nepravomoćno</w:t>
      </w:r>
    </w:p>
    <w:p w:rsidRDefault="00487694" w:rsidP="00487694" w:rsidR="00487694">
      <w:r>
        <w:t>2. Rješenje objaviti na mrežnoj stranici e-Oglasna ploča sudova, te dostaviti:</w:t>
      </w:r>
    </w:p>
    <w:p w:rsidRDefault="00487694" w:rsidP="00487694" w:rsidR="00487694">
      <w:r>
        <w:t>- kupcu</w:t>
      </w:r>
      <w:r w:rsidR="00D82362">
        <w:t xml:space="preserve"> </w:t>
      </w:r>
      <w:r w:rsidR="00F20CDB">
        <w:t>Vladi Amić</w:t>
      </w:r>
      <w:r>
        <w:t xml:space="preserve"> </w:t>
      </w:r>
    </w:p>
    <w:p w:rsidRDefault="00487694" w:rsidP="00487694" w:rsidR="00487694">
      <w:r>
        <w:t>- stečajnom upravitelju</w:t>
      </w:r>
    </w:p>
    <w:p w:rsidRDefault="00487694" w:rsidP="00487694" w:rsidR="00487694">
      <w:r>
        <w:t>- Općinski sud u Bjelovaru, Zemljišnoknjižni odjel Pakrac uz dopis</w:t>
      </w:r>
    </w:p>
    <w:p w:rsidRDefault="00487694" w:rsidP="00487694" w:rsidR="00487694">
      <w:r>
        <w:t>- Privrednoj banci Zagreb</w:t>
      </w:r>
    </w:p>
    <w:p w:rsidRDefault="00322049" w:rsidP="00487694" w:rsidR="00322049">
      <w:r>
        <w:t>- H-ABDUCO d.o.o. Zagreb</w:t>
      </w:r>
    </w:p>
    <w:p w:rsidRDefault="00487694" w:rsidP="00487694" w:rsidR="00487694">
      <w:r>
        <w:t>- ŽDO Gr. upr. odjel Sl. Brod</w:t>
      </w:r>
    </w:p>
    <w:p w:rsidRDefault="00487694" w:rsidP="00487694" w:rsidR="00487694">
      <w:r>
        <w:t>- Poreznoj upravi Pakrac,  po pravomoćnosti</w:t>
      </w:r>
    </w:p>
    <w:p w:rsidRDefault="00A437B6" w:rsidP="00487694" w:rsidR="00F20CDB">
      <w:r>
        <w:t>- ponuditeljima čije ponude nisu prihvaćene</w:t>
      </w:r>
      <w:r w:rsidR="00D82362">
        <w:t xml:space="preserve"> </w:t>
      </w:r>
      <w:r w:rsidR="00FD161B">
        <w:t>–</w:t>
      </w:r>
      <w:r w:rsidR="00D82362">
        <w:t xml:space="preserve"> </w:t>
      </w:r>
      <w:r w:rsidR="00FD161B">
        <w:t>Adria nova d.o.o</w:t>
      </w:r>
      <w:r w:rsidR="00F20CDB">
        <w:t>.</w:t>
      </w:r>
    </w:p>
    <w:p w:rsidRDefault="00487694" w:rsidP="00487694" w:rsidR="00487694">
      <w:r>
        <w:t>3. Kalendar 15 dana</w:t>
      </w:r>
    </w:p>
    <w:p w:rsidRDefault="00487694" w:rsidP="00487694" w:rsidR="00487694">
      <w:r>
        <w:t xml:space="preserve">  </w:t>
      </w:r>
    </w:p>
    <w:p w:rsidRDefault="00487694" w:rsidP="00487694" w:rsidR="00487694"/>
    <w:p w:rsidRDefault="00487694" w:rsidP="00487694" w:rsidR="00487694"/>
    <w:p w:rsidRDefault="00487694" w:rsidP="00487694" w:rsidR="00487694"/>
    <w:p w:rsidRDefault="00487694" w:rsidP="00487694" w:rsidR="00487694"/>
    <w:p w:rsidRDefault="00DB052E" w:rsidP="00487694" w:rsidR="00DB052E" w:rsidRPr="00487694"/>
    <w:sectPr w:rsidR="00DB052E" w:rsidRPr="004876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30A"/>
    <w:multiLevelType w:val="hybridMultilevel"/>
    <w:tmpl w:val="AD9A6F64"/>
    <w:lvl w:tplc="550290F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61C35B7"/>
    <w:multiLevelType w:val="hybridMultilevel"/>
    <w:tmpl w:val="73F4DF16"/>
    <w:lvl w:tplc="2778AA80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34CD511E"/>
    <w:multiLevelType w:val="hybridMultilevel"/>
    <w:tmpl w:val="3B1AB59C"/>
    <w:lvl w:tplc="B8AC3DE8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EE600DC"/>
    <w:multiLevelType w:val="hybridMultilevel"/>
    <w:tmpl w:val="12580708"/>
    <w:lvl w:tplc="96D4D438" w:ilvl="0">
      <w:start w:val="2"/>
      <w:numFmt w:val="bullet"/>
      <w:lvlText w:val="-"/>
      <w:lvlJc w:val="left"/>
      <w:pPr>
        <w:ind w:hanging="360" w:left="18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90"/>
      </w:pPr>
      <w:rPr>
        <w:rFonts w:hAnsi="Wingdings" w:ascii="Wingdings" w:hint="default"/>
      </w:rPr>
    </w:lvl>
  </w:abstractNum>
  <w:abstractNum w:abstractNumId="4">
    <w:nsid w:val="5E2B7416"/>
    <w:multiLevelType w:val="hybridMultilevel"/>
    <w:tmpl w:val="3134E5F0"/>
    <w:lvl w:tplc="DFBE2E58" w:ilvl="0">
      <w:start w:val="2"/>
      <w:numFmt w:val="bullet"/>
      <w:lvlText w:val="-"/>
      <w:lvlJc w:val="left"/>
      <w:pPr>
        <w:ind w:hanging="360" w:left="1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5">
    <w:nsid w:val="65B766F9"/>
    <w:multiLevelType w:val="hybridMultilevel"/>
    <w:tmpl w:val="B77A5836"/>
    <w:lvl w:tplc="A32A021E" w:ilvl="0">
      <w:start w:val="1"/>
      <w:numFmt w:val="lowerLetter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71F758BA"/>
    <w:multiLevelType w:val="hybridMultilevel"/>
    <w:tmpl w:val="20CC9538"/>
    <w:lvl w:tplc="053651F2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abstractNum w:abstractNumId="7">
    <w:nsid w:val="75656953"/>
    <w:multiLevelType w:val="hybridMultilevel"/>
    <w:tmpl w:val="F16EBA38"/>
    <w:lvl w:tplc="F36CFACC" w:ilvl="0">
      <w:start w:val="2"/>
      <w:numFmt w:val="bullet"/>
      <w:lvlText w:val="-"/>
      <w:lvlJc w:val="left"/>
      <w:pPr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75CA0885"/>
    <w:multiLevelType w:val="hybridMultilevel"/>
    <w:tmpl w:val="8CE6F00E"/>
    <w:lvl w:tplc="6DDAB45A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9">
    <w:nsid w:val="7626688D"/>
    <w:multiLevelType w:val="hybridMultilevel"/>
    <w:tmpl w:val="78943176"/>
    <w:lvl w:tplc="84F073F8" w:ilvl="0">
      <w:start w:val="1"/>
      <w:numFmt w:val="lowerLetter"/>
      <w:lvlText w:val="%1)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0">
    <w:nsid w:val="76C65D18"/>
    <w:multiLevelType w:val="hybridMultilevel"/>
    <w:tmpl w:val="D1702C88"/>
    <w:lvl w:tplc="26F018C0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694"/>
    <w:rsid w:val="000068F1"/>
    <w:rsid w:val="000271E8"/>
    <w:rsid w:val="00030A3A"/>
    <w:rsid w:val="00037FE0"/>
    <w:rsid w:val="00084CAA"/>
    <w:rsid w:val="0009114E"/>
    <w:rsid w:val="000B1BEF"/>
    <w:rsid w:val="000C75F6"/>
    <w:rsid w:val="000E0E7A"/>
    <w:rsid w:val="000E20BA"/>
    <w:rsid w:val="000E48F5"/>
    <w:rsid w:val="000E734F"/>
    <w:rsid w:val="00110BAE"/>
    <w:rsid w:val="00113E5E"/>
    <w:rsid w:val="0011701A"/>
    <w:rsid w:val="0014060E"/>
    <w:rsid w:val="0016397E"/>
    <w:rsid w:val="001714FC"/>
    <w:rsid w:val="00184550"/>
    <w:rsid w:val="001A239D"/>
    <w:rsid w:val="001E4FAE"/>
    <w:rsid w:val="001E767B"/>
    <w:rsid w:val="0022116E"/>
    <w:rsid w:val="00224122"/>
    <w:rsid w:val="00242CB9"/>
    <w:rsid w:val="002462C1"/>
    <w:rsid w:val="00264B42"/>
    <w:rsid w:val="002C694B"/>
    <w:rsid w:val="002E7BB8"/>
    <w:rsid w:val="00322049"/>
    <w:rsid w:val="003343B4"/>
    <w:rsid w:val="003442C9"/>
    <w:rsid w:val="003926DA"/>
    <w:rsid w:val="003A00CD"/>
    <w:rsid w:val="003B1F9C"/>
    <w:rsid w:val="003B7CAE"/>
    <w:rsid w:val="003E2F89"/>
    <w:rsid w:val="00442BAE"/>
    <w:rsid w:val="00466098"/>
    <w:rsid w:val="00470D99"/>
    <w:rsid w:val="00486265"/>
    <w:rsid w:val="00487694"/>
    <w:rsid w:val="004F0E5A"/>
    <w:rsid w:val="00510547"/>
    <w:rsid w:val="005562AA"/>
    <w:rsid w:val="00567294"/>
    <w:rsid w:val="0057647C"/>
    <w:rsid w:val="00593EB1"/>
    <w:rsid w:val="005C500D"/>
    <w:rsid w:val="005C5E05"/>
    <w:rsid w:val="005D5523"/>
    <w:rsid w:val="005F0D71"/>
    <w:rsid w:val="00630162"/>
    <w:rsid w:val="00640375"/>
    <w:rsid w:val="00647EAB"/>
    <w:rsid w:val="00683C55"/>
    <w:rsid w:val="00693FA1"/>
    <w:rsid w:val="006A54CD"/>
    <w:rsid w:val="006C46B6"/>
    <w:rsid w:val="006D1717"/>
    <w:rsid w:val="006E7B59"/>
    <w:rsid w:val="00727816"/>
    <w:rsid w:val="007411E7"/>
    <w:rsid w:val="00755799"/>
    <w:rsid w:val="007646E1"/>
    <w:rsid w:val="00785541"/>
    <w:rsid w:val="007C0F79"/>
    <w:rsid w:val="007E4AFC"/>
    <w:rsid w:val="00822363"/>
    <w:rsid w:val="00825435"/>
    <w:rsid w:val="0085058A"/>
    <w:rsid w:val="0089576D"/>
    <w:rsid w:val="008C273F"/>
    <w:rsid w:val="008E79B8"/>
    <w:rsid w:val="008F5392"/>
    <w:rsid w:val="0090328F"/>
    <w:rsid w:val="009045AC"/>
    <w:rsid w:val="009177A4"/>
    <w:rsid w:val="0092028F"/>
    <w:rsid w:val="00925026"/>
    <w:rsid w:val="00955B29"/>
    <w:rsid w:val="00971E73"/>
    <w:rsid w:val="0097211B"/>
    <w:rsid w:val="009A1A9E"/>
    <w:rsid w:val="009B0512"/>
    <w:rsid w:val="009D1343"/>
    <w:rsid w:val="009E5AE4"/>
    <w:rsid w:val="00A1671E"/>
    <w:rsid w:val="00A437B6"/>
    <w:rsid w:val="00A57092"/>
    <w:rsid w:val="00A63069"/>
    <w:rsid w:val="00A65500"/>
    <w:rsid w:val="00A92D47"/>
    <w:rsid w:val="00AA04DC"/>
    <w:rsid w:val="00AB4777"/>
    <w:rsid w:val="00AC4B27"/>
    <w:rsid w:val="00B2665B"/>
    <w:rsid w:val="00B42E90"/>
    <w:rsid w:val="00B47637"/>
    <w:rsid w:val="00B80751"/>
    <w:rsid w:val="00B939E9"/>
    <w:rsid w:val="00B95196"/>
    <w:rsid w:val="00BA19ED"/>
    <w:rsid w:val="00BA7D64"/>
    <w:rsid w:val="00BD77B9"/>
    <w:rsid w:val="00BE02B7"/>
    <w:rsid w:val="00C25CBE"/>
    <w:rsid w:val="00C30688"/>
    <w:rsid w:val="00C70665"/>
    <w:rsid w:val="00C856B7"/>
    <w:rsid w:val="00CA1AA5"/>
    <w:rsid w:val="00CA2F6A"/>
    <w:rsid w:val="00CA4AAB"/>
    <w:rsid w:val="00CD5FCE"/>
    <w:rsid w:val="00CD6025"/>
    <w:rsid w:val="00CD6156"/>
    <w:rsid w:val="00D8132C"/>
    <w:rsid w:val="00D82362"/>
    <w:rsid w:val="00D82ADB"/>
    <w:rsid w:val="00D938EC"/>
    <w:rsid w:val="00DB052E"/>
    <w:rsid w:val="00DC1F4F"/>
    <w:rsid w:val="00DC53B8"/>
    <w:rsid w:val="00DD084D"/>
    <w:rsid w:val="00E20517"/>
    <w:rsid w:val="00E22F09"/>
    <w:rsid w:val="00E37060"/>
    <w:rsid w:val="00E56E07"/>
    <w:rsid w:val="00E60DFA"/>
    <w:rsid w:val="00E648F1"/>
    <w:rsid w:val="00E668EB"/>
    <w:rsid w:val="00EA09C9"/>
    <w:rsid w:val="00EA4B02"/>
    <w:rsid w:val="00EA59C8"/>
    <w:rsid w:val="00EC5E84"/>
    <w:rsid w:val="00EF4BFE"/>
    <w:rsid w:val="00F20CDB"/>
    <w:rsid w:val="00F22E8C"/>
    <w:rsid w:val="00F747B4"/>
    <w:rsid w:val="00F74C64"/>
    <w:rsid w:val="00F868D1"/>
    <w:rsid w:val="00FA51E1"/>
    <w:rsid w:val="00FB7103"/>
    <w:rsid w:val="00FD161B"/>
    <w:rsid w:val="00FE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6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6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3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49780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8802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004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17315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3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310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0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331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843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3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81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38751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5704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150018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1209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63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31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31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19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763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91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45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73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21993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137859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7599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68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64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308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01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4798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2364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752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11593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973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0247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234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98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61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499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80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6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65006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8044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298590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4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58058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2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04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70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61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05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1929</properties:Words>
  <properties:Characters>11110</properties:Characters>
  <properties:Lines>270</properties:Lines>
  <properties:Paragraphs>77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2017-03-21T07:21:00Z</dcterms:created>
  <dc:creator>wsadmin</dc:creator>
  <cp:lastModifiedBy>wsadmin</cp:lastModifiedBy>
  <cp:lastPrinted>2017-03-21T07:51:00Z</cp:lastPrinted>
  <dcterms:modified xmlns:xsi="http://www.w3.org/2001/XMLSchema-instance" xsi:type="dcterms:W3CDTF">2017-03-21T10:27:00Z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