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5525" w14:paraId="2245525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St-2223/16-32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7307B7">
        <w:t>im</w:t>
      </w:r>
      <w:r w:rsidR="009E2FB7">
        <w:t xml:space="preserve"> </w:t>
      </w:r>
      <w:r>
        <w:t>dužnik</w:t>
      </w:r>
      <w:r w:rsidR="007307B7">
        <w:t>om</w:t>
      </w:r>
      <w:r>
        <w:t>:</w:t>
      </w:r>
      <w:r w:rsidRPr="00E46200">
        <w:t xml:space="preserve"> </w:t>
      </w:r>
      <w:r w:rsidR="007307B7" w:rsidRPr="007307B7">
        <w:rPr>
          <w:bCs/>
        </w:rPr>
        <w:t>NAŠ DOM PLUS d.o.o. za proizvodnju, trgovinu i usluge</w:t>
      </w:r>
      <w:r w:rsidR="001854A3">
        <w:rPr>
          <w:bCs/>
        </w:rPr>
        <w:t>, u stečaju</w:t>
      </w:r>
      <w:r w:rsidR="007307B7" w:rsidRPr="007307B7">
        <w:rPr>
          <w:bCs/>
        </w:rPr>
        <w:t>, Vukovar, Priljevo 203 L, MBS 030105184, OIB 21734587493</w:t>
      </w:r>
      <w:r w:rsidR="00FD0597">
        <w:rPr>
          <w:b/>
        </w:rPr>
        <w:t xml:space="preserve">, </w:t>
      </w:r>
      <w:r>
        <w:t xml:space="preserve">dana </w:t>
      </w:r>
      <w:r w:rsidR="001854A3">
        <w:t>9</w:t>
      </w:r>
      <w:r w:rsidR="00FC60E7">
        <w:t>.</w:t>
      </w:r>
      <w:r>
        <w:t xml:space="preserve"> </w:t>
      </w:r>
      <w:r w:rsidR="007307B7">
        <w:t>veljače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09FA" w:rsidP="003C0310" w:rsidR="000C09FA">
      <w:pPr>
        <w:ind w:firstLine="708"/>
        <w:jc w:val="both"/>
        <w:rPr>
          <w:bCs/>
        </w:rPr>
      </w:pPr>
    </w:p>
    <w:p w:rsidRDefault="003C0310" w:rsidP="007F211A" w:rsidR="003C0310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1E4D6E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1E4D6E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B56D40" w:rsidP="00335DF8" w:rsidR="00B56D40">
            <w:r>
              <w:t>Erste &amp; Steiermaerkische bank d.d. Rijeka, Jadranski trg 3A</w:t>
            </w:r>
          </w:p>
          <w:p w:rsidRDefault="00B56D40" w:rsidP="00335DF8" w:rsidR="00A856B1" w:rsidRPr="003C615F">
            <w:r>
              <w:t>OIB 23057039320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56D40" w:rsidP="005322BB" w:rsidR="00B156F9" w:rsidRPr="00B156F9">
            <w:pPr>
              <w:jc w:val="right"/>
            </w:pPr>
            <w:r>
              <w:t>5.380.659,47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56D40" w:rsidP="005322BB" w:rsidR="00B156F9" w:rsidRPr="00B156F9">
            <w:pPr>
              <w:jc w:val="right"/>
            </w:pPr>
            <w:r>
              <w:t>5.380.659,47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1E4D6E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2.</w:t>
            </w:r>
          </w:p>
        </w:tc>
        <w:tc>
          <w:tcPr>
            <w:tcW w:type="dxa" w:w="3442"/>
            <w:shd w:fill="auto" w:color="auto" w:val="clear"/>
          </w:tcPr>
          <w:p w:rsidRDefault="00B56D40" w:rsidP="00047870" w:rsidR="006D0EAF">
            <w:r>
              <w:t xml:space="preserve">HRVATSKE VODE, </w:t>
            </w:r>
            <w:r w:rsidR="003117D2">
              <w:t>Zagreb, Ulica grada Vukovara 220</w:t>
            </w:r>
          </w:p>
          <w:p w:rsidRDefault="003117D2" w:rsidP="00047870" w:rsidR="003117D2" w:rsidRPr="001E4D6E">
            <w:r>
              <w:t>OIB 28921383001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3117D2" w:rsidP="005322BB" w:rsidR="00B156F9" w:rsidRPr="001E4D6E">
            <w:pPr>
              <w:jc w:val="right"/>
            </w:pPr>
            <w:r>
              <w:t>45.341,03</w:t>
            </w:r>
          </w:p>
        </w:tc>
        <w:tc>
          <w:tcPr>
            <w:tcW w:type="dxa" w:w="1843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3117D2" w:rsidP="005322BB" w:rsidR="00B156F9" w:rsidRPr="001E4D6E">
            <w:pPr>
              <w:jc w:val="right"/>
            </w:pPr>
            <w:r w:rsidRPr="003117D2">
              <w:t>45.341,03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</w:tc>
      </w:tr>
      <w:tr w:rsidTr="001E4D6E" w:rsidR="00B25D35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B25D35" w:rsidP="006D0EAF" w:rsidR="00B25D35">
            <w:r>
              <w:t xml:space="preserve">       </w:t>
            </w:r>
          </w:p>
          <w:p w:rsidRDefault="00B25D35" w:rsidP="006D0EAF" w:rsidR="00B25D35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3117D2" w:rsidP="006D0EAF" w:rsidR="00B25D35" w:rsidRPr="00447EEF">
            <w:pPr>
              <w:jc w:val="right"/>
            </w:pPr>
            <w:r>
              <w:t>5.426.000,50</w:t>
            </w:r>
          </w:p>
        </w:tc>
        <w:tc>
          <w:tcPr>
            <w:tcW w:type="dxa" w:w="1843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3117D2" w:rsidP="006D0EAF" w:rsidR="00B25D35" w:rsidRPr="00447EEF">
            <w:pPr>
              <w:jc w:val="right"/>
            </w:pPr>
            <w:r w:rsidRPr="003117D2">
              <w:t>5.426.000,50</w:t>
            </w:r>
          </w:p>
        </w:tc>
        <w:tc>
          <w:tcPr>
            <w:tcW w:type="dxa" w:w="1559"/>
            <w:shd w:fill="auto" w:color="auto" w:val="clear"/>
          </w:tcPr>
          <w:p w:rsidRDefault="00B25D35" w:rsidP="006D0EAF" w:rsidR="00B25D35" w:rsidRPr="001E1A8F">
            <w:pPr>
              <w:jc w:val="right"/>
            </w:pPr>
          </w:p>
          <w:p w:rsidRDefault="00B25D35" w:rsidP="006D0EAF" w:rsidR="00B25D35" w:rsidRPr="001E1A8F">
            <w:pPr>
              <w:jc w:val="right"/>
            </w:pP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1361D" w:rsidP="003C0310" w:rsidR="00B1361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B1361D" w:rsidP="003C0310" w:rsidR="00B1361D">
      <w:pPr>
        <w:rPr>
          <w:b/>
          <w:bCs/>
        </w:rPr>
      </w:pPr>
    </w:p>
    <w:p w:rsidRDefault="001E1A8F" w:rsidP="003C0310" w:rsidR="001E1A8F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1854A3">
        <w:rPr>
          <w:bCs/>
        </w:rPr>
        <w:t>9</w:t>
      </w:r>
      <w:r>
        <w:t>.</w:t>
      </w:r>
      <w:r w:rsidR="001E4D6E">
        <w:t>0</w:t>
      </w:r>
      <w:r w:rsidR="001854A3">
        <w:t>2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8E6C83" w:rsidRPr="008E6C83">
        <w:rPr>
          <w:bCs/>
        </w:rPr>
        <w:t>NAŠ DOM PLUS d.o.o. za proizvodnju, trgovinu i usluge, u stečaju, Vukovar, Priljevo 203 L, MBS 030105184, OIB 21734587493</w:t>
      </w:r>
      <w:r w:rsidRPr="00DB262A">
        <w:rPr>
          <w:bCs/>
        </w:rPr>
        <w:t>,</w:t>
      </w:r>
      <w:r w:rsidRPr="00955826">
        <w:t xml:space="preserve"> na kojemu je stečajn</w:t>
      </w:r>
      <w:r w:rsidR="008E6C83">
        <w:t xml:space="preserve">a </w:t>
      </w:r>
      <w:r w:rsidRPr="00955826">
        <w:t>upravitelj</w:t>
      </w:r>
      <w:r w:rsidR="008E6C83">
        <w:t>ica</w:t>
      </w:r>
      <w:r>
        <w:t xml:space="preserve"> </w:t>
      </w:r>
      <w:r w:rsidRPr="00955826">
        <w:t>da</w:t>
      </w:r>
      <w:r w:rsidR="008E6C83">
        <w:t>la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8E6C83">
        <w:t>a</w:t>
      </w:r>
      <w:r w:rsidRPr="00955826">
        <w:t xml:space="preserve"> upravitelj</w:t>
      </w:r>
      <w:r w:rsidR="008E6C83">
        <w:t>ica</w:t>
      </w:r>
      <w:r w:rsidRPr="00955826">
        <w:t xml:space="preserve"> je </w:t>
      </w:r>
      <w:r>
        <w:t>na propisanom obrascu sastavi</w:t>
      </w:r>
      <w:r w:rsidR="008E6C83">
        <w:t>la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052376" w:rsidR="00B959B9">
      <w:pPr>
        <w:ind w:firstLine="708"/>
        <w:jc w:val="both"/>
      </w:pPr>
      <w:r w:rsidRPr="00E64A64">
        <w:t>Na ročištu se stečajn</w:t>
      </w:r>
      <w:r w:rsidR="008E6C83">
        <w:t>a</w:t>
      </w:r>
      <w:r w:rsidRPr="00E64A64">
        <w:t xml:space="preserve"> upravitelj</w:t>
      </w:r>
      <w:r w:rsidR="008E6C83">
        <w:t>ica</w:t>
      </w:r>
      <w:r w:rsidRPr="00E64A64">
        <w:t xml:space="preserve"> izjašnjava</w:t>
      </w:r>
      <w:r w:rsidR="008E6C83"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8E6C83">
        <w:t>la</w:t>
      </w:r>
      <w:r w:rsidRPr="00E64A64">
        <w:t xml:space="preserve"> da </w:t>
      </w:r>
      <w:r>
        <w:t>je zaprimi</w:t>
      </w:r>
      <w:r w:rsidR="008E6C83">
        <w:t>la</w:t>
      </w:r>
      <w:r>
        <w:t xml:space="preserve"> </w:t>
      </w:r>
      <w:r w:rsidR="00052376" w:rsidRPr="00052376">
        <w:t>2 prijave tražbina vjerovnika II. višeg isplatnog reda u ukupnom iznosu od 5.426.000,50 kn koje tražbine su priznate u cijelosti</w:t>
      </w:r>
      <w:r w:rsidR="00B1361D">
        <w:t>.</w:t>
      </w:r>
    </w:p>
    <w:p w:rsidRDefault="00E50496" w:rsidP="00E50496" w:rsidR="00E50496">
      <w:pPr>
        <w:ind w:firstLine="708"/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522A8E">
      <w:pPr>
        <w:jc w:val="both"/>
      </w:pPr>
      <w:r>
        <w:tab/>
        <w:t>Slijedom navedenoga odlučeno je kao u izreci temeljem odredbi čl. 257., 259., 263., 265.-267. i 269. SZ-a.</w:t>
      </w:r>
    </w:p>
    <w:p w:rsidRDefault="00B1361D" w:rsidP="003C0310" w:rsidR="00B1361D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052376">
        <w:rPr>
          <w:b w:val="false"/>
          <w:bCs w:val="false"/>
        </w:rPr>
        <w:t>9</w:t>
      </w:r>
      <w:r w:rsidRPr="00DB262A">
        <w:rPr>
          <w:b w:val="false"/>
          <w:bCs w:val="false"/>
        </w:rPr>
        <w:t xml:space="preserve">. </w:t>
      </w:r>
      <w:r w:rsidR="00052376">
        <w:rPr>
          <w:b w:val="false"/>
          <w:bCs w:val="false"/>
        </w:rPr>
        <w:t>veljače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B1361D" w:rsidP="00522A8E" w:rsidR="00B1361D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9D52B3" w:rsidP="003C0310" w:rsidR="003C0310" w:rsidRPr="00DB262A">
      <w:pPr>
        <w:jc w:val="both"/>
      </w:pPr>
      <w:r>
        <w:t>Ljiljana Floršić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052376">
        <w:t>a</w:t>
      </w:r>
      <w:r w:rsidRPr="00955826">
        <w:t xml:space="preserve"> upravitelj</w:t>
      </w:r>
      <w:r w:rsidR="00052376">
        <w:t>ica Tihana Majić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sectPr w:rsidSect="00723F98" w:rsidR="00443456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7307B7" w:rsidRPr="007307B7">
      <w:t>14 St-2223/16-32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C6DA2950"/>
    <w:lvl w:tplc="47FC233A" w:ilvl="0">
      <w:start w:val="2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6F76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58CC"/>
    <w:rsid w:val="00B45B3C"/>
    <w:rsid w:val="00B55AA8"/>
    <w:rsid w:val="00B56D40"/>
    <w:rsid w:val="00B57D09"/>
    <w:rsid w:val="00B6608A"/>
    <w:rsid w:val="00B67474"/>
    <w:rsid w:val="00B675C9"/>
    <w:rsid w:val="00B70EF0"/>
    <w:rsid w:val="00B84B80"/>
    <w:rsid w:val="00B87A20"/>
    <w:rsid w:val="00B959B9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11E32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7CF2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8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8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477</properties:Words>
  <properties:Characters>2608</properties:Characters>
  <properties:Lines>115</properties:Lines>
  <properties:Paragraphs>43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2017-02-09T11:09:00Z</cp:lastPrinted>
  <dcterms:modified xmlns:xsi="http://www.w3.org/2001/XMLSchema-instance" xsi:type="dcterms:W3CDTF">2017-02-09T11:12:00Z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