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ac5d834" w14:textId="ac5d834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927B73">
        <w:t>277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927B73" w:rsidR="00927B73">
        <w:rPr>
          <w:rFonts w:eastAsia="Times New Roman" w:cs="Times New Roman"/>
          <w:szCs w:val="24"/>
          <w:lang w:eastAsia="hr-HR"/>
        </w:rPr>
        <w:t>HOUSE BOX j.d.o.o.</w:t>
      </w:r>
      <w:r w:rsidR="00927B73">
        <w:rPr>
          <w:rFonts w:eastAsia="Times New Roman" w:cs="Times New Roman"/>
          <w:szCs w:val="24"/>
          <w:lang w:eastAsia="hr-HR"/>
        </w:rPr>
        <w:t xml:space="preserve">, Amfiteatarska 2, Pula, </w:t>
      </w:r>
      <w:r w:rsidR="006F1985">
        <w:rPr>
          <w:rFonts w:eastAsia="Times New Roman" w:cs="Times New Roman"/>
          <w:szCs w:val="24"/>
          <w:lang w:eastAsia="hr-HR"/>
        </w:rPr>
        <w:t xml:space="preserve">OIB </w:t>
      </w:r>
      <w:r w:rsidRPr="00927B73" w:rsidR="00927B73">
        <w:rPr>
          <w:rFonts w:eastAsia="Times New Roman" w:cs="Times New Roman"/>
          <w:szCs w:val="24"/>
          <w:lang w:eastAsia="hr-HR"/>
        </w:rPr>
        <w:t>77625631385</w:t>
      </w:r>
      <w:r w:rsidR="006F1985">
        <w:rPr>
          <w:rFonts w:eastAsia="Times New Roman" w:cs="Times New Roman"/>
          <w:szCs w:val="24"/>
          <w:lang w:eastAsia="hr-HR"/>
        </w:rPr>
        <w:t>, MBS</w:t>
      </w:r>
      <w:r w:rsidR="00927B73">
        <w:rPr>
          <w:rFonts w:eastAsia="Times New Roman" w:cs="Times New Roman"/>
          <w:szCs w:val="24"/>
          <w:lang w:eastAsia="hr-HR"/>
        </w:rPr>
        <w:t xml:space="preserve"> </w:t>
      </w:r>
      <w:r w:rsidRPr="00927B73" w:rsidR="00927B73">
        <w:rPr>
          <w:rFonts w:eastAsia="Times New Roman" w:cs="Times New Roman"/>
          <w:szCs w:val="24"/>
          <w:lang w:eastAsia="hr-HR"/>
        </w:rPr>
        <w:t>130071232</w:t>
      </w:r>
      <w:r w:rsidR="006F1985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Pr="00E139FA" w:rsidR="00E139FA">
        <w:rPr>
          <w:rFonts w:eastAsia="Times New Roman" w:cs="Times New Roman"/>
          <w:szCs w:val="24"/>
          <w:lang w:eastAsia="hr-HR"/>
        </w:rPr>
        <w:t>25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</w:t>
      </w:r>
      <w:r w:rsidRPr="00927B73" w:rsidR="00927B73">
        <w:rPr>
          <w:rFonts w:eastAsia="Times New Roman" w:cs="Times New Roman"/>
          <w:szCs w:val="24"/>
          <w:lang w:eastAsia="hr-HR"/>
        </w:rPr>
        <w:t>HOUSE BOX j.d.o.o., Amfiteatarska 2, Pula, OIB 77625631385, MBS 130071232</w:t>
      </w:r>
      <w:r w:rsidR="00973070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927B73">
        <w:rPr>
          <w:rFonts w:eastAsia="Times New Roman" w:cs="Times New Roman"/>
          <w:szCs w:val="24"/>
          <w:lang w:eastAsia="hr-HR"/>
        </w:rPr>
        <w:t>29. srpnja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27B73">
        <w:rPr>
          <w:rFonts w:eastAsia="Times New Roman" w:cs="Times New Roman"/>
          <w:szCs w:val="24"/>
          <w:lang w:eastAsia="hr-HR"/>
        </w:rPr>
        <w:t>29. srpnja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="00927B73">
        <w:rPr>
          <w:szCs w:val="24"/>
        </w:rPr>
        <w:t>6.230,13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="00927B73">
        <w:rPr>
          <w:rFonts w:eastAsia="Times New Roman" w:cs="Times New Roman"/>
          <w:szCs w:val="24"/>
          <w:lang w:eastAsia="hr-HR"/>
        </w:rPr>
        <w:t>277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="00927B73">
        <w:rPr>
          <w:rFonts w:eastAsia="Times New Roman" w:cs="Times New Roman"/>
          <w:szCs w:val="24"/>
          <w:lang w:eastAsia="hr-HR"/>
        </w:rPr>
        <w:t>277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E139FA">
        <w:rPr>
          <w:szCs w:val="24"/>
        </w:rPr>
        <w:t>5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="00927B73">
      <w:t>277</w:t>
    </w:r>
    <w:r w:rsidRPr="00E139FA">
      <w:t>/2019-3</w:t>
    </w:r>
  </w:p>
  <w:p w:rsidR="006333DD" w:rsidRDefault="00457F01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D3637"/>
    <w:rsid w:val="00202317"/>
    <w:rsid w:val="00430CCE"/>
    <w:rsid w:val="00457F01"/>
    <w:rsid w:val="00556442"/>
    <w:rsid w:val="00564B7A"/>
    <w:rsid w:val="00577106"/>
    <w:rsid w:val="005F7D4A"/>
    <w:rsid w:val="006F1985"/>
    <w:rsid w:val="00704FF8"/>
    <w:rsid w:val="007558B5"/>
    <w:rsid w:val="00784F0A"/>
    <w:rsid w:val="00927B73"/>
    <w:rsid w:val="00973070"/>
    <w:rsid w:val="00987908"/>
    <w:rsid w:val="009A1C1E"/>
    <w:rsid w:val="00A3709F"/>
    <w:rsid w:val="00A841FC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457F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7F0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7F0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7F0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7F0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7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F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F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F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F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>04-06-19-3269</izvorni_sadrzaj>
    <derivirana_varijabla naziv="DomainObject.Predmet.OznakaBrojOptuznogAkta_1">04-06-19-3269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BOX j.d.o.o. PULA</izvorni_sadrzaj>
    <derivirana_varijabla naziv="DomainObject.Predmet.ProtustrankaFormated_1">  HOUSE BOX j.d.o.o. PULA</derivirana_varijabla>
  </DomainObject.Predmet.ProtustrankaFormated>
  <DomainObject.Predmet.ProtustrankaFormatedOIB>
    <izvorni_sadrzaj>  HOUSE BOX j.d.o.o. PULA, OIB 77625631385</izvorni_sadrzaj>
    <derivirana_varijabla naziv="DomainObject.Predmet.ProtustrankaFormatedOIB_1">  HOUSE BOX j.d.o.o. PULA, OIB 77625631385</derivirana_varijabla>
  </DomainObject.Predmet.ProtustrankaFormatedOIB>
  <DomainObject.Predmet.ProtustrankaFormatedWithAdress>
    <izvorni_sadrzaj> HOUSE BOX j.d.o.o. PULA, Amfiteatarska 2, 52100 Pula</izvorni_sadrzaj>
    <derivirana_varijabla naziv="DomainObject.Predmet.ProtustrankaFormatedWithAdress_1"> HOUSE BOX j.d.o.o. PULA, Amfiteatarska 2, 52100 Pula</derivirana_varijabla>
  </DomainObject.Predmet.ProtustrankaFormatedWithAdress>
  <DomainObject.Predmet.ProtustrankaFormatedWithAdressOIB>
    <izvorni_sadrzaj> HOUSE BOX j.d.o.o. PULA, OIB 77625631385, Amfiteatarska 2, 52100 Pula</izvorni_sadrzaj>
    <derivirana_varijabla naziv="DomainObject.Predmet.ProtustrankaFormatedWithAdressOIB_1"> HOUSE BOX j.d.o.o. PULA, OIB 77625631385, Amfiteatarska 2, 52100 Pula</derivirana_varijabla>
  </DomainObject.Predmet.ProtustrankaFormatedWithAdressOIB>
  <DomainObject.Predmet.ProtustrankaWithAdress>
    <izvorni_sadrzaj>HOUSE BOX j.d.o.o. PULA Amfiteatarska 2, 52100 Pula</izvorni_sadrzaj>
    <derivirana_varijabla naziv="DomainObject.Predmet.ProtustrankaWithAdress_1">HOUSE BOX j.d.o.o. PULA Amfiteatarska 2, 52100 Pula</derivirana_varijabla>
  </DomainObject.Predmet.ProtustrankaWithAdress>
  <DomainObject.Predmet.ProtustrankaWithAdressOIB>
    <izvorni_sadrzaj>HOUSE BOX j.d.o.o. PULA, OIB 77625631385, Amfiteatarska 2, 52100 Pula</izvorni_sadrzaj>
    <derivirana_varijabla naziv="DomainObject.Predmet.ProtustrankaWithAdressOIB_1">HOUSE BOX j.d.o.o. PULA, OIB 77625631385, Amfiteatarska 2, 52100 Pula</derivirana_varijabla>
  </DomainObject.Predmet.ProtustrankaWithAdressOIB>
  <DomainObject.Predmet.ProtustrankaNazivFormated>
    <izvorni_sadrzaj>HOUSE BOX j.d.o.o. PULA</izvorni_sadrzaj>
    <derivirana_varijabla naziv="DomainObject.Predmet.ProtustrankaNazivFormated_1">HOUSE BOX j.d.o.o. PULA</derivirana_varijabla>
  </DomainObject.Predmet.ProtustrankaNazivFormated>
  <DomainObject.Predmet.ProtustrankaNazivFormatedOIB>
    <izvorni_sadrzaj>HOUSE BOX j.d.o.o. PULA, OIB 77625631385</izvorni_sadrzaj>
    <derivirana_varijabla naziv="DomainObject.Predmet.ProtustrankaNazivFormatedOIB_1">HOUSE BOX j.d.o.o. PULA, OIB 77625631385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6230.13</izvorni_sadrzaj>
    <derivirana_varijabla naziv="DomainObject.Predmet.TrenutnaVrijednost_1">6230.13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HOUSE BOX j.d.o.o. PULA</item>
    </izvorni_sadrzaj>
    <derivirana_varijabla naziv="DomainObject.Predmet.ProtuStrankaListFormated_1">
      <item>HOUSE BOX j.d.o.o. PULA</item>
    </derivirana_varijabla>
  </DomainObject.Predmet.ProtuStrankaListFormated>
  <DomainObject.Predmet.ProtuStrankaListFormatedOIB>
    <izvorni_sadrzaj>
      <item>HOUSE BOX j.d.o.o. PULA, OIB 77625631385</item>
    </izvorni_sadrzaj>
    <derivirana_varijabla naziv="DomainObject.Predmet.ProtuStrankaListFormatedOIB_1">
      <item>HOUSE BOX j.d.o.o. PULA, OIB 77625631385</item>
    </derivirana_varijabla>
  </DomainObject.Predmet.ProtuStrankaListFormatedOIB>
  <DomainObject.Predmet.ProtuStrankaListFormatedWithAdress>
    <izvorni_sadrzaj>
      <item>HOUSE BOX j.d.o.o. PULA, Amfiteatarska 2, 52100 Pula</item>
    </izvorni_sadrzaj>
    <derivirana_varijabla naziv="DomainObject.Predmet.ProtuStrankaListFormatedWithAdress_1">
      <item>HOUSE BOX j.d.o.o. PULA, Amfiteatarska 2, 52100 Pula</item>
    </derivirana_varijabla>
  </DomainObject.Predmet.ProtuStrankaListFormatedWithAdress>
  <DomainObject.Predmet.ProtuStrankaListFormatedWithAdressOIB>
    <izvorni_sadrzaj>
      <item>HOUSE BOX j.d.o.o. PULA, OIB 77625631385, Amfiteatarska 2, 52100 Pula</item>
    </izvorni_sadrzaj>
    <derivirana_varijabla naziv="DomainObject.Predmet.ProtuStrankaListFormatedWithAdressOIB_1">
      <item>HOUSE BOX j.d.o.o. PULA, OIB 77625631385, Amfiteatarska 2, 52100 Pula</item>
    </derivirana_varijabla>
  </DomainObject.Predmet.ProtuStrankaListFormatedWithAdressOIB>
  <DomainObject.Predmet.ProtuStrankaListNazivFormated>
    <izvorni_sadrzaj>
      <item>HOUSE BOX j.d.o.o. PULA</item>
    </izvorni_sadrzaj>
    <derivirana_varijabla naziv="DomainObject.Predmet.ProtuStrankaListNazivFormated_1">
      <item>HOUSE BOX j.d.o.o. PULA</item>
    </derivirana_varijabla>
  </DomainObject.Predmet.ProtuStrankaListNazivFormated>
  <DomainObject.Predmet.ProtuStrankaListNazivFormatedOIB>
    <izvorni_sadrzaj>
      <item>HOUSE BOX j.d.o.o. PULA, OIB 77625631385</item>
    </izvorni_sadrzaj>
    <derivirana_varijabla naziv="DomainObject.Predmet.ProtuStrankaListNazivFormatedOIB_1">
      <item>HOUSE BOX j.d.o.o. PULA, OIB 77625631385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HOUSE BOX j.d.o.o. PULA</izvorni_sadrzaj>
    <derivirana_varijabla naziv="DomainObject.Predmet.ProtustrankaIDrugi_1">HOUSE BOX j.d.o.o.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HOUSE BOX j.d.o.o. PULA, OIB 77625631385, Amfiteatarska 2, 52100 Pula</izvorni_sadrzaj>
    <derivirana_varijabla naziv="DomainObject.Predmet.ProtustrankaIDrugiAdressOIB_1">HOUSE BOX j.d.o.o. PULA, OIB 77625631385,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HOUSE BOX j.d.o.o. PULA</item>
      <item>Financijska agencija, Podružnica Pula, Pula</item>
    </izvorni_sadrzaj>
    <derivirana_varijabla naziv="DomainObject.Predmet.SudioniciListNaziv_1">
      <item>HOUSE BOX j.d.o.o. PULA</item>
      <item>Financijska agencija, Podružnica Pula, Pula</item>
    </derivirana_varijabla>
  </DomainObject.Predmet.SudioniciListNaziv>
  <DomainObject.Predmet.SudioniciListAdressOIB>
    <izvorni_sadrzaj>
      <item>HOUSE BOX j.d.o.o. PULA, OIB 77625631385, Amfiteatarska 2,52100 Pula</item>
      <item>Financijska agencija, Podružnica Pula, Pula, OIB 85821130368, GIARDINI 5,52100 Pula</item>
    </izvorni_sadrzaj>
    <derivirana_varijabla naziv="DomainObject.Predmet.SudioniciListAdressOIB_1">
      <item>HOUSE BOX j.d.o.o. PULA, OIB 77625631385, Amfiteatarska 2,52100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77625631385</item>
      <item>, OIB 85821130368</item>
    </izvorni_sadrzaj>
    <derivirana_varijabla naziv="DomainObject.Predmet.SudioniciListNazivOIB_1">
      <item>, OIB 77625631385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2680</properties:Characters>
  <properties:Lines>62</properties:Lines>
  <properties:Paragraphs>13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2019-10-24T10:26:00Z</dcterms:created>
  <dc:creator>Morena Brajuha</dc:creator>
  <cp:lastModifiedBy>Karin Vicel</cp:lastModifiedBy>
  <cp:lastPrinted>2019-10-24T10:26:00Z</cp:lastPrinted>
  <dcterms:modified xmlns:xsi="http://www.w3.org/2001/XMLSchema-instance" xsi:type="dcterms:W3CDTF">2019-10-25T10:21:00Z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(St-277-2019 HOUSE BOX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