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7f7e" w14:paraId="7837f7e" w:rsidRDefault="002171C5" w:rsidP="00FB7B71" w:rsidR="002171C5" w:rsidRPr="00957D23">
      <w:pPr>
        <w:jc w:val="both"/>
        <w15:collapsed w:val="false"/>
        <w:rPr>
          <w:rStyle w:val="Naglaeno"/>
          <w:b w:val="false"/>
          <w:szCs w:val="24"/>
        </w:rPr>
      </w:pPr>
      <w:bookmarkStart w:name="_GoBack" w:id="0"/>
      <w:bookmarkEnd w:id="0"/>
      <w:r>
        <w:rPr>
          <w:rStyle w:val="Naglaeno"/>
          <w:b w:val="false"/>
          <w:szCs w:val="24"/>
        </w:rP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433A41" w:rsidR="002171C5" w:rsidRPr="00B92B86">
        <w:tc>
          <w:tcPr>
            <w:tcW w:type="dxa" w:w="3491"/>
            <w:shd w:fill="auto" w:color="auto" w:val="clear"/>
          </w:tcPr>
          <w:p w:rsidRDefault="002171C5" w:rsidP="00433A41" w:rsidR="002171C5" w:rsidRPr="00B92B86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71C5" w:rsidP="00433A41" w:rsidR="002171C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2171C5" w:rsidP="00433A41" w:rsidR="002171C5" w:rsidRPr="003E5E31">
            <w:pPr>
              <w:jc w:val="center"/>
            </w:pPr>
            <w:r>
              <w:t>Trgovački sud u Osijeku</w:t>
            </w:r>
          </w:p>
          <w:p w:rsidRDefault="002171C5" w:rsidP="00433A41" w:rsidR="002171C5" w:rsidRPr="00B92B86">
            <w:pPr>
              <w:jc w:val="center"/>
            </w:pPr>
            <w:r>
              <w:t>Osijek, Zagrebačka 2</w:t>
            </w:r>
          </w:p>
        </w:tc>
      </w:tr>
    </w:tbl>
    <w:p w:rsidRDefault="00957D23" w:rsidP="00FB7B71" w:rsidR="00957D23" w:rsidRPr="00957D23">
      <w:pPr>
        <w:jc w:val="both"/>
        <w:rPr>
          <w:rStyle w:val="Naglaeno"/>
          <w:b w:val="false"/>
          <w:szCs w:val="24"/>
        </w:rPr>
      </w:pPr>
    </w:p>
    <w:p w:rsidRDefault="00FB7B71" w:rsidP="00FB7B71" w:rsidR="00FB7B71">
      <w:pPr>
        <w:jc w:val="center"/>
        <w:rPr>
          <w:szCs w:val="24"/>
        </w:rPr>
      </w:pPr>
      <w:r w:rsidRPr="00957D23">
        <w:rPr>
          <w:szCs w:val="24"/>
        </w:rPr>
        <w:t>R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E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P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U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B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L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I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K</w:t>
      </w:r>
      <w:r w:rsidR="003F22DB">
        <w:rPr>
          <w:szCs w:val="24"/>
        </w:rPr>
        <w:t xml:space="preserve"> </w:t>
      </w:r>
      <w:r w:rsidRPr="00957D23">
        <w:rPr>
          <w:szCs w:val="24"/>
        </w:rPr>
        <w:t xml:space="preserve">A </w:t>
      </w:r>
      <w:r w:rsidR="003F22DB">
        <w:rPr>
          <w:szCs w:val="24"/>
        </w:rPr>
        <w:t xml:space="preserve">   </w:t>
      </w:r>
      <w:r w:rsidRPr="00957D23">
        <w:rPr>
          <w:szCs w:val="24"/>
        </w:rPr>
        <w:t>H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R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V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A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T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S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K</w:t>
      </w:r>
      <w:r w:rsidR="003F22DB">
        <w:rPr>
          <w:szCs w:val="24"/>
        </w:rPr>
        <w:t xml:space="preserve"> </w:t>
      </w:r>
      <w:r w:rsidRPr="00957D23">
        <w:rPr>
          <w:szCs w:val="24"/>
        </w:rPr>
        <w:t>A</w:t>
      </w:r>
    </w:p>
    <w:p w:rsidRDefault="00FB7B71" w:rsidP="00FB7B71" w:rsidR="00FB7B71" w:rsidRPr="00957D23">
      <w:pPr>
        <w:jc w:val="center"/>
        <w:rPr>
          <w:szCs w:val="24"/>
        </w:rPr>
      </w:pPr>
      <w:r w:rsidRPr="00957D23">
        <w:rPr>
          <w:szCs w:val="24"/>
        </w:rPr>
        <w:t>R J E Š E N J E</w:t>
      </w:r>
    </w:p>
    <w:p w:rsidRDefault="00FB7B71" w:rsidP="00FB7B71" w:rsidR="00FB7B71" w:rsidRPr="00957D23">
      <w:pPr>
        <w:jc w:val="both"/>
        <w:rPr>
          <w:szCs w:val="24"/>
        </w:rPr>
      </w:pPr>
    </w:p>
    <w:p w:rsidRDefault="00957D23" w:rsidP="00FB7B71" w:rsidR="00957D23" w:rsidRPr="00957D23">
      <w:pPr>
        <w:jc w:val="both"/>
        <w:rPr>
          <w:szCs w:val="24"/>
        </w:rPr>
      </w:pPr>
    </w:p>
    <w:p w:rsidRDefault="002171C5" w:rsidP="002171C5" w:rsidR="002171C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EURO-TIR LOGISTIC I TRANSPORT j.d.o.o., Đakovo, Tina Ujevića 5, MBS: 030195275, OIB: 81402041040</w:t>
      </w:r>
      <w:r>
        <w:rPr>
          <w:color w:val="000000"/>
        </w:rPr>
        <w:t>, dana 12. studenog 2018. godine</w:t>
      </w:r>
    </w:p>
    <w:p w:rsidRDefault="002171C5" w:rsidP="002171C5" w:rsidR="002171C5">
      <w:pPr>
        <w:jc w:val="both"/>
      </w:pPr>
    </w:p>
    <w:p w:rsidRDefault="002171C5" w:rsidP="002171C5" w:rsidR="002171C5">
      <w:pPr>
        <w:jc w:val="both"/>
      </w:pPr>
    </w:p>
    <w:p w:rsidRDefault="002171C5" w:rsidP="002171C5" w:rsidR="002171C5">
      <w:pPr>
        <w:jc w:val="center"/>
      </w:pPr>
      <w:r>
        <w:t>r i j e š i o  j e</w:t>
      </w:r>
      <w:r>
        <w:tab/>
      </w:r>
      <w:r>
        <w:tab/>
      </w:r>
    </w:p>
    <w:p w:rsidRDefault="002171C5" w:rsidP="002171C5" w:rsidR="002171C5">
      <w:pPr>
        <w:jc w:val="center"/>
      </w:pPr>
      <w:r>
        <w:tab/>
      </w:r>
    </w:p>
    <w:p w:rsidRDefault="002171C5" w:rsidP="002171C5" w:rsidR="002171C5">
      <w:pPr>
        <w:jc w:val="center"/>
      </w:pPr>
      <w:r>
        <w:tab/>
      </w:r>
      <w:r>
        <w:tab/>
      </w:r>
    </w:p>
    <w:p w:rsidRDefault="002171C5" w:rsidP="002171C5" w:rsidR="002171C5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EURO-TIR LOGISTIC I TRANSPORT j.d.o.o., Đakovo, Tina Ujevića 5, MBS: 030195275, OIB: 81402041040, za dan</w:t>
      </w:r>
    </w:p>
    <w:p w:rsidRDefault="002171C5" w:rsidP="002171C5" w:rsidR="002171C5">
      <w:pPr>
        <w:jc w:val="both"/>
      </w:pPr>
    </w:p>
    <w:p w:rsidRDefault="002171C5" w:rsidP="002171C5" w:rsidR="002171C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24. siječanj 2019. u 10,15 sati</w:t>
      </w:r>
    </w:p>
    <w:p w:rsidRDefault="002171C5" w:rsidP="002171C5" w:rsidR="002171C5">
      <w:pPr>
        <w:jc w:val="center"/>
      </w:pPr>
    </w:p>
    <w:p w:rsidRDefault="002171C5" w:rsidP="002171C5" w:rsidR="002171C5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2171C5" w:rsidP="002171C5" w:rsidR="002171C5"/>
    <w:p w:rsidRDefault="002171C5" w:rsidP="002171C5" w:rsidR="002171C5">
      <w:r>
        <w:t>Na ročište se pozivaju:</w:t>
      </w:r>
    </w:p>
    <w:p w:rsidRDefault="002171C5" w:rsidP="002171C5" w:rsidR="002171C5">
      <w:pPr>
        <w:jc w:val="both"/>
      </w:pPr>
      <w:r>
        <w:t>-FINA</w:t>
      </w:r>
    </w:p>
    <w:p w:rsidRDefault="002171C5" w:rsidP="002171C5" w:rsidR="002171C5">
      <w:pPr>
        <w:jc w:val="both"/>
      </w:pPr>
      <w:r>
        <w:t>-ŽDO GUO Osijek</w:t>
      </w:r>
    </w:p>
    <w:p w:rsidRDefault="002171C5" w:rsidP="002171C5" w:rsidR="002171C5">
      <w:pPr>
        <w:jc w:val="both"/>
      </w:pPr>
      <w:r>
        <w:t>-zakonski zastupnik dužnika – direktor Dražen Salopek, OIB: 94215611848, Đakovo, Tina Ujevića 5</w:t>
      </w:r>
    </w:p>
    <w:p w:rsidRDefault="002171C5" w:rsidP="002171C5" w:rsidR="002171C5">
      <w:pPr>
        <w:jc w:val="both"/>
      </w:pPr>
    </w:p>
    <w:p w:rsidRDefault="002171C5" w:rsidP="002171C5" w:rsidR="002171C5">
      <w:pPr>
        <w:jc w:val="both"/>
      </w:pPr>
      <w:r>
        <w:tab/>
      </w:r>
      <w:r>
        <w:tab/>
      </w:r>
      <w:r>
        <w:tab/>
      </w:r>
      <w:r>
        <w:tab/>
        <w:t xml:space="preserve">U Osijeku, 11. prosinca 2018. </w:t>
      </w:r>
    </w:p>
    <w:p w:rsidRDefault="002171C5" w:rsidP="002171C5" w:rsidR="002171C5">
      <w:pPr>
        <w:jc w:val="both"/>
      </w:pPr>
    </w:p>
    <w:p w:rsidRDefault="002171C5" w:rsidP="002171C5" w:rsidR="00217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2171C5" w:rsidP="002171C5" w:rsidR="002171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2171C5" w:rsidP="002171C5" w:rsidR="002171C5">
      <w:pPr>
        <w:jc w:val="both"/>
      </w:pPr>
    </w:p>
    <w:p w:rsidRDefault="002171C5" w:rsidP="002171C5" w:rsidR="002171C5">
      <w:pPr>
        <w:jc w:val="both"/>
      </w:pPr>
      <w:r>
        <w:t>Zapisničar: Danijela Špeletić</w:t>
      </w:r>
    </w:p>
    <w:p w:rsidRDefault="002171C5" w:rsidP="002171C5" w:rsidR="002171C5">
      <w:pPr>
        <w:jc w:val="both"/>
      </w:pPr>
    </w:p>
    <w:p w:rsidRDefault="002171C5" w:rsidP="002171C5" w:rsidR="002171C5">
      <w:pPr>
        <w:jc w:val="both"/>
      </w:pPr>
      <w:r>
        <w:t>DNA:</w:t>
      </w:r>
    </w:p>
    <w:p w:rsidRDefault="002171C5" w:rsidP="002171C5" w:rsidR="00E86B03">
      <w:pPr>
        <w:pStyle w:val="Odlomakpopisa"/>
        <w:numPr>
          <w:ilvl w:val="0"/>
          <w:numId w:val="2"/>
        </w:numPr>
        <w:jc w:val="both"/>
        <w:rPr>
          <w:color w:val="000000"/>
        </w:rPr>
      </w:pPr>
      <w:proofErr w:type="spellStart"/>
      <w:r w:rsidRPr="00E86B03">
        <w:rPr>
          <w:color w:val="000000"/>
        </w:rPr>
        <w:t>eOgl</w:t>
      </w:r>
      <w:proofErr w:type="spellEnd"/>
      <w:r w:rsidRPr="00E86B03">
        <w:rPr>
          <w:color w:val="000000"/>
        </w:rPr>
        <w:t xml:space="preserve">. ploča </w:t>
      </w:r>
    </w:p>
    <w:p w:rsidRDefault="002171C5" w:rsidP="002171C5" w:rsidR="002171C5" w:rsidRPr="00E86B03">
      <w:pPr>
        <w:pStyle w:val="Odlomakpopisa"/>
        <w:numPr>
          <w:ilvl w:val="0"/>
          <w:numId w:val="2"/>
        </w:numPr>
        <w:jc w:val="both"/>
        <w:rPr>
          <w:color w:val="000000"/>
        </w:rPr>
      </w:pPr>
      <w:r w:rsidRPr="00E86B03">
        <w:rPr>
          <w:color w:val="000000"/>
        </w:rPr>
        <w:t xml:space="preserve">R </w:t>
      </w:r>
      <w:r w:rsidR="00E86B03">
        <w:rPr>
          <w:color w:val="000000"/>
        </w:rPr>
        <w:t>24</w:t>
      </w:r>
      <w:r w:rsidRPr="00E86B03">
        <w:rPr>
          <w:color w:val="000000"/>
        </w:rPr>
        <w:t>.</w:t>
      </w:r>
      <w:r w:rsidR="00E86B03">
        <w:rPr>
          <w:color w:val="000000"/>
        </w:rPr>
        <w:t>01</w:t>
      </w:r>
      <w:r w:rsidRPr="00E86B03">
        <w:rPr>
          <w:color w:val="000000"/>
        </w:rPr>
        <w:t>.201</w:t>
      </w:r>
      <w:r w:rsidR="00E86B03">
        <w:rPr>
          <w:color w:val="000000"/>
        </w:rPr>
        <w:t>9</w:t>
      </w:r>
      <w:r w:rsidRPr="00E86B03">
        <w:rPr>
          <w:color w:val="000000"/>
        </w:rPr>
        <w:t xml:space="preserve">. u </w:t>
      </w:r>
      <w:r w:rsidR="00E86B03">
        <w:rPr>
          <w:color w:val="000000"/>
        </w:rPr>
        <w:t>10,1</w:t>
      </w:r>
      <w:r w:rsidRPr="00E86B03">
        <w:rPr>
          <w:color w:val="000000"/>
        </w:rPr>
        <w:t>5 sati</w:t>
      </w:r>
    </w:p>
    <w:p w:rsidRDefault="00132B5D" w:rsidP="002171C5" w:rsidR="00132B5D" w:rsidRPr="00957D23">
      <w:pPr>
        <w:ind w:firstLine="708"/>
        <w:jc w:val="both"/>
        <w:rPr>
          <w:szCs w:val="24"/>
        </w:rPr>
      </w:pPr>
    </w:p>
    <w:sectPr w:rsidR="00132B5D" w:rsidRPr="00957D2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1E3" w:rsidP="00FF7657" w:rsidR="007701E3">
      <w:r>
        <w:separator/>
      </w:r>
    </w:p>
  </w:endnote>
  <w:endnote w:id="0" w:type="continuationSeparator">
    <w:p w:rsidRDefault="007701E3" w:rsidP="00FF7657" w:rsidR="0077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1E3" w:rsidP="00FF7657" w:rsidR="007701E3">
      <w:r>
        <w:separator/>
      </w:r>
    </w:p>
  </w:footnote>
  <w:footnote w:id="0" w:type="continuationSeparator">
    <w:p w:rsidRDefault="007701E3" w:rsidP="00FF7657" w:rsidR="007701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8F7" w:rsidP="00B82127" w:rsidR="00B82127" w:rsidRPr="009F69F0">
    <w:pPr>
      <w:jc w:val="right"/>
      <w:rPr>
        <w:szCs w:val="24"/>
      </w:rPr>
    </w:pPr>
    <w:r>
      <w:rPr>
        <w:szCs w:val="24"/>
      </w:rPr>
      <w:t xml:space="preserve">Poslovni broj: </w:t>
    </w:r>
    <w:r w:rsidR="00B82127" w:rsidRPr="009F69F0">
      <w:rPr>
        <w:szCs w:val="24"/>
      </w:rPr>
      <w:t>7 St-</w:t>
    </w:r>
    <w:r>
      <w:rPr>
        <w:szCs w:val="24"/>
      </w:rPr>
      <w:t>1087</w:t>
    </w:r>
    <w:r w:rsidR="00B82127" w:rsidRPr="009F69F0">
      <w:rPr>
        <w:szCs w:val="24"/>
      </w:rPr>
      <w:t>/</w:t>
    </w:r>
    <w:r>
      <w:rPr>
        <w:szCs w:val="24"/>
      </w:rPr>
      <w:t>18-15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B7AAA"/>
    <w:rsid w:val="000F2E27"/>
    <w:rsid w:val="0011781D"/>
    <w:rsid w:val="00132B5D"/>
    <w:rsid w:val="001423E0"/>
    <w:rsid w:val="001B5A42"/>
    <w:rsid w:val="002171C5"/>
    <w:rsid w:val="002A4838"/>
    <w:rsid w:val="002F71EC"/>
    <w:rsid w:val="003078BE"/>
    <w:rsid w:val="00384DF4"/>
    <w:rsid w:val="0039153B"/>
    <w:rsid w:val="003F22DB"/>
    <w:rsid w:val="004173C5"/>
    <w:rsid w:val="00443056"/>
    <w:rsid w:val="004C6F54"/>
    <w:rsid w:val="004D6302"/>
    <w:rsid w:val="004E5240"/>
    <w:rsid w:val="00573EF5"/>
    <w:rsid w:val="00597FE1"/>
    <w:rsid w:val="005D0404"/>
    <w:rsid w:val="00622913"/>
    <w:rsid w:val="00625F0C"/>
    <w:rsid w:val="006564E0"/>
    <w:rsid w:val="00684AF4"/>
    <w:rsid w:val="007418CF"/>
    <w:rsid w:val="00746EA5"/>
    <w:rsid w:val="007701E3"/>
    <w:rsid w:val="007B324D"/>
    <w:rsid w:val="007C07FB"/>
    <w:rsid w:val="007F13B4"/>
    <w:rsid w:val="00821F9A"/>
    <w:rsid w:val="0082345D"/>
    <w:rsid w:val="008F2FDE"/>
    <w:rsid w:val="009127D1"/>
    <w:rsid w:val="0095265C"/>
    <w:rsid w:val="00957D23"/>
    <w:rsid w:val="009D17A4"/>
    <w:rsid w:val="009D2E9A"/>
    <w:rsid w:val="009D6848"/>
    <w:rsid w:val="009D775C"/>
    <w:rsid w:val="009F69F0"/>
    <w:rsid w:val="00B82127"/>
    <w:rsid w:val="00BB48F7"/>
    <w:rsid w:val="00C06209"/>
    <w:rsid w:val="00C11F7B"/>
    <w:rsid w:val="00C42A4B"/>
    <w:rsid w:val="00C732E4"/>
    <w:rsid w:val="00CA5860"/>
    <w:rsid w:val="00DE0EAA"/>
    <w:rsid w:val="00DF3455"/>
    <w:rsid w:val="00E0209B"/>
    <w:rsid w:val="00E4190A"/>
    <w:rsid w:val="00E67CAE"/>
    <w:rsid w:val="00E803AC"/>
    <w:rsid w:val="00E86B03"/>
    <w:rsid w:val="00EC5F81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2171C5"/>
    <w:pPr>
      <w:keepNext/>
      <w:jc w:val="both"/>
      <w:outlineLvl w:val="1"/>
    </w:pPr>
    <w:rPr>
      <w:rFonts w:eastAsia="Times New Roman"/>
      <w:b/>
      <w:bCs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F71EC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F71EC"/>
    <w:rPr>
      <w:rFonts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171C5"/>
    <w:rPr>
      <w:rFonts w:eastAsia="Times New Roman"/>
      <w:b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D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84DF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4DF4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DF4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DF4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2171C5"/>
    <w:pPr>
      <w:keepNext/>
      <w:jc w:val="both"/>
      <w:outlineLvl w:val="1"/>
    </w:pPr>
    <w:rPr>
      <w:rFonts w:eastAsia="Times New Roman"/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F71EC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F71EC"/>
    <w:rPr>
      <w:rFonts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171C5"/>
    <w:rPr>
      <w:rFonts w:eastAsia="Times New Roman"/>
      <w:b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D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84DF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4DF4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DF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DF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2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92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St-1087/2018</izvorni_sadrzaj>
    <derivirana_varijabla naziv="DomainObject.Predmet.OznakaBroj_1">St-1087/2018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EURO-TIR LOGISTIC I TRANSPORT j.d.o.o. za prijevoz i trgovinu zastupanog po punomoćniku Dražen Salopek</izvorni_sadrzaj>
    <derivirana_varijabla naziv="DomainObject.Predmet.ProtustrankaFormated_1">  EURO-TIR LOGISTIC I TRANSPORT j.d.o.o. za prijevoz i trgovinu zastupanog po punomoćniku Dražen Salopek</derivirana_varijabla>
  </DomainObject.Predmet.ProtustrankaFormated>
  <DomainObject.Predmet.ProtustrankaFormatedOIB>
    <izvorni_sadrzaj>  EURO-TIR LOGISTIC I TRANSPORT j.d.o.o. za prijevoz i trgovinu, OIB 81402041040 zastupanog po punomoćniku Dražen Salopek</izvorni_sadrzaj>
    <derivirana_varijabla naziv="DomainObject.Predmet.ProtustrankaFormatedOIB_1">  EURO-TIR LOGISTIC I TRANSPORT j.d.o.o. za prijevoz i trgovinu, OIB 81402041040 zastupanog po punomoćniku Dražen Salopek</derivirana_varijabla>
  </DomainObject.Predmet.ProtustrankaFormatedOIB>
  <DomainObject.Predmet.ProtustrankaFormatedWithAdress>
    <izvorni_sadrzaj> EURO-TIR LOGISTIC I TRANSPORT j.d.o.o. za prijevoz i trgovinu, Tina Ujevića 5, 31400 Đakovo zastupanog po punomoćniku Dražen Salopek</izvorni_sadrzaj>
    <derivirana_varijabla naziv="DomainObject.Predmet.ProtustrankaFormatedWithAdress_1"> EURO-TIR LOGISTIC I TRANSPORT j.d.o.o. za prijevoz i trgovinu, Tina Ujevića 5, 31400 Đakovo zastupanog po punomoćniku Dražen Salopek</derivirana_varijabla>
  </DomainObject.Predmet.ProtustrankaFormatedWithAdress>
  <DomainObject.Predmet.ProtustrankaFormatedWithAdressOIB>
    <izvorni_sadrzaj> EURO-TIR LOGISTIC I TRANSPORT j.d.o.o. za prijevoz i trgovinu, OIB 81402041040, Tina Ujevića 5, 31400 Đakovo zastupanog po punomoćniku Dražen Salopek</izvorni_sadrzaj>
    <derivirana_varijabla naziv="DomainObject.Predmet.ProtustrankaFormatedWithAdressOIB_1"> EURO-TIR LOGISTIC I TRANSPORT j.d.o.o. za prijevoz i trgovinu, OIB 81402041040, Tina Ujevića 5, 31400 Đakovo zastupanog po punomoćniku Dražen Salopek</derivirana_varijabla>
  </DomainObject.Predmet.ProtustrankaFormatedWithAdressOIB>
  <DomainObject.Predmet.ProtustrankaWithAdress>
    <izvorni_sadrzaj>EURO-TIR LOGISTIC I TRANSPORT j.d.o.o. za prijevoz i trgovinu Tina Ujevića 5, 31400 Đakovo</izvorni_sadrzaj>
    <derivirana_varijabla naziv="DomainObject.Predmet.ProtustrankaWithAdress_1">EURO-TIR LOGISTIC I TRANSPORT j.d.o.o. za prijevoz i trgovinu Tina Ujevića 5, 31400 Đakovo</derivirana_varijabla>
  </DomainObject.Predmet.ProtustrankaWithAdress>
  <DomainObject.Predmet.ProtustrankaWithAdressOIB>
    <izvorni_sadrzaj>EURO-TIR LOGISTIC I TRANSPORT j.d.o.o. za prijevoz i trgovinu, OIB 81402041040, Tina Ujevića 5, 31400 Đakovo</izvorni_sadrzaj>
    <derivirana_varijabla naziv="DomainObject.Predmet.ProtustrankaWithAdressOIB_1">EURO-TIR LOGISTIC I TRANSPORT j.d.o.o. za prijevoz i trgovinu, OIB 81402041040, Tina Ujevića 5, 31400 Đakovo</derivirana_varijabla>
  </DomainObject.Predmet.ProtustrankaWithAdressOIB>
  <DomainObject.Predmet.ProtustrankaNazivFormated>
    <izvorni_sadrzaj>EURO-TIR LOGISTIC I TRANSPORT j.d.o.o. za prijevoz i trgovinu</izvorni_sadrzaj>
    <derivirana_varijabla naziv="DomainObject.Predmet.ProtustrankaNazivFormated_1">EURO-TIR LOGISTIC I TRANSPORT j.d.o.o. za prijevoz i trgovinu</derivirana_varijabla>
  </DomainObject.Predmet.ProtustrankaNazivFormated>
  <DomainObject.Predmet.ProtustrankaNazivFormatedOIB>
    <izvorni_sadrzaj>EURO-TIR LOGISTIC I TRANSPORT j.d.o.o. za prijevoz i trgovinu, OIB 81402041040</izvorni_sadrzaj>
    <derivirana_varijabla naziv="DomainObject.Predmet.ProtustrankaNazivFormatedOIB_1">EURO-TIR LOGISTIC I TRANSPORT j.d.o.o. za prijevoz i trgovinu, OIB 81402041040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EURO-TIR LOGISTIC I TRANSPORT j.d.o.o. za prijevoz i trgovinu zastupanog po punomoćniku Dražen Salopek</item>
    </izvorni_sadrzaj>
    <derivirana_varijabla naziv="DomainObject.Predmet.ProtuStrankaListFormated_1">
      <item>EURO-TIR LOGISTIC I TRANSPORT j.d.o.o. za prijevoz i trgovinu zastupanog po punomoćniku Dražen Salopek</item>
    </derivirana_varijabla>
  </DomainObject.Predmet.ProtuStrankaListFormated>
  <DomainObject.Predmet.ProtuStrankaListFormatedOIB>
    <izvorni_sadrzaj>
      <item>EURO-TIR LOGISTIC I TRANSPORT j.d.o.o. za prijevoz i trgovinu, OIB 81402041040 zastupanog po punomoćniku Dražen Salopek</item>
    </izvorni_sadrzaj>
    <derivirana_varijabla naziv="DomainObject.Predmet.ProtuStrankaListFormatedOIB_1">
      <item>EURO-TIR LOGISTIC I TRANSPORT j.d.o.o. za prijevoz i trgovinu, OIB 81402041040 zastupanog po punomoćniku Dražen Salopek</item>
    </derivirana_varijabla>
  </DomainObject.Predmet.ProtuStrankaListFormatedOIB>
  <DomainObject.Predmet.ProtuStrankaListFormatedWithAdress>
    <izvorni_sadrzaj>
      <item>EURO-TIR LOGISTIC I TRANSPORT j.d.o.o. za prijevoz i trgovinu, Tina Ujevića 5, 31400 Đakovo zastupanog po punomoćniku Dražen Salopek</item>
    </izvorni_sadrzaj>
    <derivirana_varijabla naziv="DomainObject.Predmet.ProtuStrankaListFormatedWithAdress_1">
      <item>EURO-TIR LOGISTIC I TRANSPORT j.d.o.o. za prijevoz i trgovinu, Tina Ujevića 5, 31400 Đakovo zastupanog po punomoćniku Dražen Salopek</item>
    </derivirana_varijabla>
  </DomainObject.Predmet.ProtuStrankaListFormatedWithAdress>
  <DomainObject.Predmet.ProtuStrankaListFormatedWithAdressOIB>
    <izvorni_sadrzaj>
      <item>EURO-TIR LOGISTIC I TRANSPORT j.d.o.o. za prijevoz i trgovinu, OIB 81402041040, Tina Ujevića 5, 31400 Đakovo zastupanog po punomoćniku Dražen Salopek</item>
    </izvorni_sadrzaj>
    <derivirana_varijabla naziv="DomainObject.Predmet.ProtuStrankaListFormatedWithAdressOIB_1">
      <item>EURO-TIR LOGISTIC I TRANSPORT j.d.o.o. za prijevoz i trgovinu, OIB 81402041040, Tina Ujevića 5, 31400 Đakovo zastupanog po punomoćniku Dražen Salopek</item>
    </derivirana_varijabla>
  </DomainObject.Predmet.ProtuStrankaListFormatedWithAdressOIB>
  <DomainObject.Predmet.ProtuStrankaListNazivFormated>
    <izvorni_sadrzaj>
      <item>EURO-TIR LOGISTIC I TRANSPORT j.d.o.o. za prijevoz i trgovinu</item>
    </izvorni_sadrzaj>
    <derivirana_varijabla naziv="DomainObject.Predmet.ProtuStrankaListNazivFormated_1">
      <item>EURO-TIR LOGISTIC I TRANSPORT j.d.o.o. za prijevoz i trgovinu</item>
    </derivirana_varijabla>
  </DomainObject.Predmet.ProtuStrankaListNazivFormated>
  <DomainObject.Predmet.ProtuStrankaListNazivFormatedOIB>
    <izvorni_sadrzaj>
      <item>EURO-TIR LOGISTIC I TRANSPORT j.d.o.o. za prijevoz i trgovinu, OIB 81402041040</item>
    </izvorni_sadrzaj>
    <derivirana_varijabla naziv="DomainObject.Predmet.ProtuStrankaListNazivFormatedOIB_1">
      <item>EURO-TIR LOGISTIC I TRANSPORT j.d.o.o. za prijevoz i trgovinu, OIB 81402041040</item>
    </derivirana_varijabla>
  </DomainObject.Predmet.ProtuStrankaListNazivFormatedOIB>
  <DomainObject.Predmet.OstaliListFormated>
    <izvorni_sadrzaj>
      <item>Dražen Salopek punomoćnik sudionika u postupku EURO-TIR LOGISTIC I TRANSPORT j.d.o.o. za prijevoz i trgovinu</item>
      <item>Županijsko državno odvjetništvo u Osijeku</item>
    </izvorni_sadrzaj>
    <derivirana_varijabla naziv="DomainObject.Predmet.OstaliListFormated_1">
      <item>Dražen Salopek punomoćnik sudionika u postupku EURO-TIR LOGISTIC I TRANSPORT j.d.o.o. za prijevoz i trgovinu</item>
      <item>Županijsko državno odvjetništvo u Osijeku</item>
    </derivirana_varijabla>
  </DomainObject.Predmet.OstaliListFormated>
  <DomainObject.Predmet.OstaliListFormatedOIB>
    <izvorni_sadrzaj>
      <item>Dražen Salopek, OIB 94215611848 punomoćnik sudionika u postupku EURO-TIR LOGISTIC I TRANSPORT j.d.o.o. za prijevoz i trgovinu</item>
      <item>Županijsko državno odvjetništvo u Osijeku, OIB 61379160880</item>
    </izvorni_sadrzaj>
    <derivirana_varijabla naziv="DomainObject.Predmet.OstaliListFormatedOIB_1">
      <item>Dražen Salopek, OIB 94215611848 punomoćnik sudionika u postupku EURO-TIR LOGISTIC I TRANSPORT j.d.o.o. za prijevoz i trgovinu</item>
      <item>Županijsko državno odvjetništvo u Osijeku, OIB 61379160880</item>
    </derivirana_varijabla>
  </DomainObject.Predmet.OstaliListFormatedOIB>
  <DomainObject.Predmet.OstaliListFormatedWithAdress>
    <izvorni_sadrzaj>
      <item>Dražen Salopek, Tina Ujevića 5, 31400 Đakovo punomoćnik sudionika u postupku EURO-TIR LOGISTIC I TRANSPORT j.d.o.o. za prijevoz i trgovinu</item>
      <item>Županijsko državno odvjetništvo u Osijeku, Kapucinska 21, 31000 Osijek</item>
    </izvorni_sadrzaj>
    <derivirana_varijabla naziv="DomainObject.Predmet.OstaliListFormatedWithAdress_1">
      <item>Dražen Salopek, Tina Ujevića 5, 31400 Đakovo punomoćnik sudionika u postupku EURO-TIR LOGISTIC I TRANSPORT j.d.o.o. za prijevoz i trgovinu</item>
      <item>Županijsko državno odvjetništvo u Osijeku, Kapucinska 21, 31000 Osijek</item>
    </derivirana_varijabla>
  </DomainObject.Predmet.OstaliListFormatedWithAdress>
  <DomainObject.Predmet.OstaliListFormatedWithAdressOIB>
    <izvorni_sadrzaj>
      <item>Dražen Salopek, OIB 94215611848, Tina Ujevića 5, 31400 Đakovo punomoćnik sudionika u postupku EURO-TIR LOGISTIC I TRANSPORT j.d.o.o. za prijevoz i trgovinu</item>
      <item>Županijsko državno odvjetništvo u Osijeku, OIB 61379160880, Kapucinska 21, 31000 Osijek</item>
    </izvorni_sadrzaj>
    <derivirana_varijabla naziv="DomainObject.Predmet.OstaliListFormatedWithAdressOIB_1">
      <item>Dražen Salopek, OIB 94215611848, Tina Ujevića 5, 31400 Đakovo punomoćnik sudionika u postupku EURO-TIR LOGISTIC I TRANSPORT j.d.o.o. za prijevoz i trgovinu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Dražen Salopek</item>
      <item>Županijsko državno odvjetništvo u Osijeku</item>
    </izvorni_sadrzaj>
    <derivirana_varijabla naziv="DomainObject.Predmet.OstaliListNazivFormated_1">
      <item>Dražen Salopek</item>
      <item>Županijsko državno odvjetništvo u Osijeku</item>
    </derivirana_varijabla>
  </DomainObject.Predmet.OstaliListNazivFormated>
  <DomainObject.Predmet.OstaliListNazivFormatedOIB>
    <izvorni_sadrzaj>
      <item>Dražen Salopek, OIB 94215611848</item>
      <item>Županijsko državno odvjetništvo u Osijeku, OIB 61379160880</item>
    </izvorni_sadrzaj>
    <derivirana_varijabla naziv="DomainObject.Predmet.OstaliListNazivFormatedOIB_1">
      <item>Dražen Salopek, OIB 94215611848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EURO-TIR LOGISTIC I TRANSPORT j.d.o.o. za prijevoz i trgovinu</izvorni_sadrzaj>
    <derivirana_varijabla naziv="DomainObject.Predmet.ProtustrankaIDrugi_1">EURO-TIR LOGISTIC I TRANSPORT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EURO-TIR LOGISTIC I TRANSPORT j.d.o.o. za prijevoz i trgovinu, OIB 81402041040, Tina Ujevića 5, 31400 Đakovo</izvorni_sadrzaj>
    <derivirana_varijabla naziv="DomainObject.Predmet.ProtustrankaIDrugiAdressOIB_1">EURO-TIR LOGISTIC I TRANSPORT j.d.o.o. za prijevoz i trgovinu, OIB 81402041040, Tina Ujevića 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EURO-TIR LOGISTIC I TRANSPORT j.d.o.o. za prijevoz i trgovinu</item>
      <item>Dražen Salopek</item>
      <item>Županijsko državno odvjetništvo u Osijeku</item>
    </izvorni_sadrzaj>
    <derivirana_varijabla naziv="DomainObject.Predmet.SudioniciListNaziv_1">
      <item>FINA RC OSIJEK</item>
      <item>EURO-TIR LOGISTIC I TRANSPORT j.d.o.o. za prijevoz i trgovinu</item>
      <item>Dražen Salopek</item>
      <item>Županijsko državno odvjetništvo u Osijeku</item>
    </derivirana_varijabla>
  </DomainObject.Predmet.SudioniciListNaziv>
  <DomainObject.Predmet.SudioniciListAdressOIB>
    <izvorni_sadrzaj>
      <item>FINA RC OSIJEK, OIB 85821130368</item>
      <item>EURO-TIR LOGISTIC I TRANSPORT j.d.o.o. za prijevoz i trgovinu, OIB 81402041040, Tina Ujevića 5,31400 Đakovo</item>
      <item>Dražen Salopek, OIB 94215611848, Tina Ujevića 5,31400 Đakovo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EURO-TIR LOGISTIC I TRANSPORT j.d.o.o. za prijevoz i trgovinu, OIB 81402041040, Tina Ujevića 5,31400 Đakovo</item>
      <item>Dražen Salopek, OIB 94215611848, Tina Ujevića 5,31400 Đakovo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81402041040</item>
      <item>, OIB 94215611848</item>
      <item>, OIB 61379160880</item>
    </izvorni_sadrzaj>
    <derivirana_varijabla naziv="DomainObject.Predmet.SudioniciListNazivOIB_1">
      <item>, OIB 85821130368</item>
      <item>, OIB 81402041040</item>
      <item>, OIB 94215611848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St-1087/2018-9</izvorni_sadrzaj>
    <derivirana_varijabla naziv="DomainObject.PredzadnjaOdlukaIzPredmeta.Oznaka_1">St-1087/2018-9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973</properties:Characters>
  <properties:Lines>45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2018-05-16T07:58:00Z</cp:lastPrinted>
  <dcterms:modified xmlns:xsi="http://www.w3.org/2001/XMLSchema-instance" xsi:type="dcterms:W3CDTF">2018-12-11T10:31:00Z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(1087-18 (-15) EURO-TIR LOGISTIC.docx)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